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3a49" w14:paraId="1fe3a49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FD38F4">
        <w:t>1</w:t>
      </w:r>
      <w:r w:rsidR="007B563B">
        <w:t>401</w:t>
      </w:r>
      <w:r w:rsidR="00335F93">
        <w:t>/1</w:t>
      </w:r>
      <w:r w:rsidR="003B1018">
        <w:t>6</w:t>
      </w:r>
      <w:r w:rsidR="00335F93">
        <w:t>-</w:t>
      </w:r>
      <w:r w:rsidR="007B563B">
        <w:t>23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7B563B" w:rsidP="00514F01" w:rsidR="00514F01">
      <w:pPr>
        <w:jc w:val="both"/>
      </w:pPr>
      <w:r>
        <w:tab/>
      </w:r>
      <w:r w:rsidRPr="007B563B">
        <w:t>Trgovački sud u Osijeku, po sucu mr. sc. Tihomiru Kovačeviću, kao stečajnom sucu, povodom prijedloga Republike Hrvatske, Ministarstva financija, OIB 52634238587 zastupane po ŽDO u Osijeku za otvaranje stečajnog postupka nad dužnikom TEHNOMETAL d.o.o. za proizvodnju i usluge, Bilje, Šandora Petefija bb, MBS 030085677, OIB 65774068048</w:t>
      </w:r>
      <w:r w:rsidR="00514F01" w:rsidRPr="0041082E">
        <w:t xml:space="preserve">, dana </w:t>
      </w:r>
      <w:r w:rsidR="00514F01">
        <w:t>20</w:t>
      </w:r>
      <w:r w:rsidR="00514F01" w:rsidRPr="0041082E">
        <w:t xml:space="preserve">. </w:t>
      </w:r>
      <w:r w:rsidR="00514F01">
        <w:t>ožujka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514F01" w:rsidP="007B563B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7B563B" w:rsidRPr="007B563B">
        <w:t>TEHNOMETAL d.o.o. za proizvodnju i usluge, Bilje, Šandora Petefija bb, MBS 030085677, OIB 65774068048</w:t>
      </w:r>
      <w:r>
        <w:t>, da u roku od 15 dana uplate na sudski depozit ovoga suda broj HR3123900011300000200 s pozivom na broj HR05 272-1</w:t>
      </w:r>
      <w:r w:rsidR="00F23D58">
        <w:t>401</w:t>
      </w:r>
      <w:r>
        <w:t xml:space="preserve">-16 kod Hrvatske poštanske banke iznos od </w:t>
      </w:r>
      <w:r w:rsidRPr="00E42034">
        <w:rPr>
          <w:color w:val="000000"/>
        </w:rPr>
        <w:t>2</w:t>
      </w:r>
      <w:r w:rsidR="00F23D58">
        <w:rPr>
          <w:color w:val="000000"/>
        </w:rPr>
        <w:t>7</w:t>
      </w:r>
      <w:r w:rsidRPr="00E42034">
        <w:rPr>
          <w:color w:val="000000"/>
        </w:rPr>
        <w:t>.</w:t>
      </w:r>
      <w:r w:rsidR="00F23D58">
        <w:rPr>
          <w:color w:val="000000"/>
        </w:rPr>
        <w:t>585</w:t>
      </w:r>
      <w:r w:rsidRPr="00AE7922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514F01" w:rsidP="00514F01" w:rsidR="00514F01" w:rsidRPr="00702E78"/>
    <w:p w:rsidRDefault="00F23D58" w:rsidP="00F23D58" w:rsidR="00F23D58">
      <w:pPr>
        <w:ind w:firstLine="720"/>
        <w:jc w:val="both"/>
      </w:pPr>
      <w:r>
        <w:t xml:space="preserve">Dana 10.02.2016. zaprimljen je na ovome sudu zahtjev za provedbu skraćenog stečajnog postupka FINE Regionalni centar Osijek, Podružnica Osijek, klasa: 110-07/16-01/04 Ur. broj 04-06-15-2768 od 9.02.2016. godine, nad dužnikom </w:t>
      </w:r>
      <w:r w:rsidRPr="007359E8">
        <w:t>TEHNOMETAL d.o.o. za proizvodnju i usluge, Bilje, Šandora Petefija bb, MBS 030085677, OIB 65774068048</w:t>
      </w:r>
      <w:r>
        <w:t>, temeljem odredbe čl. 444 st. 1. Stečajnog zakona (NN 71/15, dalje: SZ).</w:t>
      </w:r>
    </w:p>
    <w:p w:rsidRDefault="00F23D58" w:rsidP="00F23D58" w:rsidR="00F23D58">
      <w:pPr>
        <w:ind w:firstLine="720"/>
        <w:jc w:val="both"/>
      </w:pPr>
    </w:p>
    <w:p w:rsidRDefault="00F23D58" w:rsidP="00F23D58" w:rsidR="00F23D58">
      <w:pPr>
        <w:ind w:firstLine="720"/>
        <w:jc w:val="both"/>
      </w:pPr>
      <w:r>
        <w:t xml:space="preserve">U zahtjevu je navela da na dan 1.09.2015. dužnik u Očevidniku redoslijeda osnova za plaćanje ima evidentirane neizvršene osnove za plaćanje u neprekinutom razdoblju od 293 dana, </w:t>
      </w:r>
      <w:r>
        <w:lastRenderedPageBreak/>
        <w:t>u ukupnom iznosu od 301.800,26 kn, u koji iznos je uračunata kamata i naknada FINE za provedbe ovrhe na novčanim sredstvima dužnika. Navodi da dužnik nema zaposlenih radnika.</w:t>
      </w:r>
    </w:p>
    <w:p w:rsidRDefault="00F23D58" w:rsidP="00F23D58" w:rsidR="00F23D58">
      <w:pPr>
        <w:ind w:firstLine="720"/>
        <w:jc w:val="both"/>
      </w:pPr>
    </w:p>
    <w:p w:rsidRDefault="00F23D58" w:rsidP="00F23D58" w:rsidR="00F23D58">
      <w:pPr>
        <w:ind w:firstLine="720"/>
        <w:jc w:val="both"/>
      </w:pPr>
      <w:r>
        <w:t>Dostavlja popis računa i oročenih novčanih sredstava dužnika na dan 9</w:t>
      </w:r>
      <w:r w:rsidRPr="00AF752F">
        <w:t>.</w:t>
      </w:r>
      <w:r>
        <w:t>02.2016., te navodi da na temelju čl. 112. st. 5. SZ dužnik na ime predujma za namirenje troškova stečajnog postupka nema zaplijenjena novčana sredstva na dan 8</w:t>
      </w:r>
      <w:r w:rsidRPr="00993103">
        <w:t>.02.2016</w:t>
      </w:r>
      <w:r>
        <w:t xml:space="preserve">. </w:t>
      </w:r>
    </w:p>
    <w:p w:rsidRDefault="00F23D58" w:rsidP="00F23D58" w:rsidR="00F23D58">
      <w:pPr>
        <w:ind w:firstLine="720"/>
        <w:jc w:val="both"/>
      </w:pPr>
    </w:p>
    <w:p w:rsidRDefault="00F23D58" w:rsidP="00F23D58" w:rsidR="00F23D58">
      <w:pPr>
        <w:ind w:firstLine="720"/>
        <w:jc w:val="both"/>
      </w:pPr>
      <w:r>
        <w:t>Dana 21.03.2016. zaprimljen je Prijedlog vjerovnika RH, Ministarstva financija za otvaranje stečajnog postupka u kojem navodi da vjerovnik ima tražbinu prema dužniku u iznosu od 606.780,58 kn, a da kod dužnika postoji stečajni razlog nesposobnosti za plaćanje, predlaže otvaranje stečajnog postupka nad dužnikom, te je sud nastavio postupak prema općim pravilima Stečajnog zakona.</w:t>
      </w:r>
    </w:p>
    <w:p w:rsidRDefault="00514F01" w:rsidP="00514F01" w:rsidR="00514F01">
      <w:pPr>
        <w:jc w:val="both"/>
      </w:pPr>
    </w:p>
    <w:p w:rsidRDefault="00514F01" w:rsidP="00514F01" w:rsidR="00514F01">
      <w:pPr>
        <w:jc w:val="both"/>
      </w:pPr>
      <w:r>
        <w:tab/>
        <w:t>Na ročištu radi izjašnjenja o prijedlogu za otvaranje stečajnog postupka i ročišta radi rasprave o uvjetima za otvaranje stečajnog postupka nad dužnikom, održanom 20.03.2018.  godine, privremena stečajna upraviteljica je izložila svoje pisano izvješće od</w:t>
      </w:r>
      <w:r w:rsidRPr="00A128F1">
        <w:t xml:space="preserve"> </w:t>
      </w:r>
      <w:r>
        <w:t>1</w:t>
      </w:r>
      <w:r w:rsidR="00F23D58">
        <w:t>3</w:t>
      </w:r>
      <w:r w:rsidRPr="00A128F1">
        <w:t>.</w:t>
      </w:r>
      <w:r>
        <w:t>03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F23D58">
        <w:t>51</w:t>
      </w:r>
      <w:r w:rsidRPr="00F16487">
        <w:t>-</w:t>
      </w:r>
      <w:r w:rsidR="00F23D58">
        <w:t>5</w:t>
      </w:r>
      <w:r w:rsidRPr="00F16487">
        <w:t>7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Pr="00F16487">
        <w:rPr>
          <w:color w:val="000000"/>
        </w:rPr>
        <w:t>2</w:t>
      </w:r>
      <w:r w:rsidR="00E71CA5">
        <w:rPr>
          <w:color w:val="000000"/>
        </w:rPr>
        <w:t>7</w:t>
      </w:r>
      <w:r w:rsidRPr="00F16487">
        <w:rPr>
          <w:color w:val="000000"/>
        </w:rPr>
        <w:t>.</w:t>
      </w:r>
      <w:r w:rsidR="00E71CA5">
        <w:rPr>
          <w:color w:val="000000"/>
        </w:rPr>
        <w:t>585</w:t>
      </w:r>
      <w:r>
        <w:rPr>
          <w:color w:val="000000"/>
        </w:rPr>
        <w:t xml:space="preserve">,00 </w:t>
      </w:r>
      <w:r w:rsidR="00E71CA5">
        <w:t>kn i to plaćena naknada FINI za Potvrdu o blokadi i Očevidnik u iznosu od 52,00 kn, upravna pristojba za uvjerenje o vozilima iz CVH u iznosu od 18,00 kn, jednokratna nagrada privremenom stečajnom upravitelju za obavljene poslove u prethodnom stečajnom postupku čl. 4. Uredba o kriterijima i načinu obračuna i plaćanja nagrade</w:t>
      </w:r>
      <w:r w:rsidR="00D8515F">
        <w:t xml:space="preserve"> stečajnim upraviteljima (NN 105/15) u iznosu od 4.000,00 kn, trošak izrade pečata u iznosu od 150,00 kn, trošak procjene pokretnina u iznosu od 2.500,00 kn, naknada banke za vođenje računa – mjesečno cca 40,00 kn x 6 mjeseci u iznosu od 240,00 kn, trošak knjigovodstvenih usluga – mjesečno 350,00 kn x 6 mjeseci u iznosu od 2.100,00 kn, poštanski troškovi u tijeku stečajnog postupka – cijena preporučene pošiljke 9,50 kn – predvidivo 10 pošiljki u iznosu od 95,00 kn, paušalna sudska pristojba u stečajnom postupku Tbr. 24. Zakona o sudskim pristojbama u iznosu od 2.000,00 kn, nagrada stečajnom upravitelju – 16 % od očekivanog unovčenja stečajne mase od 100.000,00 kn, čl. 7. Uredbe u iznosu od 16.000,00 kn, trošak zatvaranja žiro-računa u iznosu od 200,00 kn i naknada FINI za objavu GFI u iznosu od 230,00 kn</w:t>
      </w:r>
      <w:r>
        <w:t xml:space="preserve">. </w:t>
      </w:r>
    </w:p>
    <w:p w:rsidRDefault="00514F01" w:rsidP="00514F01" w:rsidR="00514F01">
      <w:pPr>
        <w:jc w:val="both"/>
      </w:pPr>
    </w:p>
    <w:p w:rsidRDefault="00514F01" w:rsidP="00514F01" w:rsidR="00514F01" w:rsidRPr="00F15533">
      <w:pPr>
        <w:jc w:val="center"/>
      </w:pPr>
      <w:r w:rsidRPr="00F15533">
        <w:t xml:space="preserve">U Osijeku </w:t>
      </w:r>
      <w:r>
        <w:t>20</w:t>
      </w:r>
      <w:r w:rsidRPr="00156BC3">
        <w:t xml:space="preserve">. </w:t>
      </w:r>
      <w:r>
        <w:t>ožujka</w:t>
      </w:r>
      <w:r w:rsidRPr="00156BC3">
        <w:t xml:space="preserve">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514F01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514F01" w:rsidR="00850B75" w:rsidRPr="00850B75">
      <w:pPr>
        <w:jc w:val="both"/>
      </w:pP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8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7B563B" w:rsidRPr="007B563B">
      <w:t>1401/16-23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B563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0501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515F"/>
    <w:rsid w:val="00D860FD"/>
    <w:rsid w:val="00D91F9F"/>
    <w:rsid w:val="00DA74CE"/>
    <w:rsid w:val="00DB0454"/>
    <w:rsid w:val="00DB0866"/>
    <w:rsid w:val="00DC29F5"/>
    <w:rsid w:val="00DC2A67"/>
    <w:rsid w:val="00DD2B4B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1BA7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086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086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86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86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086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086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86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86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TEHNOMETAL d.o.o. za proizvodnju i usluge</izvorni_sadrzaj>
    <derivirana_varijabla naziv="DomainObject.Predmet.ProtustrankaFormated_1">  TEHNOMETAL d.o.o. za proizvodnju i usluge</derivirana_varijabla>
  </DomainObject.Predmet.ProtustrankaFormated>
  <DomainObject.Predmet.ProtustrankaFormatedOIB>
    <izvorni_sadrzaj>  TEHNOMETAL d.o.o. za proizvodnju i usluge, OIB 65774068048</izvorni_sadrzaj>
    <derivirana_varijabla naziv="DomainObject.Predmet.ProtustrankaFormatedOIB_1">  TEHNOMETAL d.o.o. za proizvodnju i usluge, OIB 65774068048</derivirana_varijabla>
  </DomainObject.Predmet.ProtustrankaFormatedOIB>
  <DomainObject.Predmet.ProtustrankaFormatedWithAdress>
    <izvorni_sadrzaj> TEHNOMETAL d.o.o. za proizvodnju i usluge, Šandora Petefija/bb, 31327 Bilje</izvorni_sadrzaj>
    <derivirana_varijabla naziv="DomainObject.Predmet.ProtustrankaFormatedWithAdress_1"> TEHNOMETAL d.o.o. za proizvodnju i usluge, Šandora Petefija/bb, 31327 Bilje</derivirana_varijabla>
  </DomainObject.Predmet.ProtustrankaFormatedWithAdress>
  <DomainObject.Predmet.ProtustrankaFormatedWithAdressOIB>
    <izvorni_sadrzaj> TEHNOMETAL d.o.o. za proizvodnju i usluge, OIB 65774068048, Šandora Petefija/bb, 31327 Bilje</izvorni_sadrzaj>
    <derivirana_varijabla naziv="DomainObject.Predmet.ProtustrankaFormatedWithAdressOIB_1"> TEHNOMETAL d.o.o. za proizvodnju i usluge, OIB 65774068048, Šandora Petefija/bb, 31327 Bilje</derivirana_varijabla>
  </DomainObject.Predmet.ProtustrankaFormatedWithAdressOIB>
  <DomainObject.Predmet.ProtustrankaWithAdress>
    <izvorni_sadrzaj>TEHNOMETAL d.o.o. za proizvodnju i usluge Šandora Petefija/bb, 31327 Bilje</izvorni_sadrzaj>
    <derivirana_varijabla naziv="DomainObject.Predmet.ProtustrankaWithAdress_1">TEHNOMETAL d.o.o. za proizvodnju i usluge Šandora Petefija/bb, 31327 Bilje</derivirana_varijabla>
  </DomainObject.Predmet.ProtustrankaWithAdress>
  <DomainObject.Predmet.ProtustrankaWithAdressOIB>
    <izvorni_sadrzaj>TEHNOMETAL d.o.o. za proizvodnju i usluge, OIB 65774068048, Šandora Petefija/bb, 31327 Bilje</izvorni_sadrzaj>
    <derivirana_varijabla naziv="DomainObject.Predmet.ProtustrankaWithAdressOIB_1">TEHNOMETAL d.o.o. za proizvodnju i usluge, OIB 65774068048, Šandora Petefija/bb, 31327 Bilje</derivirana_varijabla>
  </DomainObject.Predmet.ProtustrankaWithAdressOIB>
  <DomainObject.Predmet.ProtustrankaNazivFormated>
    <izvorni_sadrzaj>TEHNOMETAL d.o.o. za proizvodnju i usluge</izvorni_sadrzaj>
    <derivirana_varijabla naziv="DomainObject.Predmet.ProtustrankaNazivFormated_1">TEHNOMETAL d.o.o. za proizvodnju i usluge</derivirana_varijabla>
  </DomainObject.Predmet.ProtustrankaNazivFormated>
  <DomainObject.Predmet.ProtustrankaNazivFormatedOIB>
    <izvorni_sadrzaj>TEHNOMETAL d.o.o. za proizvodnju i usluge, OIB 65774068048</izvorni_sadrzaj>
    <derivirana_varijabla naziv="DomainObject.Predmet.ProtustrankaNazivFormatedOIB_1">TEHNOMETAL d.o.o. za proizvodnju i usluge, OIB 65774068048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TEHNOMETAL d.o.o. za proizvodnju i usluge</item>
    </izvorni_sadrzaj>
    <derivirana_varijabla naziv="DomainObject.Predmet.ProtuStrankaListFormated_1">
      <item>TEHNOMETAL d.o.o. za proizvodnju i usluge</item>
    </derivirana_varijabla>
  </DomainObject.Predmet.ProtuStrankaListFormated>
  <DomainObject.Predmet.ProtuStrankaListFormatedOIB>
    <izvorni_sadrzaj>
      <item>TEHNOMETAL d.o.o. za proizvodnju i usluge, OIB 65774068048</item>
    </izvorni_sadrzaj>
    <derivirana_varijabla naziv="DomainObject.Predmet.ProtuStrankaListFormatedOIB_1">
      <item>TEHNOMETAL d.o.o. za proizvodnju i usluge, OIB 65774068048</item>
    </derivirana_varijabla>
  </DomainObject.Predmet.ProtuStrankaListFormatedOIB>
  <DomainObject.Predmet.ProtuStrankaListFormatedWithAdress>
    <izvorni_sadrzaj>
      <item>TEHNOMETAL d.o.o. za proizvodnju i usluge, Šandora Petefija/bb, 31327 Bilje</item>
    </izvorni_sadrzaj>
    <derivirana_varijabla naziv="DomainObject.Predmet.ProtuStrankaListFormatedWithAdress_1">
      <item>TEHNOMETAL d.o.o. za proizvodnju i usluge, Šandora Petefija/bb, 31327 Bilje</item>
    </derivirana_varijabla>
  </DomainObject.Predmet.ProtuStrankaListFormatedWithAdress>
  <DomainObject.Predmet.ProtuStrankaListFormatedWithAdressOIB>
    <izvorni_sadrzaj>
      <item>TEHNOMETAL d.o.o. za proizvodnju i usluge, OIB 65774068048, Šandora Petefija/bb, 31327 Bilje</item>
    </izvorni_sadrzaj>
    <derivirana_varijabla naziv="DomainObject.Predmet.ProtuStrankaListFormatedWithAdressOIB_1">
      <item>TEHNOMETAL d.o.o. za proizvodnju i usluge, OIB 65774068048, Šandora Petefija/bb, 31327 Bilje</item>
    </derivirana_varijabla>
  </DomainObject.Predmet.ProtuStrankaListFormatedWithAdressOIB>
  <DomainObject.Predmet.ProtuStrankaListNazivFormated>
    <izvorni_sadrzaj>
      <item>TEHNOMETAL d.o.o. za proizvodnju i usluge</item>
    </izvorni_sadrzaj>
    <derivirana_varijabla naziv="DomainObject.Predmet.ProtuStrankaListNazivFormated_1">
      <item>TEHNOMETAL d.o.o. za proizvodnju i usluge</item>
    </derivirana_varijabla>
  </DomainObject.Predmet.ProtuStrankaListNazivFormated>
  <DomainObject.Predmet.ProtuStrankaListNazivFormatedOIB>
    <izvorni_sadrzaj>
      <item>TEHNOMETAL d.o.o. za proizvodnju i usluge, OIB 65774068048</item>
    </izvorni_sadrzaj>
    <derivirana_varijabla naziv="DomainObject.Predmet.ProtuStrankaListNazivFormatedOIB_1">
      <item>TEHNOMETAL d.o.o. za proizvodnju i usluge, OIB 65774068048</item>
    </derivirana_varijabla>
  </DomainObject.Predmet.ProtuStrankaListNazivFormatedOIB>
  <DomainObject.Predmet.OstaliListFormated>
    <izvorni_sadrzaj>
      <item>Krešimir Grebenar</item>
    </izvorni_sadrzaj>
    <derivirana_varijabla naziv="DomainObject.Predmet.OstaliListFormated_1">
      <item>Krešimir Grebenar</item>
    </derivirana_varijabla>
  </DomainObject.Predmet.OstaliListFormated>
  <DomainObject.Predmet.OstaliListFormatedOIB>
    <izvorni_sadrzaj>
      <item>Krešimir Grebenar</item>
    </izvorni_sadrzaj>
    <derivirana_varijabla naziv="DomainObject.Predmet.OstaliListFormatedOIB_1">
      <item>Krešimir Grebenar</item>
    </derivirana_varijabla>
  </DomainObject.Predmet.OstaliListFormatedOIB>
  <DomainObject.Predmet.OstaliListFormatedWithAdress>
    <izvorni_sadrzaj>
      <item>Krešimir Grebenar, Vlašićka 6, 31000 Osijek</item>
    </izvorni_sadrzaj>
    <derivirana_varijabla naziv="DomainObject.Predmet.OstaliListFormatedWithAdress_1">
      <item>Krešimir Grebenar, Vlašićka 6, 31000 Osijek</item>
    </derivirana_varijabla>
  </DomainObject.Predmet.OstaliListFormatedWithAdress>
  <DomainObject.Predmet.OstaliListFormatedWithAdressOIB>
    <izvorni_sadrzaj>
      <item>Krešimir Grebenar, Vlašićka 6, 31000 Osijek</item>
    </izvorni_sadrzaj>
    <derivirana_varijabla naziv="DomainObject.Predmet.OstaliListFormatedWithAdressOIB_1">
      <item>Krešimir Grebenar, Vlašićka 6, 31000 Osijek</item>
    </derivirana_varijabla>
  </DomainObject.Predmet.OstaliListFormatedWithAdressOIB>
  <DomainObject.Predmet.OstaliListNazivFormated>
    <izvorni_sadrzaj>
      <item>Krešimir Grebenar</item>
    </izvorni_sadrzaj>
    <derivirana_varijabla naziv="DomainObject.Predmet.OstaliListNazivFormated_1">
      <item>Krešimir Grebenar</item>
    </derivirana_varijabla>
  </DomainObject.Predmet.OstaliListNazivFormated>
  <DomainObject.Predmet.OstaliListNazivFormatedOIB>
    <izvorni_sadrzaj>
      <item>Krešimir Grebenar</item>
    </izvorni_sadrzaj>
    <derivirana_varijabla naziv="DomainObject.Predmet.OstaliListNazivFormatedOIB_1">
      <item>Krešimir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TEHNOMETAL d.o.o. za proizvodnju i usluge</izvorni_sadrzaj>
    <derivirana_varijabla naziv="DomainObject.Predmet.ProtustrankaIDrugi_1">TEHNOMETAL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TEHNOMETAL d.o.o. za proizvodnju i usluge, OIB 65774068048, Šandora Petefija/bb, 31327 Bilje</izvorni_sadrzaj>
    <derivirana_varijabla naziv="DomainObject.Predmet.ProtustrankaIDrugiAdressOIB_1">TEHNOMETAL d.o.o. za proizvodnju i usluge, OIB 65774068048, Šandora Petefija/bb,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TEHNOMETAL d.o.o. za proizvodnju i usluge</item>
      <item>RH MF PU PODRUČNI URED SLAVONIJE I BARANJE</item>
      <item>Krešimir Grebenar</item>
    </izvorni_sadrzaj>
    <derivirana_varijabla naziv="DomainObject.Predmet.SudioniciListNaziv_1">
      <item>TEHNOMETAL d.o.o. za proizvodnju i usluge</item>
      <item>RH MF PU PODRUČNI URED SLAVONIJE I BARANJE</item>
      <item>Krešimir Grebenar</item>
    </derivirana_varijabla>
  </DomainObject.Predmet.SudioniciListNaziv>
  <DomainObject.Predmet.SudioniciListAdressOIB>
    <izvorni_sadrzaj>
      <item>TEHNOMETAL d.o.o. za proizvodnju i usluge, OIB 65774068048, Šandora Petefija/bb,31327 Bilje</item>
      <item>RH MF PU PODRUČNI URED SLAVONIJE I BARANJE, OIB 52634238587</item>
      <item>Krešimir Grebenar, Vlašićka 6,31000 Osijek</item>
    </izvorni_sadrzaj>
    <derivirana_varijabla naziv="DomainObject.Predmet.SudioniciListAdressOIB_1">
      <item>TEHNOMETAL d.o.o. za proizvodnju i usluge, OIB 65774068048, Šandora Petefija/bb,31327 Bilje</item>
      <item>RH MF PU PODRUČNI URED SLAVONIJE I BARANJE, OIB 52634238587</item>
      <item>Krešimir Grebenar, Vlašićka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65774068048</item>
      <item>, OIB 52634238587</item>
      <item>, OIB null</item>
    </izvorni_sadrzaj>
    <derivirana_varijabla naziv="DomainObject.Predmet.SudioniciListNazivOIB_1">
      <item>, OIB 65774068048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19EAE-36FF-41EB-9851-5AD0C3B49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846</properties:Words>
  <properties:Characters>4562</properties:Characters>
  <properties:Lines>92</properties:Lines>
  <properties:Paragraphs>24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2018-03-20T11:29:00Z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27.585,00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