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0e3f" w14:paraId="66d0e3f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B220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St-1883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0B2206" w:rsidRPr="000B2206">
        <w:t>MTC-VENTUS ORIENTALIS d.o.o.</w:t>
      </w:r>
      <w:r w:rsidR="000B2206">
        <w:t xml:space="preserve"> OIB: </w:t>
      </w:r>
      <w:r w:rsidR="000B2206" w:rsidRPr="000B2206">
        <w:t>75789827517</w:t>
      </w:r>
      <w:r w:rsidR="000B2206">
        <w:t xml:space="preserve"> </w:t>
      </w:r>
      <w:r w:rsidR="00285CB4">
        <w:t>MBS:</w:t>
      </w:r>
      <w:r w:rsidR="00285CB4" w:rsidRPr="00285CB4">
        <w:t xml:space="preserve"> 080681300</w:t>
      </w:r>
      <w:r w:rsidR="00285CB4">
        <w:t xml:space="preserve"> </w:t>
      </w:r>
      <w:r w:rsidR="000B2206">
        <w:t xml:space="preserve">iz Zagreba, Fallerovo šetalište 22 </w:t>
      </w:r>
      <w:r w:rsidR="00285CB4">
        <w:t>dana 05</w:t>
      </w:r>
      <w:r w:rsidR="00A167C6">
        <w:t>. studenog</w:t>
      </w:r>
      <w:r w:rsidR="00DF43CB">
        <w:t xml:space="preserve"> 2015.godine</w:t>
      </w:r>
    </w:p>
    <w:p w:rsidRDefault="000B2206" w:rsidP="0092290B" w:rsidR="000B2206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0B2206" w:rsidRPr="000B2206">
        <w:t xml:space="preserve"> MTC-VENTUS ORIENTALIS d.o.o. OIB: 75789827517 </w:t>
      </w:r>
      <w:r w:rsidR="00285CB4">
        <w:t xml:space="preserve">MBS: </w:t>
      </w:r>
      <w:r w:rsidR="00285CB4" w:rsidRPr="00285CB4">
        <w:t>080681300</w:t>
      </w:r>
      <w:r w:rsidR="00285CB4">
        <w:t xml:space="preserve"> </w:t>
      </w:r>
      <w:r w:rsidR="000B2206" w:rsidRPr="000B2206">
        <w:t>iz Zagreba, Fallerovo šetalište 22</w:t>
      </w:r>
      <w:r w:rsidR="00EC159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285CB4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B2206" w:rsidRPr="000B2206">
        <w:t xml:space="preserve"> MTC-VENTUS ORIENTALIS d.o.o. OIB: 75789827517 </w:t>
      </w:r>
      <w:r w:rsidR="00285CB4">
        <w:t xml:space="preserve">MBS: </w:t>
      </w:r>
      <w:r w:rsidR="00285CB4" w:rsidRPr="00285CB4">
        <w:t>080681300</w:t>
      </w:r>
      <w:r w:rsidR="00285CB4">
        <w:t xml:space="preserve"> </w:t>
      </w:r>
      <w:r w:rsidR="000B2206" w:rsidRPr="000B2206">
        <w:t>iz Zagreba, Fallerovo šetalište 22</w:t>
      </w:r>
      <w:r w:rsidR="000B2206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85CB4" w:rsidP="00A167C6" w:rsidR="00EC159D">
      <w:pPr>
        <w:pStyle w:val="Bezproreda"/>
        <w:jc w:val="center"/>
      </w:pPr>
      <w:r>
        <w:t>U Zagrebu 05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3A074F" w:rsidR="00DF43CB">
      <w:pPr>
        <w:pStyle w:val="Bezproreda"/>
        <w:jc w:val="center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A074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B2206">
          <w:t>70.St-1883/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B2206"/>
    <w:rsid w:val="00285CB4"/>
    <w:rsid w:val="003A074F"/>
    <w:rsid w:val="006E1039"/>
    <w:rsid w:val="0092290B"/>
    <w:rsid w:val="00A167C6"/>
    <w:rsid w:val="00D574B1"/>
    <w:rsid w:val="00DF43CB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A0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A0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St-1883/2015</izvorni_sadrzaj>
    <derivirana_varijabla naziv="DomainObject.Predmet.OznakaBroj_1">St-1883/2015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MTC-VENTUS ORIENTALIS d.o.o.</izvorni_sadrzaj>
    <derivirana_varijabla naziv="DomainObject.Predmet.ProtustrankaFormated_1">  MTC-VENTUS ORIENTALIS d.o.o.</derivirana_varijabla>
  </DomainObject.Predmet.ProtustrankaFormated>
  <DomainObject.Predmet.ProtustrankaFormatedOIB>
    <izvorni_sadrzaj>  MTC-VENTUS ORIENTALIS d.o.o., OIB 75789827517</izvorni_sadrzaj>
    <derivirana_varijabla naziv="DomainObject.Predmet.ProtustrankaFormatedOIB_1">  MTC-VENTUS ORIENTALIS d.o.o., OIB 75789827517</derivirana_varijabla>
  </DomainObject.Predmet.ProtustrankaFormatedOIB>
  <DomainObject.Predmet.ProtustrankaFormatedWithAdress>
    <izvorni_sadrzaj> MTC-VENTUS ORIENTALIS d.o.o., Fallerovo šetalište 22, 10000 Zagreb</izvorni_sadrzaj>
    <derivirana_varijabla naziv="DomainObject.Predmet.ProtustrankaFormatedWithAdress_1"> MTC-VENTUS ORIENTALIS d.o.o., Fallerovo šetalište 22, 10000 Zagreb</derivirana_varijabla>
  </DomainObject.Predmet.ProtustrankaFormatedWithAdress>
  <DomainObject.Predmet.ProtustrankaFormatedWithAdressOIB>
    <izvorni_sadrzaj> MTC-VENTUS ORIENTALIS d.o.o., OIB 75789827517, Fallerovo šetalište 22, 10000 Zagreb</izvorni_sadrzaj>
    <derivirana_varijabla naziv="DomainObject.Predmet.ProtustrankaFormatedWithAdressOIB_1"> MTC-VENTUS ORIENTALIS d.o.o., OIB 75789827517, Fallerovo šetalište 22, 10000 Zagreb</derivirana_varijabla>
  </DomainObject.Predmet.ProtustrankaFormatedWithAdressOIB>
  <DomainObject.Predmet.ProtustrankaWithAdress>
    <izvorni_sadrzaj>MTC-VENTUS ORIENTALIS d.o.o. Fallerovo šetalište 22, 10000 Zagreb</izvorni_sadrzaj>
    <derivirana_varijabla naziv="DomainObject.Predmet.ProtustrankaWithAdress_1">MTC-VENTUS ORIENTALIS d.o.o. Fallerovo šetalište 22, 10000 Zagreb</derivirana_varijabla>
  </DomainObject.Predmet.ProtustrankaWithAdress>
  <DomainObject.Predmet.ProtustrankaWithAdressOIB>
    <izvorni_sadrzaj>MTC-VENTUS ORIENTALIS d.o.o., OIB 75789827517, Fallerovo šetalište 22, 10000 Zagreb</izvorni_sadrzaj>
    <derivirana_varijabla naziv="DomainObject.Predmet.ProtustrankaWithAdressOIB_1">MTC-VENTUS ORIENTALIS d.o.o., OIB 75789827517, Fallerovo šetalište 22, 10000 Zagreb</derivirana_varijabla>
  </DomainObject.Predmet.ProtustrankaWithAdressOIB>
  <DomainObject.Predmet.ProtustrankaNazivFormated>
    <izvorni_sadrzaj>MTC-VENTUS ORIENTALIS d.o.o.</izvorni_sadrzaj>
    <derivirana_varijabla naziv="DomainObject.Predmet.ProtustrankaNazivFormated_1">MTC-VENTUS ORIENTALIS d.o.o.</derivirana_varijabla>
  </DomainObject.Predmet.ProtustrankaNazivFormated>
  <DomainObject.Predmet.ProtustrankaNazivFormatedOIB>
    <izvorni_sadrzaj>MTC-VENTUS ORIENTALIS d.o.o., OIB 75789827517</izvorni_sadrzaj>
    <derivirana_varijabla naziv="DomainObject.Predmet.ProtustrankaNazivFormatedOIB_1">MTC-VENTUS ORIENTALIS d.o.o., OIB 75789827517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MTC-VENTUS ORIENTALIS d.o.o.</item>
    </izvorni_sadrzaj>
    <derivirana_varijabla naziv="DomainObject.Predmet.ProtuStrankaListFormated_1">
      <item>MTC-VENTUS ORIENTALIS d.o.o.</item>
    </derivirana_varijabla>
  </DomainObject.Predmet.ProtuStrankaListFormated>
  <DomainObject.Predmet.ProtuStrankaListFormatedOIB>
    <izvorni_sadrzaj>
      <item>MTC-VENTUS ORIENTALIS d.o.o., OIB 75789827517</item>
    </izvorni_sadrzaj>
    <derivirana_varijabla naziv="DomainObject.Predmet.ProtuStrankaListFormatedOIB_1">
      <item>MTC-VENTUS ORIENTALIS d.o.o., OIB 75789827517</item>
    </derivirana_varijabla>
  </DomainObject.Predmet.ProtuStrankaListFormatedOIB>
  <DomainObject.Predmet.ProtuStrankaListFormatedWithAdress>
    <izvorni_sadrzaj>
      <item>MTC-VENTUS ORIENTALIS d.o.o., Fallerovo šetalište 22, 10000 Zagreb</item>
    </izvorni_sadrzaj>
    <derivirana_varijabla naziv="DomainObject.Predmet.ProtuStrankaListFormatedWithAdress_1">
      <item>MTC-VENTUS ORIENTALIS d.o.o., Fallerovo šetalište 22, 10000 Zagreb</item>
    </derivirana_varijabla>
  </DomainObject.Predmet.ProtuStrankaListFormatedWithAdress>
  <DomainObject.Predmet.ProtuStrankaListFormatedWithAdressOIB>
    <izvorni_sadrzaj>
      <item>MTC-VENTUS ORIENTALIS d.o.o., OIB 75789827517, Fallerovo šetalište 22, 10000 Zagreb</item>
    </izvorni_sadrzaj>
    <derivirana_varijabla naziv="DomainObject.Predmet.ProtuStrankaListFormatedWithAdressOIB_1">
      <item>MTC-VENTUS ORIENTALIS d.o.o., OIB 75789827517, Fallerovo šetalište 22, 10000 Zagreb</item>
    </derivirana_varijabla>
  </DomainObject.Predmet.ProtuStrankaListFormatedWithAdressOIB>
  <DomainObject.Predmet.ProtuStrankaListNazivFormated>
    <izvorni_sadrzaj>
      <item>MTC-VENTUS ORIENTALIS d.o.o.</item>
    </izvorni_sadrzaj>
    <derivirana_varijabla naziv="DomainObject.Predmet.ProtuStrankaListNazivFormated_1">
      <item>MTC-VENTUS ORIENTALIS d.o.o.</item>
    </derivirana_varijabla>
  </DomainObject.Predmet.ProtuStrankaListNazivFormated>
  <DomainObject.Predmet.ProtuStrankaListNazivFormatedOIB>
    <izvorni_sadrzaj>
      <item>MTC-VENTUS ORIENTALIS d.o.o., OIB 75789827517</item>
    </izvorni_sadrzaj>
    <derivirana_varijabla naziv="DomainObject.Predmet.ProtuStrankaListNazivFormatedOIB_1">
      <item>MTC-VENTUS ORIENTALIS d.o.o., OIB 75789827517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MTC-VENTUS ORIENTALIS d.o.o.</izvorni_sadrzaj>
    <derivirana_varijabla naziv="DomainObject.Predmet.ProtustrankaIDrugi_1">MTC-VENTUS ORIENTALIS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MTC-VENTUS ORIENTALIS d.o.o., OIB 75789827517, Fallerovo šetalište 22, 10000 Zagreb</izvorni_sadrzaj>
    <derivirana_varijabla naziv="DomainObject.Predmet.ProtustrankaIDrugiAdressOIB_1">MTC-VENTUS ORIENTALIS d.o.o., OIB 75789827517,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MTC-VENTUS ORIENTALIS d.o.o.</item>
    </izvorni_sadrzaj>
    <derivirana_varijabla naziv="DomainObject.Predmet.SudioniciListNaziv_1">
      <item>FINA Regionalni centar Zagreb</item>
      <item>MTC-VENTUS ORIENTALIS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MTC-VENTUS ORIENTALIS d.o.o., OIB 75789827517, Fallerovo šetalište 22,10000 Zagreb</item>
    </izvorni_sadrzaj>
    <derivirana_varijabla naziv="DomainObject.Predmet.SudioniciListAdressOIB_1">
      <item>FINA Regionalni centar Zagreb, OIB 85821130368, Trg svibanjskih žrtava 1995. 1,10000 Zagreb</item>
      <item>MTC-VENTUS ORIENTALIS d.o.o., OIB 75789827517,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75789827517</item>
    </izvorni_sadrzaj>
    <derivirana_varijabla naziv="DomainObject.Predmet.SudioniciListNazivOIB_1">
      <item>, OIB 85821130368</item>
      <item>, OIB 75789827517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1772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2015-11-04T13:42:00Z</dcterms:created>
  <dc:creator>Maja Jurovicki</dc:creator>
  <cp:lastModifiedBy>Zlatka Plivelić</cp:lastModifiedBy>
  <cp:lastPrinted>2015-11-05T13:41:00Z</cp:lastPrinted>
  <dcterms:modified xmlns:xsi="http://www.w3.org/2001/XMLSchema-instance" xsi:type="dcterms:W3CDTF">2015-11-05T13:41:00Z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