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6814" w14:paraId="86e6814" w:rsidRDefault="009E19B4" w:rsidP="009E19B4" w:rsidR="009E19B4" w:rsidRPr="00037BAB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37BAB">
        <w:rPr>
          <w:rFonts w:cs="Times New Roman" w:hAnsi="Times New Roman" w:ascii="Times New Roman"/>
          <w:sz w:val="24"/>
          <w:szCs w:val="24"/>
        </w:rPr>
        <w:t xml:space="preserve">      </w:t>
      </w:r>
      <w:r w:rsidR="00B847E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37BAB">
        <w:rPr>
          <w:rFonts w:cs="Times New Roman" w:hAnsi="Times New Roman" w:ascii="Times New Roman"/>
          <w:sz w:val="24"/>
          <w:szCs w:val="24"/>
        </w:rPr>
        <w:t xml:space="preserve"> Poslovni broj: 4 St-</w:t>
      </w:r>
      <w:r w:rsidR="00B847E6">
        <w:rPr>
          <w:rFonts w:cs="Times New Roman" w:hAnsi="Times New Roman" w:ascii="Times New Roman"/>
          <w:sz w:val="24"/>
          <w:szCs w:val="24"/>
        </w:rPr>
        <w:t>698/16-25</w:t>
      </w:r>
    </w:p>
    <w:p w:rsidRDefault="009E19B4" w:rsidP="009E19B4" w:rsidR="009E19B4" w:rsidRPr="00037BAB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9E19B4" w:rsidP="009E19B4" w:rsidR="009E19B4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9E19B4" w:rsidP="009E19B4" w:rsidR="009E19B4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9E19B4" w:rsidP="009E19B4" w:rsidR="009E19B4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9E19B4" w:rsidP="009E19B4" w:rsidR="009E19B4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9E19B4" w:rsidP="009E19B4" w:rsidR="009E19B4" w:rsidRPr="00037BAB">
      <w:pPr>
        <w:spacing w:lineRule="auto" w:line="240" w:after="0"/>
        <w:rPr>
          <w:lang w:eastAsia="hr-HR"/>
        </w:rPr>
      </w:pPr>
    </w:p>
    <w:p w:rsidRDefault="009E19B4" w:rsidP="009E19B4" w:rsidR="009E19B4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DC5771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8F6">
        <w:rPr>
          <w:rFonts w:cs="Times New Roman" w:hAnsi="Times New Roman" w:ascii="Times New Roman"/>
          <w:sz w:val="24"/>
          <w:szCs w:val="24"/>
        </w:rPr>
        <w:tab/>
      </w:r>
      <w:r w:rsidRPr="00E02296">
        <w:rPr>
          <w:rFonts w:cs="Times New Roman" w:hAnsi="Times New Roman" w:ascii="Times New Roman"/>
          <w:sz w:val="24"/>
          <w:szCs w:val="24"/>
        </w:rPr>
        <w:t xml:space="preserve">Trgovački sud u Varaždinu, po </w:t>
      </w:r>
      <w:r w:rsidRPr="0038209A">
        <w:rPr>
          <w:rFonts w:cs="Times New Roman" w:hAnsi="Times New Roman" w:ascii="Times New Roman"/>
          <w:sz w:val="24"/>
          <w:szCs w:val="24"/>
        </w:rPr>
        <w:t xml:space="preserve">sucu toga suda Iris Hatvalić </w:t>
      </w:r>
      <w:proofErr w:type="spellStart"/>
      <w:r w:rsidRPr="0038209A"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Pr="0038209A">
        <w:rPr>
          <w:rFonts w:cs="Times New Roman" w:hAnsi="Times New Roman" w:ascii="Times New Roman"/>
          <w:sz w:val="24"/>
          <w:szCs w:val="24"/>
        </w:rPr>
        <w:t xml:space="preserve">, kao stečajnom sucu, </w:t>
      </w:r>
      <w:r w:rsidRPr="00DC5771">
        <w:rPr>
          <w:rFonts w:cs="Times New Roman" w:hAnsi="Times New Roman" w:ascii="Times New Roman"/>
          <w:sz w:val="24"/>
          <w:szCs w:val="24"/>
        </w:rPr>
        <w:t>u stečajnom predmetu povodom prijedloga podnositelja FINA, RC Zagreb, Podružnica Varaždin, A. Cesarca 2, OIB: 85821130368, za pokretanje stečajnog postupka nad dužnikom</w:t>
      </w:r>
      <w:r w:rsidRPr="004E7B7F">
        <w:rPr>
          <w:rFonts w:cs="Times New Roman" w:hAnsi="Times New Roman" w:ascii="Times New Roman"/>
          <w:sz w:val="24"/>
          <w:szCs w:val="24"/>
        </w:rPr>
        <w:t xml:space="preserve"> </w:t>
      </w:r>
      <w:r w:rsidR="00B847E6" w:rsidRPr="00B847E6">
        <w:rPr>
          <w:rFonts w:cs="Times New Roman" w:hAnsi="Times New Roman" w:ascii="Times New Roman"/>
          <w:sz w:val="24"/>
          <w:szCs w:val="24"/>
        </w:rPr>
        <w:t>SLIVAR d.o.o., Ivanec, Lančić 82, OIB: 57222142954</w:t>
      </w:r>
      <w:r w:rsidRPr="00DC5771">
        <w:rPr>
          <w:rFonts w:cs="Times New Roman" w:hAnsi="Times New Roman" w:ascii="Times New Roman"/>
          <w:sz w:val="24"/>
          <w:szCs w:val="24"/>
        </w:rPr>
        <w:t xml:space="preserve">, dana </w:t>
      </w:r>
      <w:r w:rsidR="00B847E6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6</w:t>
      </w:r>
      <w:r w:rsidR="001D29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travnja</w:t>
      </w:r>
      <w:r w:rsidRPr="00DC5771"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9E19B4" w:rsidP="009E19B4" w:rsidR="009E19B4" w:rsidRPr="00037BA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B847E6" w:rsidRPr="00B847E6">
        <w:rPr>
          <w:rFonts w:cs="Times New Roman" w:hAnsi="Times New Roman" w:ascii="Times New Roman"/>
          <w:sz w:val="24"/>
          <w:szCs w:val="24"/>
        </w:rPr>
        <w:t>SLIVAR d.o.o., Ivanec, Lančić 82, OIB: 57222142954</w:t>
      </w:r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635446">
        <w:rPr>
          <w:rFonts w:cs="Times New Roman" w:hAnsi="Times New Roman" w:ascii="Times New Roman"/>
          <w:b/>
          <w:sz w:val="24"/>
          <w:szCs w:val="24"/>
        </w:rPr>
        <w:t>220</w:t>
      </w:r>
      <w:r w:rsidR="00B847E6">
        <w:rPr>
          <w:rFonts w:cs="Times New Roman" w:hAnsi="Times New Roman" w:ascii="Times New Roman"/>
          <w:b/>
          <w:sz w:val="24"/>
          <w:szCs w:val="24"/>
        </w:rPr>
        <w:t>69816</w:t>
      </w:r>
      <w:r w:rsidRPr="00037BAB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E19B4" w:rsidP="009E19B4" w:rsidR="009E19B4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 V</w:t>
      </w:r>
      <w:r>
        <w:rPr>
          <w:rFonts w:cs="Times New Roman" w:hAnsi="Times New Roman" w:ascii="Times New Roman"/>
          <w:sz w:val="24"/>
          <w:szCs w:val="24"/>
        </w:rPr>
        <w:t xml:space="preserve">araždinu, </w:t>
      </w:r>
      <w:r w:rsidR="00B847E6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6. travnja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9E19B4" w:rsidP="009E19B4" w:rsidR="009E19B4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037BAB">
        <w:rPr>
          <w:rFonts w:cs="Times New Roman" w:hAnsi="Times New Roman" w:ascii="Times New Roman"/>
          <w:sz w:val="24"/>
          <w:szCs w:val="24"/>
        </w:rPr>
        <w:t xml:space="preserve">Iris Hatvalić </w:t>
      </w:r>
      <w:proofErr w:type="spellStart"/>
      <w:r w:rsidRPr="00037BAB">
        <w:rPr>
          <w:rFonts w:cs="Times New Roman" w:hAnsi="Times New Roman" w:ascii="Times New Roman"/>
          <w:sz w:val="24"/>
          <w:szCs w:val="24"/>
        </w:rPr>
        <w:t>Nemec</w:t>
      </w:r>
      <w:proofErr w:type="spellEnd"/>
    </w:p>
    <w:p w:rsidRDefault="009E19B4" w:rsidP="009E19B4" w:rsidR="009E19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9E19B4" w:rsidP="009E19B4" w:rsidR="009E19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9E19B4" w:rsidP="009E19B4" w:rsidR="009E19B4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066EE5" w:rsidR="00066EE5"/>
    <w:sectPr w:rsidR="00066E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doNotDisplayPageBoundaries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19B4"/>
    <w:rsid w:val="00066EE5"/>
    <w:rsid w:val="001D29FA"/>
    <w:rsid w:val="002E79F9"/>
    <w:rsid w:val="007354E2"/>
    <w:rsid w:val="007B484E"/>
    <w:rsid w:val="009E19B4"/>
    <w:rsid w:val="00B847E6"/>
    <w:rsid w:val="00E90FAF"/>
    <w:rsid w:val="00FA21A1"/>
    <w:rsid w:val="00FD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19B4"/>
  </w:style>
  <w:style w:styleId="Naslov2" w:type="paragraph">
    <w:name w:val="heading 2"/>
    <w:basedOn w:val="Normal"/>
    <w:next w:val="Normal"/>
    <w:link w:val="Naslov2Char"/>
    <w:qFormat/>
    <w:rsid w:val="009E19B4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E19B4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9E19B4"/>
    <w:rPr>
      <w:b/>
      <w:bCs/>
    </w:rPr>
  </w:style>
  <w:style w:styleId="Odlomakpopisa" w:type="paragraph">
    <w:name w:val="List Paragraph"/>
    <w:basedOn w:val="Normal"/>
    <w:uiPriority w:val="34"/>
    <w:qFormat/>
    <w:rsid w:val="009E19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0F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F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FA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F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F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19B4"/>
  </w:style>
  <w:style w:styleId="Naslov2" w:type="paragraph">
    <w:name w:val="heading 2"/>
    <w:basedOn w:val="Normal"/>
    <w:next w:val="Normal"/>
    <w:link w:val="Naslov2Char"/>
    <w:qFormat/>
    <w:rsid w:val="009E19B4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E19B4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9E19B4"/>
    <w:rPr>
      <w:b/>
      <w:bCs/>
    </w:rPr>
  </w:style>
  <w:style w:styleId="Odlomakpopisa" w:type="paragraph">
    <w:name w:val="List Paragraph"/>
    <w:basedOn w:val="Normal"/>
    <w:uiPriority w:val="34"/>
    <w:qFormat/>
    <w:rsid w:val="009E19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0F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F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FA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F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F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hr.wikipedia.org/wiki/Datoteka:Coat_of_arms_of_Croatia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upload.wikimedia.org/wikipedia/commons/thumb/c/c9/Coat_of_arms_of_Croatia.svg/220px-Coat_of_arms_of_Croatia.svg.pn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St-698/2016</izvorni_sadrzaj>
    <derivirana_varijabla naziv="DomainObject.Predmet.OznakaBroj_1">St-698/2016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SLIVAR društvo s ograničenom odgovornošću za proizvodnju, trgovinu i servisne usluge zastupanog po punomoćniku Tihomir Slivar</izvorni_sadrzaj>
    <derivirana_varijabla naziv="DomainObject.Predmet.ProtustrankaFormated_1">  SLIVAR društvo s ograničenom odgovornošću za proizvodnju, trgovinu i servisne usluge zastupanog po punomoćniku Tihomir Slivar</derivirana_varijabla>
  </DomainObject.Predmet.ProtustrankaFormated>
  <DomainObject.Predmet.ProtustrankaFormatedOIB>
    <izvorni_sadrzaj>  SLIVAR društvo s ograničenom odgovornošću za proizvodnju, trgovinu i servisne usluge, OIB 57222142954 zastupanog po punomoćniku Tihomir Slivar</izvorni_sadrzaj>
    <derivirana_varijabla naziv="DomainObject.Predmet.ProtustrankaFormatedOIB_1">  SLIVAR društvo s ograničenom odgovornošću za proizvodnju, trgovinu i servisne usluge, OIB 57222142954 zastupanog po punomoćniku Tihomir Slivar</derivirana_varijabla>
  </DomainObject.Predmet.ProtustrankaFormatedOIB>
  <DomainObject.Predmet.ProtustrankaFormatedWithAdress>
    <izvorni_sadrzaj> SLIVAR društvo s ograničenom odgovornošću za proizvodnju, trgovinu i servisne usluge, Lančić 82, 42240 Ivanec zastupanog po punomoćniku Tihomir Slivar</izvorni_sadrzaj>
    <derivirana_varijabla naziv="DomainObject.Predmet.ProtustrankaFormatedWithAdress_1"> SLIVAR društvo s ograničenom odgovornošću za proizvodnju, trgovinu i servisne usluge, Lančić 82, 42240 Ivanec zastupanog po punomoćniku Tihomir Slivar</derivirana_varijabla>
  </DomainObject.Predmet.ProtustrankaFormatedWithAdress>
  <DomainObject.Predmet.ProtustrankaFormatedWithAdressOIB>
    <izvorni_sadrzaj> SLIVAR društvo s ograničenom odgovornošću za proizvodnju, trgovinu i servisne usluge, OIB 57222142954, Lančić 82, 42240 Ivanec zastupanog po punomoćniku Tihomir Slivar</izvorni_sadrzaj>
    <derivirana_varijabla naziv="DomainObject.Predmet.ProtustrankaFormatedWithAdressOIB_1"> SLIVAR društvo s ograničenom odgovornošću za proizvodnju, trgovinu i servisne usluge, OIB 57222142954, Lančić 82, 42240 Ivanec zastupanog po punomoćniku Tihomir Slivar</derivirana_varijabla>
  </DomainObject.Predmet.ProtustrankaFormatedWithAdressOIB>
  <DomainObject.Predmet.ProtustrankaWithAdress>
    <izvorni_sadrzaj>SLIVAR društvo s ograničenom odgovornošću za proizvodnju, trgovinu i servisne usluge Lančić 82, 42240 Ivanec</izvorni_sadrzaj>
    <derivirana_varijabla naziv="DomainObject.Predmet.ProtustrankaWithAdress_1">SLIVAR društvo s ograničenom odgovornošću za proizvodnju, trgovinu i servisne usluge Lančić 82, 42240 Ivanec</derivirana_varijabla>
  </DomainObject.Predmet.ProtustrankaWithAdress>
  <DomainObject.Predmet.ProtustrankaWithAdressOIB>
    <izvorni_sadrzaj>SLIVAR društvo s ograničenom odgovornošću za proizvodnju, trgovinu i servisne usluge, OIB 57222142954, Lančić 82, 42240 Ivanec</izvorni_sadrzaj>
    <derivirana_varijabla naziv="DomainObject.Predmet.ProtustrankaWithAdressOIB_1">SLIVAR društvo s ograničenom odgovornošću za proizvodnju, trgovinu i servisne usluge, OIB 57222142954, Lančić 82, 42240 Ivanec</derivirana_varijabla>
  </DomainObject.Predmet.ProtustrankaWithAdressOIB>
  <DomainObject.Predmet.ProtustrankaNazivFormated>
    <izvorni_sadrzaj>SLIVAR društvo s ograničenom odgovornošću za proizvodnju, trgovinu i servisne usluge</izvorni_sadrzaj>
    <derivirana_varijabla naziv="DomainObject.Predmet.ProtustrankaNazivFormated_1">SLIVAR društvo s ograničenom odgovornošću za proizvodnju, trgovinu i servisne usluge</derivirana_varijabla>
  </DomainObject.Predmet.ProtustrankaNazivFormated>
  <DomainObject.Predmet.ProtustrankaNazivFormatedOIB>
    <izvorni_sadrzaj>SLIVAR društvo s ograničenom odgovornošću za proizvodnju, trgovinu i servisne usluge, OIB 57222142954</izvorni_sadrzaj>
    <derivirana_varijabla naziv="DomainObject.Predmet.ProtustrankaNazivFormatedOIB_1">SLIVAR društvo s ograničenom odgovornošću za proizvodnju, trgovinu i servisne usluge, OIB 57222142954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SLIVAR društvo s ograničenom odgovornošću za proizvodnju, trgovinu i servisne usluge zastupanog po punomoćniku Tihomir Slivar</item>
    </izvorni_sadrzaj>
    <derivirana_varijabla naziv="DomainObject.Predmet.ProtuStrankaListFormated_1">
      <item>SLIVAR društvo s ograničenom odgovornošću za proizvodnju, trgovinu i servisne usluge zastupanog po punomoćniku Tihomir Slivar</item>
    </derivirana_varijabla>
  </DomainObject.Predmet.ProtuStrankaListFormated>
  <DomainObject.Predmet.ProtuStrankaListFormatedOIB>
    <izvorni_sadrzaj>
      <item>SLIVAR društvo s ograničenom odgovornošću za proizvodnju, trgovinu i servisne usluge, OIB 57222142954 zastupanog po punomoćniku Tihomir Slivar</item>
    </izvorni_sadrzaj>
    <derivirana_varijabla naziv="DomainObject.Predmet.ProtuStrankaListFormatedOIB_1">
      <item>SLIVAR društvo s ograničenom odgovornošću za proizvodnju, trgovinu i servisne usluge, OIB 57222142954 zastupanog po punomoćniku Tihomir Slivar</item>
    </derivirana_varijabla>
  </DomainObject.Predmet.ProtuStrankaListFormatedOIB>
  <DomainObject.Predmet.ProtuStrankaListFormatedWithAdress>
    <izvorni_sadrzaj>
      <item>SLIVAR društvo s ograničenom odgovornošću za proizvodnju, trgovinu i servisne usluge, Lančić 82, 42240 Ivanec zastupanog po punomoćniku Tihomir Slivar</item>
    </izvorni_sadrzaj>
    <derivirana_varijabla naziv="DomainObject.Predmet.ProtuStrankaListFormatedWithAdress_1">
      <item>SLIVAR društvo s ograničenom odgovornošću za proizvodnju, trgovinu i servisne usluge, Lančić 82, 42240 Ivanec zastupanog po punomoćniku Tihomir Slivar</item>
    </derivirana_varijabla>
  </DomainObject.Predmet.ProtuStrankaListFormatedWithAdress>
  <DomainObject.Predmet.ProtuStrankaListFormatedWithAdressOIB>
    <izvorni_sadrzaj>
      <item>SLIVAR društvo s ograničenom odgovornošću za proizvodnju, trgovinu i servisne usluge, OIB 57222142954, Lančić 82, 42240 Ivanec zastupanog po punomoćniku Tihomir Slivar</item>
    </izvorni_sadrzaj>
    <derivirana_varijabla naziv="DomainObject.Predmet.ProtuStrankaListFormatedWithAdressOIB_1">
      <item>SLIVAR društvo s ograničenom odgovornošću za proizvodnju, trgovinu i servisne usluge, OIB 57222142954, Lančić 82, 42240 Ivanec zastupanog po punomoćniku Tihomir Slivar</item>
    </derivirana_varijabla>
  </DomainObject.Predmet.ProtuStrankaListFormatedWithAdressOIB>
  <DomainObject.Predmet.ProtuStrankaListNazivFormated>
    <izvorni_sadrzaj>
      <item>SLIVAR društvo s ograničenom odgovornošću za proizvodnju, trgovinu i servisne usluge</item>
    </izvorni_sadrzaj>
    <derivirana_varijabla naziv="DomainObject.Predmet.ProtuStrankaListNazivFormated_1">
      <item>SLIVAR društvo s ograničenom odgovornošću za proizvodnju, trgovinu i servisne usluge</item>
    </derivirana_varijabla>
  </DomainObject.Predmet.ProtuStrankaListNazivFormated>
  <DomainObject.Predmet.ProtuStrankaListNazivFormatedOIB>
    <izvorni_sadrzaj>
      <item>SLIVAR društvo s ograničenom odgovornošću za proizvodnju, trgovinu i servisne usluge, OIB 57222142954</item>
    </izvorni_sadrzaj>
    <derivirana_varijabla naziv="DomainObject.Predmet.ProtuStrankaListNazivFormatedOIB_1">
      <item>SLIVAR društvo s ograničenom odgovornošću za proizvodnju, trgovinu i servisne usluge, OIB 57222142954</item>
    </derivirana_varijabla>
  </DomainObject.Predmet.ProtuStrankaListNazivFormatedOIB>
  <DomainObject.Predmet.OstaliListFormated>
    <izvorni_sadrzaj>
      <item>Tihomir Slivar punomoćnik sudionika u postupku SLIVAR društvo s ograničenom odgovornošću za proizvodnju, trgovinu i servisne usluge</item>
      <item>Reiffeisenbank Austria d.d.</item>
      <item>ŽDO Varaždin, Građansko upravni odjel</item>
    </izvorni_sadrzaj>
    <derivirana_varijabla naziv="DomainObject.Predmet.OstaliListFormated_1">
      <item>Tihomir Slivar punomoćnik sudionika u postupku SLIVAR društvo s ograničenom odgovornošću za proizvodnju, trgovinu i servisne usluge</item>
      <item>Reiffeisenbank Austria d.d.</item>
      <item>ŽDO Varaždin, Građansko upravni odjel</item>
    </derivirana_varijabla>
  </DomainObject.Predmet.OstaliListFormated>
  <DomainObject.Predmet.OstaliListFormatedOIB>
    <izvorni_sadrzaj>
      <item>Tihomir Slivar, OIB 17887889654 punomoćnik sudionika u postupku SLIVAR društvo s ograničenom odgovornošću za proizvodnju, trgovinu i servisne usluge</item>
      <item>Reiffeisenbank Austria d.d.</item>
      <item>ŽDO Varaždin, Građansko upravni odjel</item>
    </izvorni_sadrzaj>
    <derivirana_varijabla naziv="DomainObject.Predmet.OstaliListFormatedOIB_1">
      <item>Tihomir Slivar, OIB 17887889654 punomoćnik sudionika u postupku SLIVAR društvo s ograničenom odgovornošću za proizvodnju, trgovinu i servisne usluge</item>
      <item>Reiffeisenbank Austria d.d.</item>
      <item>ŽDO Varaždin, Građansko upravni odjel</item>
    </derivirana_varijabla>
  </DomainObject.Predmet.OstaliListFormatedOIB>
  <DomainObject.Predmet.OstaliListFormatedWithAdress>
    <izvorni_sadrzaj>
      <item>Tihomir Slivar, Lančić 82, 42240 Lančić punomoćnik sudionika u postupku SLIVAR društvo s ograničenom odgovornošću za proizvodnju, trgovinu i servisne usluge</item>
      <item>Reiffeisenbank Austria d.d., Petrinjska ulica 59, 10000 Zagreb</item>
      <item>ŽDO Varaždin, Građansko upravni odjel</item>
    </izvorni_sadrzaj>
    <derivirana_varijabla naziv="DomainObject.Predmet.OstaliListFormatedWithAdress_1">
      <item>Tihomir Slivar, Lančić 82, 42240 Lančić punomoćnik sudionika u postupku SLIVAR društvo s ograničenom odgovornošću za proizvodnju, trgovinu i servisne usluge</item>
      <item>Reiffeisenbank Austria d.d., Petrinjska ulica 59, 10000 Zagreb</item>
      <item>ŽDO Varaždin, Građansko upravni odjel</item>
    </derivirana_varijabla>
  </DomainObject.Predmet.OstaliListFormatedWithAdress>
  <DomainObject.Predmet.OstaliListFormatedWithAdressOIB>
    <izvorni_sadrzaj>
      <item>Tihomir Slivar, OIB 17887889654, Lančić 82, 42240 Lančić punomoćnik sudionika u postupku SLIVAR društvo s ograničenom odgovornošću za proizvodnju, trgovinu i servisne usluge</item>
      <item>Reiffeisenbank Austria d.d., Petrinjska ulica 59, 10000 Zagreb</item>
      <item>ŽDO Varaždin, Građansko upravni odjel</item>
    </izvorni_sadrzaj>
    <derivirana_varijabla naziv="DomainObject.Predmet.OstaliListFormatedWithAdressOIB_1">
      <item>Tihomir Slivar, OIB 17887889654, Lančić 82, 42240 Lančić punomoćnik sudionika u postupku SLIVAR društvo s ograničenom odgovornošću za proizvodnju, trgovinu i servisne usluge</item>
      <item>Reiffeisenbank Austria d.d., Petrinjska ulica 59, 10000 Zagreb</item>
      <item>ŽDO Varaždin, Građansko upravni odjel</item>
    </derivirana_varijabla>
  </DomainObject.Predmet.OstaliListFormatedWithAdressOIB>
  <DomainObject.Predmet.OstaliListNazivFormated>
    <izvorni_sadrzaj>
      <item>Tihomir Slivar</item>
      <item>Reiffeisenbank Austria d.d.</item>
      <item>ŽDO Varaždin, Građansko upravni odjel</item>
    </izvorni_sadrzaj>
    <derivirana_varijabla naziv="DomainObject.Predmet.OstaliListNazivFormated_1">
      <item>Tihomir Slivar</item>
      <item>Reiffeisenbank Austria d.d.</item>
      <item>ŽDO Varaždin, Građansko upravni odjel</item>
    </derivirana_varijabla>
  </DomainObject.Predmet.OstaliListNazivFormated>
  <DomainObject.Predmet.OstaliListNazivFormatedOIB>
    <izvorni_sadrzaj>
      <item>Tihomir Slivar, OIB 17887889654</item>
      <item>Reiffeisenbank Austria d.d.</item>
      <item>ŽDO Varaždin, Građansko upravni odjel</item>
    </izvorni_sadrzaj>
    <derivirana_varijabla naziv="DomainObject.Predmet.OstaliListNazivFormatedOIB_1">
      <item>Tihomir Slivar, OIB 17887889654</item>
      <item>Reiffeisenbank Austria d.d.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SLIVAR društvo s ograničenom odgovornošću za proizvodnju, trgovinu i servisne usluge</izvorni_sadrzaj>
    <derivirana_varijabla naziv="DomainObject.Predmet.ProtustrankaIDrugi_1">SLIVAR društvo s ograničenom odgovornošću za proizvodnju, trgovinu i servisne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SLIVAR društvo s ograničenom odgovornošću za proizvodnju, trgovinu i servisne usluge, OIB 57222142954, Lančić 82, 42240 Ivanec</izvorni_sadrzaj>
    <derivirana_varijabla naziv="DomainObject.Predmet.ProtustrankaIDrugiAdressOIB_1">SLIVAR društvo s ograničenom odgovornošću za proizvodnju, trgovinu i servisne usluge, OIB 57222142954, Lančić 82,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SLIVAR društvo s ograničenom odgovornošću za proizvodnju, trgovinu i servisne usluge</item>
      <item>Tihomir Slivar</item>
      <item>Reiffeisenbank Austria d.d.</item>
      <item>ŽDO Varaždin, Građansko upravni odjel</item>
    </izvorni_sadrzaj>
    <derivirana_varijabla naziv="DomainObject.Predmet.SudioniciListNaziv_1">
      <item>Financijska agencija</item>
      <item>SLIVAR društvo s ograničenom odgovornošću za proizvodnju, trgovinu i servisne usluge</item>
      <item>Tihomir Slivar</item>
      <item>Reiffeisenbank Austria d.d.</item>
      <item>ŽDO Varaždin, Građansko upravni odjel</item>
    </derivirana_varijabla>
  </DomainObject.Predmet.SudioniciListNaziv>
  <DomainObject.Predmet.SudioniciListAdressOIB>
    <izvorni_sadrzaj>
      <item>Financijska agencija, OIB 85821130368, A. Cesarca 2,42000 Varaždin</item>
      <item>SLIVAR društvo s ograničenom odgovornošću za proizvodnju, trgovinu i servisne usluge, OIB 57222142954, Lančić 82,42240 Ivanec</item>
      <item>Tihomir Slivar, OIB 17887889654, Lančić 82,42240 Lančić</item>
      <item>Reiffeisenbank Austria d.d., Petrinjska ulica 59,10000 Zagreb</item>
      <item>ŽDO Varaždin, Građansko upravni odjel</item>
    </izvorni_sadrzaj>
    <derivirana_varijabla naziv="DomainObject.Predmet.SudioniciListAdressOIB_1">
      <item>Financijska agencija, OIB 85821130368, A. Cesarca 2,42000 Varaždin</item>
      <item>SLIVAR društvo s ograničenom odgovornošću za proizvodnju, trgovinu i servisne usluge, OIB 57222142954, Lančić 82,42240 Ivanec</item>
      <item>Tihomir Slivar, OIB 17887889654, Lančić 82,42240 Lančić</item>
      <item>Reiffeisenbank Austria d.d., Petrinjska ulica 59,10000 Zagreb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57222142954</item>
      <item>, OIB 17887889654</item>
      <item>, OIB null</item>
      <item>, OIB null</item>
    </izvorni_sadrzaj>
    <derivirana_varijabla naziv="DomainObject.Predmet.SudioniciListNazivOIB_1">
      <item>, OIB 85821130368</item>
      <item>, OIB 57222142954</item>
      <item>, OIB 17887889654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1173</properties:Characters>
  <properties:Lines>47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2017-04-26T13:06:00Z</dcterms:created>
  <dc:creator>Katarina Breški</dc:creator>
  <cp:lastModifiedBy>Katarina Breški</cp:lastModifiedBy>
  <cp:lastPrinted>2017-04-06T12:50:00Z</cp:lastPrinted>
  <dcterms:modified xmlns:xsi="http://www.w3.org/2001/XMLSchema-instance" xsi:type="dcterms:W3CDTF">2017-04-26T13:17:00Z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