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9832" w14:paraId="911983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5FCE">
        <w:rPr>
          <w:rStyle w:val="Naglaeno"/>
          <w:b w:val="false"/>
        </w:rPr>
        <w:t>29</w:t>
      </w:r>
      <w:r w:rsidR="004E22AD">
        <w:rPr>
          <w:rStyle w:val="Naglaeno"/>
          <w:b w:val="false"/>
        </w:rPr>
        <w:t>24</w:t>
      </w:r>
      <w:r w:rsidR="00BB3D58">
        <w:rPr>
          <w:rStyle w:val="Naglaeno"/>
          <w:b w:val="false"/>
        </w:rPr>
        <w:t>/1</w:t>
      </w:r>
      <w:r w:rsidR="002E5FCE">
        <w:rPr>
          <w:rStyle w:val="Naglaeno"/>
          <w:b w:val="false"/>
        </w:rPr>
        <w:t>6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FB4D12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</w:t>
      </w:r>
      <w:r w:rsidR="002E5FCE">
        <w:t>Osijek</w:t>
      </w:r>
      <w:r w:rsidR="00F564E3">
        <w:t>,</w:t>
      </w:r>
      <w:r w:rsidR="00EA1A0E">
        <w:t xml:space="preserve"> Podružnica </w:t>
      </w:r>
      <w:r w:rsidR="002E5FCE">
        <w:t>Osijek</w:t>
      </w:r>
      <w:r w:rsidR="00EA1A0E">
        <w:t xml:space="preserve">, </w:t>
      </w:r>
      <w:r w:rsidR="002E5FCE">
        <w:t xml:space="preserve">L. </w:t>
      </w:r>
      <w:proofErr w:type="spellStart"/>
      <w:r w:rsidR="002E5FCE">
        <w:t>Jagera</w:t>
      </w:r>
      <w:proofErr w:type="spellEnd"/>
      <w:r w:rsidR="002E5FCE">
        <w:t xml:space="preserve"> 3</w:t>
      </w:r>
      <w:r w:rsidR="00EA1A0E">
        <w:t>,</w:t>
      </w:r>
      <w:r w:rsidR="002E5FCE">
        <w:t xml:space="preserve"> Osijek,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FB4D12">
        <w:t>MAÐARSKO KULTURNO-UMJETNIČKO DRUŠTVO "ADY ENDRE" OPĆINE VLADISLAVCI</w:t>
      </w:r>
      <w:r w:rsidR="00BB3D58">
        <w:t xml:space="preserve">, </w:t>
      </w:r>
      <w:r w:rsidR="00FB4D12" w:rsidRPr="00FB4D12">
        <w:t>Š.</w:t>
      </w:r>
      <w:r w:rsidR="00FB4D12">
        <w:t xml:space="preserve"> </w:t>
      </w:r>
      <w:proofErr w:type="spellStart"/>
      <w:r w:rsidR="00FB4D12" w:rsidRPr="00FB4D12">
        <w:t>Petefija</w:t>
      </w:r>
      <w:proofErr w:type="spellEnd"/>
      <w:r w:rsidR="00FB4D12" w:rsidRPr="00FB4D12">
        <w:t xml:space="preserve"> 12, </w:t>
      </w:r>
      <w:proofErr w:type="spellStart"/>
      <w:r w:rsidR="00FB4D12" w:rsidRPr="00FB4D12">
        <w:t>Hrastin</w:t>
      </w:r>
      <w:proofErr w:type="spellEnd"/>
      <w:r w:rsidR="00331402">
        <w:t xml:space="preserve">, </w:t>
      </w:r>
      <w:r w:rsidR="00FB4D12">
        <w:t>Registarski broj</w:t>
      </w:r>
      <w:r w:rsidR="00FB4D12" w:rsidRPr="00FB4D12">
        <w:t>: 14002664</w:t>
      </w:r>
      <w:r w:rsidR="00331402">
        <w:t xml:space="preserve">, </w:t>
      </w:r>
      <w:r w:rsidR="00FB4D12">
        <w:t>OIB</w:t>
      </w:r>
      <w:r w:rsidR="00FB4D12" w:rsidRPr="00FB4D12">
        <w:t>: 71706896760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A3A13">
        <w:t>6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B4D12">
        <w:t xml:space="preserve">MAÐARSKO KULTURNO-UMJETNIČKO DRUŠTVO "ADY ENDRE" OPĆINE VLADISLAVCI, </w:t>
      </w:r>
      <w:r w:rsidR="00FB4D12" w:rsidRPr="00FB4D12">
        <w:t>Š.</w:t>
      </w:r>
      <w:r w:rsidR="00FB4D12">
        <w:t xml:space="preserve"> </w:t>
      </w:r>
      <w:proofErr w:type="spellStart"/>
      <w:r w:rsidR="00FB4D12" w:rsidRPr="00FB4D12">
        <w:t>Petefija</w:t>
      </w:r>
      <w:proofErr w:type="spellEnd"/>
      <w:r w:rsidR="00FB4D12" w:rsidRPr="00FB4D12">
        <w:t xml:space="preserve"> 12, </w:t>
      </w:r>
      <w:proofErr w:type="spellStart"/>
      <w:r w:rsidR="00FB4D12" w:rsidRPr="00FB4D12">
        <w:t>Hrastin</w:t>
      </w:r>
      <w:proofErr w:type="spellEnd"/>
      <w:r w:rsidR="00FB4D12">
        <w:t>, Registarski broj</w:t>
      </w:r>
      <w:r w:rsidR="00FB4D12" w:rsidRPr="00FB4D12">
        <w:t>: 14002664</w:t>
      </w:r>
      <w:r w:rsidR="00FB4D12">
        <w:t>, OIB</w:t>
      </w:r>
      <w:r w:rsidR="00FB4D12" w:rsidRPr="00FB4D12">
        <w:t>: 71706896760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FB4D12">
        <w:t>6.408,21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D240C4">
        <w:t>29</w:t>
      </w:r>
      <w:r w:rsidR="004E22AD">
        <w:t>24</w:t>
      </w:r>
      <w:r w:rsidR="00F00C28">
        <w:t>-</w:t>
      </w:r>
      <w:r w:rsidR="00CE3DC5">
        <w:t>1</w:t>
      </w:r>
      <w:r w:rsidR="00D240C4">
        <w:t>6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877" w:rsidR="00CD7877">
      <w:r>
        <w:separator/>
      </w:r>
    </w:p>
  </w:endnote>
  <w:endnote w:id="0" w:type="continuationSeparator">
    <w:p w:rsidRDefault="00CD7877" w:rsidR="00CD7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877" w:rsidR="00CD7877">
      <w:r>
        <w:separator/>
      </w:r>
    </w:p>
  </w:footnote>
  <w:footnote w:id="0" w:type="continuationSeparator">
    <w:p w:rsidRDefault="00CD7877" w:rsidR="00CD78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44A8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3EC0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090A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22AD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17EF8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7697B"/>
    <w:rsid w:val="00980E4D"/>
    <w:rsid w:val="00993B5E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A5090"/>
    <w:rsid w:val="00CB05E9"/>
    <w:rsid w:val="00CC49B6"/>
    <w:rsid w:val="00CD00ED"/>
    <w:rsid w:val="00CD7877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1FE2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2C8"/>
    <w:rsid w:val="00F734CA"/>
    <w:rsid w:val="00F73514"/>
    <w:rsid w:val="00F74586"/>
    <w:rsid w:val="00F75D88"/>
    <w:rsid w:val="00F82537"/>
    <w:rsid w:val="00F83779"/>
    <w:rsid w:val="00F86A6B"/>
    <w:rsid w:val="00FA2A24"/>
    <w:rsid w:val="00FB4D12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9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909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09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9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9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09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909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09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9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9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St-2924/2016-3</izvorni_sadrzaj>
    <derivirana_varijabla naziv="DomainObject.Oznaka_1">St-2924/2016-3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MAĐARSKO KULTURNO-UMJETNIČKO DRUŠTVO "ADY ENDRE" OPĆINE VLADISLAVCI</izvorni_sadrzaj>
    <derivirana_varijabla naziv="DomainObject.Predmet.ProtustrankaFormated_1">  MAĐARSKO KULTURNO-UMJETNIČKO DRUŠTVO "ADY ENDRE" OPĆINE VLADISLAVCI</derivirana_varijabla>
  </DomainObject.Predmet.ProtustrankaFormated>
  <DomainObject.Predmet.ProtustrankaFormatedOIB>
    <izvorni_sadrzaj>  MAĐARSKO KULTURNO-UMJETNIČKO DRUŠTVO "ADY ENDRE" OPĆINE VLADISLAVCI, OIB 71706896760</izvorni_sadrzaj>
    <derivirana_varijabla naziv="DomainObject.Predmet.ProtustrankaFormatedOIB_1">  MAĐARSKO KULTURNO-UMJETNIČKO DRUŠTVO "ADY ENDRE" OPĆINE VLADISLAVCI, OIB 71706896760</derivirana_varijabla>
  </DomainObject.Predmet.ProtustrankaFormatedOIB>
  <DomainObject.Predmet.ProtustrankaFormatedWithAdress>
    <izvorni_sadrzaj> MAĐARSKO KULTURNO-UMJETNIČKO DRUŠTVO "ADY ENDRE" OPĆINE VLADISLAVCI, Š.petefija 12, 31216 Hrastin</izvorni_sadrzaj>
    <derivirana_varijabla naziv="DomainObject.Predmet.ProtustrankaFormatedWithAdress_1"> MAĐARSKO KULTURNO-UMJETNIČKO DRUŠTVO "ADY ENDRE" OPĆINE VLADISLAVCI, Š.petefija 12, 31216 Hrastin</derivirana_varijabla>
  </DomainObject.Predmet.ProtustrankaFormatedWithAdress>
  <DomainObject.Predmet.ProtustrankaFormatedWithAdressOIB>
    <izvorni_sadrzaj> MAĐARSKO KULTURNO-UMJETNIČKO DRUŠTVO "ADY ENDRE" OPĆINE VLADISLAVCI, OIB 71706896760, Š.petefija 12, 31216 Hrastin</izvorni_sadrzaj>
    <derivirana_varijabla naziv="DomainObject.Predmet.ProtustrankaFormatedWithAdressOIB_1"> MAĐARSKO KULTURNO-UMJETNIČKO DRUŠTVO "ADY ENDRE" OPĆINE VLADISLAVCI, OIB 71706896760, Š.petefija 12, 31216 Hrastin</derivirana_varijabla>
  </DomainObject.Predmet.ProtustrankaFormatedWithAdressOIB>
  <DomainObject.Predmet.ProtustrankaWithAdress>
    <izvorni_sadrzaj>MAĐARSKO KULTURNO-UMJETNIČKO DRUŠTVO "ADY ENDRE" OPĆINE VLADISLAVCI Š.petefija 12, 31216 Hrastin</izvorni_sadrzaj>
    <derivirana_varijabla naziv="DomainObject.Predmet.ProtustrankaWithAdress_1">MAĐARSKO KULTURNO-UMJETNIČKO DRUŠTVO "ADY ENDRE" OPĆINE VLADISLAVCI Š.petefija 12, 31216 Hrastin</derivirana_varijabla>
  </DomainObject.Predmet.ProtustrankaWithAdress>
  <DomainObject.Predmet.ProtustrankaWithAdressOIB>
    <izvorni_sadrzaj>MAĐARSKO KULTURNO-UMJETNIČKO DRUŠTVO "ADY ENDRE" OPĆINE VLADISLAVCI, OIB 71706896760, Š.petefija 12, 31216 Hrastin</izvorni_sadrzaj>
    <derivirana_varijabla naziv="DomainObject.Predmet.ProtustrankaWithAdressOIB_1">MAĐARSKO KULTURNO-UMJETNIČKO DRUŠTVO "ADY ENDRE" OPĆINE VLADISLAVCI, OIB 71706896760, Š.petefija 12, 31216 Hrastin</derivirana_varijabla>
  </DomainObject.Predmet.ProtustrankaWithAdressOIB>
  <DomainObject.Predmet.ProtustrankaNazivFormated>
    <izvorni_sadrzaj>MAĐARSKO KULTURNO-UMJETNIČKO DRUŠTVO "ADY ENDRE" OPĆINE VLADISLAVCI</izvorni_sadrzaj>
    <derivirana_varijabla naziv="DomainObject.Predmet.ProtustrankaNazivFormated_1">MAĐARSKO KULTURNO-UMJETNIČKO DRUŠTVO "ADY ENDRE" OPĆINE VLADISLAVCI</derivirana_varijabla>
  </DomainObject.Predmet.ProtustrankaNazivFormated>
  <DomainObject.Predmet.ProtustrankaNazivFormatedOIB>
    <izvorni_sadrzaj>MAĐARSKO KULTURNO-UMJETNIČKO DRUŠTVO "ADY ENDRE" OPĆINE VLADISLAVCI, OIB 71706896760</izvorni_sadrzaj>
    <derivirana_varijabla naziv="DomainObject.Predmet.ProtustrankaNazivFormatedOIB_1">MAĐARSKO KULTURNO-UMJETNIČKO DRUŠTVO "ADY ENDRE" OPĆINE VLADISLAVCI, OIB 71706896760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MAĐARSKO KULTURNO-UMJETNIČKO DRUŠTVO "ADY ENDRE" OPĆINE VLADISLAVCI</item>
    </izvorni_sadrzaj>
    <derivirana_varijabla naziv="DomainObject.Predmet.ProtuStrankaListFormated_1">
      <item>MAĐARSKO KULTURNO-UMJETNIČKO DRUŠTVO "ADY ENDRE" OPĆINE VLADISLAVCI</item>
    </derivirana_varijabla>
  </DomainObject.Predmet.ProtuStrankaListFormated>
  <DomainObject.Predmet.ProtuStrankaListFormatedOIB>
    <izvorni_sadrzaj>
      <item>MAĐARSKO KULTURNO-UMJETNIČKO DRUŠTVO "ADY ENDRE" OPĆINE VLADISLAVCI, OIB 71706896760</item>
    </izvorni_sadrzaj>
    <derivirana_varijabla naziv="DomainObject.Predmet.ProtuStrankaListFormatedOIB_1">
      <item>MAĐARSKO KULTURNO-UMJETNIČKO DRUŠTVO "ADY ENDRE" OPĆINE VLADISLAVCI, OIB 71706896760</item>
    </derivirana_varijabla>
  </DomainObject.Predmet.ProtuStrankaListFormatedOIB>
  <DomainObject.Predmet.ProtuStrankaListFormatedWithAdress>
    <izvorni_sadrzaj>
      <item>MAĐARSKO KULTURNO-UMJETNIČKO DRUŠTVO "ADY ENDRE" OPĆINE VLADISLAVCI, Š.petefija 12, 31216 Hrastin</item>
    </izvorni_sadrzaj>
    <derivirana_varijabla naziv="DomainObject.Predmet.ProtuStrankaListFormatedWithAdress_1">
      <item>MAĐARSKO KULTURNO-UMJETNIČKO DRUŠTVO "ADY ENDRE" OPĆINE VLADISLAVCI, Š.petefija 12, 31216 Hrastin</item>
    </derivirana_varijabla>
  </DomainObject.Predmet.ProtuStrankaListFormatedWithAdress>
  <DomainObject.Predmet.ProtuStrankaListFormatedWithAdressOIB>
    <izvorni_sadrzaj>
      <item>MAĐARSKO KULTURNO-UMJETNIČKO DRUŠTVO "ADY ENDRE" OPĆINE VLADISLAVCI, OIB 71706896760, Š.petefija 12, 31216 Hrastin</item>
    </izvorni_sadrzaj>
    <derivirana_varijabla naziv="DomainObject.Predmet.ProtuStrankaListFormatedWithAdressOIB_1">
      <item>MAĐARSKO KULTURNO-UMJETNIČKO DRUŠTVO "ADY ENDRE" OPĆINE VLADISLAVCI, OIB 71706896760, Š.petefija 12, 31216 Hrastin</item>
    </derivirana_varijabla>
  </DomainObject.Predmet.ProtuStrankaListFormatedWithAdressOIB>
  <DomainObject.Predmet.ProtuStrankaListNazivFormated>
    <izvorni_sadrzaj>
      <item>MAĐARSKO KULTURNO-UMJETNIČKO DRUŠTVO "ADY ENDRE" OPĆINE VLADISLAVCI</item>
    </izvorni_sadrzaj>
    <derivirana_varijabla naziv="DomainObject.Predmet.ProtuStrankaListNazivFormated_1">
      <item>MAĐARSKO KULTURNO-UMJETNIČKO DRUŠTVO "ADY ENDRE" OPĆINE VLADISLAVCI</item>
    </derivirana_varijabla>
  </DomainObject.Predmet.ProtuStrankaListNazivFormated>
  <DomainObject.Predmet.ProtuStrankaListNazivFormatedOIB>
    <izvorni_sadrzaj>
      <item>MAĐARSKO KULTURNO-UMJETNIČKO DRUŠTVO "ADY ENDRE" OPĆINE VLADISLAVCI, OIB 71706896760</item>
    </izvorni_sadrzaj>
    <derivirana_varijabla naziv="DomainObject.Predmet.ProtuStrankaListNazivFormatedOIB_1">
      <item>MAĐARSKO KULTURNO-UMJETNIČKO DRUŠTVO "ADY ENDRE" OPĆINE VLADISLAVCI, OIB 71706896760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St-2924/2016-3</izvorni_sadrzaj>
    <derivirana_varijabla naziv="DomainObject.PoslovniBrojDokumenta_1">St-2924/2016-3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MAĐARSKO KULTURNO-UMJETNIČKO DRUŠTVO "ADY ENDRE" OPĆINE VLADISLAVCI</izvorni_sadrzaj>
    <derivirana_varijabla naziv="DomainObject.Predmet.ProtustrankaIDrugi_1">MAĐARSKO KULTURNO-UMJETNIČKO DRUŠTVO "ADY ENDRE" OPĆINE VLADISLAVCI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MAĐARSKO KULTURNO-UMJETNIČKO DRUŠTVO "ADY ENDRE" OPĆINE VLADISLAVCI, OIB 71706896760, Š.petefija 12, 31216 Hrastin</izvorni_sadrzaj>
    <derivirana_varijabla naziv="DomainObject.Predmet.ProtustrankaIDrugiAdressOIB_1">MAĐARSKO KULTURNO-UMJETNIČKO DRUŠTVO "ADY ENDRE" OPĆINE VLADISLAVCI, OIB 71706896760, Š.petefija 12, 31216 Hrastin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MAĐARSKO KULTURNO-UMJETNIČKO DRUŠTVO "ADY ENDRE" OPĆINE VLADISLAVCI</item>
    </izvorni_sadrzaj>
    <derivirana_varijabla naziv="DomainObject.Predmet.SudioniciListNaziv_1">
      <item>FINA RC OSIJEK</item>
      <item>MAĐARSKO KULTURNO-UMJETNIČKO DRUŠTVO "ADY ENDRE" OPĆINE VLADISLAVCI</item>
    </derivirana_varijabla>
  </DomainObject.Predmet.SudioniciListNaziv>
  <DomainObject.Predmet.SudioniciListAdressOIB>
    <izvorni_sadrzaj>
      <item>FINA RC OSIJEK, OIB 85821130368</item>
      <item>MAĐARSKO KULTURNO-UMJETNIČKO DRUŠTVO "ADY ENDRE" OPĆINE VLADISLAVCI, OIB 71706896760, Š.petefija 12,31216 Hrastin</item>
    </izvorni_sadrzaj>
    <derivirana_varijabla naziv="DomainObject.Predmet.SudioniciListAdressOIB_1">
      <item>FINA RC OSIJEK, OIB 85821130368</item>
      <item>MAĐARSKO KULTURNO-UMJETNIČKO DRUŠTVO "ADY ENDRE" OPĆINE VLADISLAVCI, OIB 71706896760, Š.petefija 12,31216 Hrastin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71706896760</item>
    </izvorni_sadrzaj>
    <derivirana_varijabla naziv="DomainObject.Predmet.SudioniciListNazivOIB_1">
      <item>, OIB 85821130368</item>
      <item>, OIB 71706896760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5B801-3123-414D-8B14-C4DF40067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2134</properties:Characters>
  <properties:Lines>55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2017-02-06T07:54:00Z</dcterms:modified>
  <cp:revision>39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St-2924/2016-3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