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cf236" w14:paraId="4ecf236" w:rsidRDefault="00B0124F" w:rsidP="00B0124F" w:rsidR="00B0124F" w:rsidRPr="00893779">
      <w:pPr>
        <w:ind w:left="5664"/>
        <w15:collapsed w:val="false"/>
      </w:pPr>
      <w:bookmarkStart w:name="_GoBack" w:id="0"/>
      <w:bookmarkEnd w:id="0"/>
      <w:r w:rsidRPr="00893779">
        <w:t xml:space="preserve">        </w:t>
      </w:r>
    </w:p>
    <w:p w:rsidRDefault="00B0124F" w:rsidP="00922021" w:rsidR="00B0124F" w:rsidRPr="00893779">
      <w:pPr>
        <w:rPr>
          <w:rStyle w:val="Brojstranice"/>
        </w:rPr>
      </w:pPr>
      <w:r w:rsidRPr="00893779">
        <w:t xml:space="preserve"> </w:t>
      </w:r>
      <w:r w:rsidRPr="00893779">
        <w:tab/>
      </w:r>
      <w:r w:rsidR="00893779">
        <w:t xml:space="preserve">   </w:t>
      </w:r>
      <w:r w:rsidRPr="00893779">
        <w:t xml:space="preserve"> </w:t>
      </w:r>
      <w:r w:rsidR="00922021" w:rsidRPr="00893779">
        <w:t xml:space="preserve"> </w:t>
      </w:r>
      <w:r w:rsidR="00213261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10" o:title=""/>
          </v:shape>
        </w:pict>
      </w:r>
      <w:r w:rsidRPr="00893779">
        <w:rPr>
          <w:rStyle w:val="Brojstranice"/>
        </w:rPr>
        <w:t xml:space="preserve"> </w:t>
      </w:r>
      <w:r w:rsidRPr="00893779">
        <w:rPr>
          <w:rStyle w:val="Brojstranice"/>
        </w:rPr>
        <w:tab/>
      </w:r>
      <w:r w:rsidRPr="00893779">
        <w:rPr>
          <w:rStyle w:val="Brojstranice"/>
        </w:rPr>
        <w:tab/>
      </w:r>
      <w:r w:rsidRPr="00893779">
        <w:rPr>
          <w:rStyle w:val="Brojstranice"/>
        </w:rPr>
        <w:tab/>
      </w:r>
      <w:r w:rsidRPr="00893779">
        <w:rPr>
          <w:rStyle w:val="Brojstranice"/>
        </w:rPr>
        <w:tab/>
      </w:r>
      <w:r w:rsidRPr="00893779">
        <w:rPr>
          <w:rStyle w:val="Brojstranice"/>
        </w:rPr>
        <w:tab/>
      </w:r>
      <w:r w:rsidRPr="00893779">
        <w:rPr>
          <w:rStyle w:val="Brojstranice"/>
        </w:rPr>
        <w:tab/>
      </w:r>
      <w:r w:rsidRPr="00893779">
        <w:rPr>
          <w:rStyle w:val="Brojstranice"/>
        </w:rPr>
        <w:tab/>
      </w:r>
    </w:p>
    <w:p w:rsidRDefault="00893779" w:rsidP="004D131B" w:rsidR="00CF6251" w:rsidRPr="00893779">
      <w:pPr>
        <w:rPr>
          <w:bCs/>
        </w:rPr>
      </w:pPr>
      <w:r>
        <w:rPr>
          <w:bCs/>
        </w:rPr>
        <w:t xml:space="preserve">   REPUBLIKA </w:t>
      </w:r>
      <w:r w:rsidR="00922021" w:rsidRPr="00893779">
        <w:rPr>
          <w:bCs/>
        </w:rPr>
        <w:t>HRVATSKA</w:t>
      </w:r>
      <w:r w:rsidR="00922021" w:rsidRPr="00893779">
        <w:t xml:space="preserve"> </w:t>
      </w:r>
      <w:r w:rsidR="00922021" w:rsidRPr="00893779">
        <w:br/>
      </w:r>
      <w:r w:rsidR="00922021" w:rsidRPr="00893779">
        <w:rPr>
          <w:bCs/>
        </w:rPr>
        <w:t>TRGOVAČKI SUD U PAZINU</w:t>
      </w:r>
    </w:p>
    <w:p w:rsidRDefault="00CF6251" w:rsidP="00893779" w:rsidR="00B0124F">
      <w:pPr>
        <w:ind w:firstLine="708"/>
        <w:rPr>
          <w:rStyle w:val="Brojstranice"/>
        </w:rPr>
      </w:pPr>
      <w:r w:rsidRPr="00893779">
        <w:rPr>
          <w:bCs/>
        </w:rPr>
        <w:t>Pazin, Dršćevka 1</w:t>
      </w:r>
      <w:r w:rsidR="00922021" w:rsidRPr="00893779">
        <w:t xml:space="preserve"> </w:t>
      </w:r>
      <w:r w:rsidR="00B0124F" w:rsidRPr="00893779">
        <w:rPr>
          <w:rStyle w:val="Brojstranice"/>
        </w:rPr>
        <w:tab/>
      </w:r>
    </w:p>
    <w:p w:rsidRDefault="00893779" w:rsidP="00893779" w:rsidR="00893779" w:rsidRPr="00893779">
      <w:pPr>
        <w:ind w:firstLine="708"/>
        <w:rPr>
          <w:rStyle w:val="Brojstranice"/>
        </w:rPr>
      </w:pPr>
    </w:p>
    <w:p w:rsidRDefault="00B243FD" w:rsidP="00B243FD" w:rsidR="00922021" w:rsidRPr="00893779">
      <w:pPr>
        <w:jc w:val="center"/>
        <w:rPr>
          <w:rStyle w:val="Brojstranice"/>
        </w:rPr>
      </w:pPr>
      <w:r w:rsidRPr="00893779">
        <w:rPr>
          <w:rStyle w:val="Brojstranice"/>
        </w:rPr>
        <w:t>Z A K L J U Č A K</w:t>
      </w:r>
    </w:p>
    <w:p w:rsidRDefault="00B243FD" w:rsidP="00B243FD" w:rsidR="00B243FD" w:rsidRPr="00893779">
      <w:pPr>
        <w:jc w:val="center"/>
        <w:rPr>
          <w:rStyle w:val="Brojstranice"/>
        </w:rPr>
      </w:pPr>
    </w:p>
    <w:p w:rsidRDefault="00CF6251" w:rsidP="00CF6251" w:rsidR="00CF6251" w:rsidRPr="00893779">
      <w:pPr>
        <w:jc w:val="both"/>
      </w:pPr>
      <w:r w:rsidRPr="00893779">
        <w:tab/>
      </w:r>
      <w:r w:rsidR="00D95300" w:rsidRPr="00893779">
        <w:t>Trgovački sud u Pazinu, po stečajnom sucu Ivanu Dujiću, po prijedlogu predlagatelja Republike Hrvatske, Ministarstva financija, Porezna uprava, Područni ured Istra, Primorje, Lika, zastupane po Županijskom državnom odvjetništvu u Puli – Pola, Pula, Kranjčevićeva 8, OIB 52634238587, radi otvaranja stečajnog postupka nad dužnikom SCHIAVELLO d. o. o Pula, Vinkuran, Debeli vrv 36, OIB 54798994692, 20</w:t>
      </w:r>
      <w:r w:rsidRPr="00893779">
        <w:t xml:space="preserve">. </w:t>
      </w:r>
      <w:r w:rsidR="00517D42" w:rsidRPr="00893779">
        <w:t>veljače</w:t>
      </w:r>
      <w:r w:rsidRPr="00893779">
        <w:t xml:space="preserve"> 201</w:t>
      </w:r>
      <w:r w:rsidR="00517D42" w:rsidRPr="00893779">
        <w:t>8</w:t>
      </w:r>
      <w:r w:rsidRPr="00893779">
        <w:t>.</w:t>
      </w:r>
    </w:p>
    <w:p w:rsidRDefault="00255536" w:rsidP="00CF6251" w:rsidR="00255536" w:rsidRPr="00893779">
      <w:pPr>
        <w:jc w:val="both"/>
      </w:pPr>
    </w:p>
    <w:p w:rsidRDefault="00A12E21" w:rsidP="00A0482D" w:rsidR="00A0482D" w:rsidRPr="00893779">
      <w:pPr>
        <w:jc w:val="center"/>
      </w:pPr>
      <w:r w:rsidRPr="00893779">
        <w:t>z a k l j u č</w:t>
      </w:r>
      <w:r w:rsidR="00A0482D" w:rsidRPr="00893779">
        <w:t xml:space="preserve"> i o   j e</w:t>
      </w:r>
    </w:p>
    <w:p w:rsidRDefault="00A0482D" w:rsidP="00A0482D" w:rsidR="00A0482D" w:rsidRPr="00893779">
      <w:pPr>
        <w:jc w:val="both"/>
      </w:pPr>
    </w:p>
    <w:p w:rsidRDefault="00F23B7D" w:rsidP="00D95300" w:rsidR="001E3BA2" w:rsidRPr="00893779">
      <w:pPr>
        <w:jc w:val="both"/>
      </w:pPr>
      <w:r w:rsidRPr="00893779">
        <w:tab/>
      </w:r>
      <w:r w:rsidR="00517D42" w:rsidRPr="00893779">
        <w:t xml:space="preserve">Otkazuje se </w:t>
      </w:r>
      <w:r w:rsidR="00D95300" w:rsidRPr="00893779">
        <w:t xml:space="preserve">ročište radi očitovanja o prijedlogu za otvaranje stečajnoga postupka te radi rasprave o pretpostavkama za otvaranje stečajnoga </w:t>
      </w:r>
      <w:r w:rsidR="000642C4" w:rsidRPr="00893779">
        <w:t>postupka</w:t>
      </w:r>
      <w:r w:rsidR="00D95300" w:rsidRPr="00893779">
        <w:t>, zakazano za dan 21. veljače 2018. u 9:00 sati</w:t>
      </w:r>
      <w:r w:rsidR="00517D42" w:rsidRPr="00893779">
        <w:t>.</w:t>
      </w:r>
    </w:p>
    <w:p w:rsidRDefault="00D95300" w:rsidP="00D95300" w:rsidR="00D95300" w:rsidRPr="00893779">
      <w:pPr>
        <w:jc w:val="both"/>
      </w:pPr>
    </w:p>
    <w:p w:rsidRDefault="00517D42" w:rsidP="00517D42" w:rsidR="00517D42" w:rsidRPr="00893779">
      <w:pPr>
        <w:jc w:val="center"/>
      </w:pPr>
      <w:r w:rsidRPr="00893779">
        <w:t>Obrazloženje</w:t>
      </w:r>
    </w:p>
    <w:p w:rsidRDefault="00517D42" w:rsidP="00517D42" w:rsidR="00517D42" w:rsidRPr="00893779">
      <w:pPr>
        <w:jc w:val="both"/>
        <w:rPr>
          <w:spacing w:val="8"/>
        </w:rPr>
      </w:pPr>
    </w:p>
    <w:p w:rsidRDefault="00517D42" w:rsidP="00517D42" w:rsidR="00517D42" w:rsidRPr="00893779">
      <w:pPr>
        <w:pStyle w:val="Zaglavlje"/>
        <w:ind w:firstLine="709"/>
        <w:jc w:val="both"/>
      </w:pPr>
      <w:r w:rsidRPr="00893779">
        <w:t>Rješenjem posl.br. St-</w:t>
      </w:r>
      <w:r w:rsidR="00D95300" w:rsidRPr="00893779">
        <w:t>12</w:t>
      </w:r>
      <w:r w:rsidRPr="00893779">
        <w:t>/201</w:t>
      </w:r>
      <w:r w:rsidR="00D95300" w:rsidRPr="00893779">
        <w:t>8-7</w:t>
      </w:r>
      <w:r w:rsidRPr="00893779">
        <w:t xml:space="preserve"> od </w:t>
      </w:r>
      <w:r w:rsidR="00D95300" w:rsidRPr="00893779">
        <w:t>10</w:t>
      </w:r>
      <w:r w:rsidRPr="00893779">
        <w:t>. siječnja 2018. ovaj je sud odlučio kako slijedi:</w:t>
      </w:r>
    </w:p>
    <w:p w:rsidRDefault="00517D42" w:rsidP="00D95300" w:rsidR="00D95300" w:rsidRPr="00893779">
      <w:pPr>
        <w:jc w:val="both"/>
      </w:pPr>
      <w:r w:rsidRPr="00893779">
        <w:t>„</w:t>
      </w:r>
      <w:r w:rsidR="00D95300" w:rsidRPr="00893779">
        <w:t>I.</w:t>
      </w:r>
      <w:r w:rsidR="00D95300" w:rsidRPr="00893779">
        <w:tab/>
        <w:t>Temeljem čl. 115. st. 1. Stečajnog zakona (dalje: SZ) pokreće se prethodni postupak radi utvrđivanja pretpostavki za otvaranje stečajnog postupka nad dužnikom SCHIAVELLO d. o. o Pula, Vinkuran, Debeli vrv 36, OIB 54798994692.</w:t>
      </w:r>
    </w:p>
    <w:p w:rsidRDefault="00D95300" w:rsidP="00D95300" w:rsidR="00D95300" w:rsidRPr="00893779">
      <w:pPr>
        <w:jc w:val="both"/>
      </w:pPr>
      <w:r w:rsidRPr="00893779">
        <w:t>II.</w:t>
      </w:r>
      <w:r w:rsidRPr="00893779">
        <w:tab/>
        <w:t xml:space="preserve">Za privremenog stečajnog upravitelja imenuje se Ana Glavan Dukić iz Rijeke, Agatićeva 6/II, OIB 32609326349. </w:t>
      </w:r>
    </w:p>
    <w:p w:rsidRDefault="00D95300" w:rsidP="00D95300" w:rsidR="00D95300" w:rsidRPr="00893779">
      <w:pPr>
        <w:jc w:val="both"/>
      </w:pPr>
      <w:r w:rsidRPr="00893779">
        <w:tab/>
        <w:t>Privremeni stečajni upravitelj ovlašten je stupiti u poslovne prostorije dužnika i ondje provesti potrebne radnje. Dužnik pojedinac, odnosno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 Na privremenoga stečajnog upravitelja na odgovarajući se način primjenjuju odredbe ovoga Zakona o stečajnom upravitelju (čl. 119. st. 5. i 6. SZ-a).</w:t>
      </w:r>
    </w:p>
    <w:p w:rsidRDefault="00D95300" w:rsidP="00D95300" w:rsidR="00D95300" w:rsidRPr="00893779">
      <w:pPr>
        <w:jc w:val="both"/>
      </w:pPr>
      <w:r w:rsidRPr="00893779">
        <w:t>III.</w:t>
      </w:r>
      <w:r w:rsidRPr="00893779">
        <w:tab/>
        <w:t xml:space="preserve">Određuje se ročište radi očitovanja o prijedlogu za otvaranje stečajnoga postupka (čl. 123. SZ-a) te radi rasprave o pretpostavkama za otvaranje stečajnoga postupka (čl. 128. st. 1. SZ-a) za dan </w:t>
      </w:r>
    </w:p>
    <w:p w:rsidRDefault="00D95300" w:rsidP="00D95300" w:rsidR="00D95300" w:rsidRPr="00893779">
      <w:pPr>
        <w:jc w:val="center"/>
      </w:pPr>
      <w:r w:rsidRPr="00893779">
        <w:t>21. veljače 2018. u 9:00 sati,</w:t>
      </w:r>
    </w:p>
    <w:p w:rsidRDefault="00D95300" w:rsidP="00D95300" w:rsidR="00D95300" w:rsidRPr="00893779">
      <w:pPr>
        <w:jc w:val="both"/>
      </w:pPr>
      <w:r w:rsidRPr="00893779">
        <w:t>u Trgovačkom sudu u Pazinu, Dršćevka 1, sudnica 1,</w:t>
      </w:r>
    </w:p>
    <w:p w:rsidRDefault="00D95300" w:rsidP="00D95300" w:rsidR="00D95300" w:rsidRPr="00893779">
      <w:pPr>
        <w:jc w:val="both"/>
      </w:pPr>
      <w:r w:rsidRPr="00893779">
        <w:t>na koje se pozivaju:</w:t>
      </w:r>
    </w:p>
    <w:p w:rsidRDefault="00D95300" w:rsidP="00D95300" w:rsidR="00D95300" w:rsidRPr="00893779">
      <w:pPr>
        <w:jc w:val="both"/>
      </w:pPr>
      <w:r w:rsidRPr="00893779">
        <w:t>- privremeni stečajni upravitelj Ana Glavan Dukić iz Rijeke, Agatićeva 6/II,</w:t>
      </w:r>
    </w:p>
    <w:p w:rsidRDefault="00D95300" w:rsidP="00D95300" w:rsidR="00D95300" w:rsidRPr="00893779">
      <w:pPr>
        <w:jc w:val="both"/>
      </w:pPr>
      <w:r w:rsidRPr="00893779">
        <w:t>- predlagatelj,</w:t>
      </w:r>
    </w:p>
    <w:p w:rsidRDefault="00D95300" w:rsidP="00D95300" w:rsidR="00D95300" w:rsidRPr="00893779">
      <w:pPr>
        <w:jc w:val="both"/>
      </w:pPr>
      <w:r w:rsidRPr="00893779">
        <w:t>- zakonski zastupnici dužnika:</w:t>
      </w:r>
    </w:p>
    <w:p w:rsidRDefault="00D95300" w:rsidP="00D95300" w:rsidR="00D95300" w:rsidRPr="00893779">
      <w:pPr>
        <w:jc w:val="both"/>
      </w:pPr>
      <w:r w:rsidRPr="00893779">
        <w:tab/>
        <w:t>- Lorenzo Feudo, Italija, Prossedi (LT), Scopiglio 2,</w:t>
      </w:r>
    </w:p>
    <w:p w:rsidRDefault="00D95300" w:rsidP="00D95300" w:rsidR="00517D42" w:rsidRPr="00893779">
      <w:pPr>
        <w:jc w:val="both"/>
      </w:pPr>
      <w:r w:rsidRPr="00893779">
        <w:tab/>
        <w:t>- Giovanni Ruggeri, Italija, Prossedi (LT), Contrada Scopiglio 3.</w:t>
      </w:r>
      <w:r w:rsidR="00517D42" w:rsidRPr="00893779">
        <w:t>“.</w:t>
      </w:r>
    </w:p>
    <w:p w:rsidRDefault="00D95300" w:rsidP="00D95300" w:rsidR="00D95300" w:rsidRPr="00893779">
      <w:pPr>
        <w:jc w:val="both"/>
      </w:pPr>
    </w:p>
    <w:p w:rsidRDefault="00517D42" w:rsidP="00D95300" w:rsidR="00517D42" w:rsidRPr="00893779">
      <w:pPr>
        <w:jc w:val="both"/>
      </w:pPr>
      <w:r w:rsidRPr="00893779">
        <w:tab/>
      </w:r>
      <w:r w:rsidR="00D95300" w:rsidRPr="00893779">
        <w:t>Podneskom od 12</w:t>
      </w:r>
      <w:r w:rsidRPr="00893779">
        <w:t xml:space="preserve">. veljače 2018. </w:t>
      </w:r>
      <w:r w:rsidR="00D95300" w:rsidRPr="00893779">
        <w:t>dužnik je predložio obustavu postupka jer da račun društva nije u blokadi. Podnesku je priložio potvrdu FINE od 5. veljače 2018. iz koje proizlazi da su računi dužnika bili blokirani od 7. lipnja 2017. do 24. siječnja 2018.</w:t>
      </w:r>
    </w:p>
    <w:p w:rsidRDefault="000642C4" w:rsidP="00D95300" w:rsidR="000642C4" w:rsidRPr="00893779">
      <w:pPr>
        <w:jc w:val="both"/>
      </w:pPr>
    </w:p>
    <w:p w:rsidRDefault="00D95300" w:rsidP="00D95300" w:rsidR="00D95300" w:rsidRPr="00893779">
      <w:pPr>
        <w:jc w:val="both"/>
      </w:pPr>
      <w:r w:rsidRPr="00893779">
        <w:tab/>
        <w:t>Zaključkom posl.br. St-12/2018-9 od 12. veljače 2018. sud je pozvao FINU da u roku od osam dana dostavi podatak o stanju očevidnika redoslijeda osnova za plaćanje za dužnika.</w:t>
      </w:r>
    </w:p>
    <w:p w:rsidRDefault="00D95300" w:rsidP="00D95300" w:rsidR="00D95300" w:rsidRPr="00893779">
      <w:pPr>
        <w:jc w:val="both"/>
      </w:pPr>
      <w:r w:rsidRPr="00893779">
        <w:tab/>
      </w:r>
    </w:p>
    <w:p w:rsidRDefault="00D95300" w:rsidP="00D95300" w:rsidR="00D95300" w:rsidRPr="00893779">
      <w:pPr>
        <w:jc w:val="both"/>
      </w:pPr>
      <w:r w:rsidRPr="00893779">
        <w:tab/>
        <w:t>Do današnjeg dana nije dostavljen traženi podatak.</w:t>
      </w:r>
    </w:p>
    <w:p w:rsidRDefault="00D95300" w:rsidP="00D95300" w:rsidR="00D95300" w:rsidRPr="00893779">
      <w:pPr>
        <w:jc w:val="both"/>
      </w:pPr>
    </w:p>
    <w:p w:rsidRDefault="000642C4" w:rsidP="000642C4" w:rsidR="000642C4" w:rsidRPr="00893779">
      <w:pPr>
        <w:jc w:val="both"/>
      </w:pPr>
      <w:r w:rsidRPr="00893779">
        <w:tab/>
        <w:t>Ukoliko bi iz tih podataka proizlazilo da na računima i novčanim sredstvima dužnika nema neizvršenih osnova za plaćanje, sud bi, temeljem čl. 128. st. 9. Stečajnog zakona, trebao obustaviti stečajni postupak. Stoga je odlučeno kao u izreci ovog zaključka.</w:t>
      </w:r>
    </w:p>
    <w:p w:rsidRDefault="000642C4" w:rsidP="000642C4" w:rsidR="000642C4" w:rsidRPr="00893779">
      <w:pPr>
        <w:jc w:val="both"/>
      </w:pPr>
    </w:p>
    <w:p w:rsidRDefault="00517D42" w:rsidP="00517D42" w:rsidR="00517D42" w:rsidRPr="00893779">
      <w:pPr>
        <w:jc w:val="both"/>
      </w:pPr>
      <w:r w:rsidRPr="00893779">
        <w:tab/>
      </w:r>
      <w:r w:rsidR="006E74F4" w:rsidRPr="00893779">
        <w:t>Daljnje zakazivanje r</w:t>
      </w:r>
      <w:r w:rsidRPr="00893779">
        <w:t>očišt</w:t>
      </w:r>
      <w:r w:rsidR="006E74F4" w:rsidRPr="00893779">
        <w:t>a</w:t>
      </w:r>
      <w:r w:rsidRPr="00893779">
        <w:t xml:space="preserve"> </w:t>
      </w:r>
      <w:r w:rsidR="006E74F4" w:rsidRPr="00893779">
        <w:t>ovisi</w:t>
      </w:r>
      <w:r w:rsidRPr="00893779">
        <w:t xml:space="preserve"> o </w:t>
      </w:r>
      <w:r w:rsidR="000642C4" w:rsidRPr="00893779">
        <w:t>sadržaju podataka o stanju očevidnika redoslijeda osnova za plaćanje za dužnika koji će dostaviti FINA</w:t>
      </w:r>
      <w:r w:rsidR="006E74F4" w:rsidRPr="00893779">
        <w:t>.</w:t>
      </w:r>
      <w:r w:rsidRPr="00893779">
        <w:t xml:space="preserve"> </w:t>
      </w:r>
    </w:p>
    <w:p w:rsidRDefault="00517D42" w:rsidP="00517D42" w:rsidR="00517D42" w:rsidRPr="00893779">
      <w:pPr>
        <w:jc w:val="both"/>
      </w:pPr>
    </w:p>
    <w:p w:rsidRDefault="00922021" w:rsidP="00893779" w:rsidR="00922021" w:rsidRPr="00893779">
      <w:pPr>
        <w:jc w:val="center"/>
      </w:pPr>
      <w:r w:rsidRPr="00893779">
        <w:t xml:space="preserve">U Pazinu, </w:t>
      </w:r>
      <w:r w:rsidR="00893779" w:rsidRPr="00893779">
        <w:t>20</w:t>
      </w:r>
      <w:r w:rsidR="00517D42" w:rsidRPr="00893779">
        <w:t>. veljače 2018.</w:t>
      </w:r>
    </w:p>
    <w:p w:rsidRDefault="001E3BA2" w:rsidP="00922021" w:rsidR="001E3BA2" w:rsidRPr="00893779">
      <w:pPr>
        <w:ind w:left="2160"/>
        <w:jc w:val="both"/>
        <w:rPr>
          <w:spacing w:val="8"/>
        </w:rPr>
      </w:pPr>
    </w:p>
    <w:p w:rsidRDefault="00922021" w:rsidP="00893779" w:rsidR="00893779">
      <w:pPr>
        <w:ind w:left="4956"/>
        <w:jc w:val="center"/>
      </w:pPr>
      <w:r w:rsidRPr="00893779">
        <w:t>Stečajni sudac</w:t>
      </w:r>
    </w:p>
    <w:p w:rsidRDefault="00893779" w:rsidP="00893779" w:rsidR="00893779">
      <w:pPr>
        <w:ind w:left="4956"/>
        <w:jc w:val="center"/>
      </w:pPr>
    </w:p>
    <w:p w:rsidRDefault="00922021" w:rsidP="00893779" w:rsidR="00BC3390" w:rsidRPr="00893779">
      <w:pPr>
        <w:ind w:left="4956"/>
        <w:jc w:val="center"/>
      </w:pPr>
      <w:r w:rsidRPr="00893779">
        <w:t>Ivan Dujić</w:t>
      </w:r>
      <w:r w:rsidR="00213261">
        <w:t>, v.r.</w:t>
      </w:r>
    </w:p>
    <w:p w:rsidRDefault="006E74F4" w:rsidP="006E74F4" w:rsidR="006E74F4" w:rsidRPr="00893779">
      <w:pPr>
        <w:ind w:firstLine="720" w:left="5040"/>
        <w:jc w:val="both"/>
        <w:rPr>
          <w:spacing w:val="8"/>
        </w:rPr>
      </w:pPr>
    </w:p>
    <w:p w:rsidRDefault="001E3BA2" w:rsidP="00A0482D" w:rsidR="001E3BA2" w:rsidRPr="00893779">
      <w:pPr>
        <w:jc w:val="both"/>
      </w:pPr>
    </w:p>
    <w:p w:rsidRDefault="007D7C33" w:rsidP="007D7C33" w:rsidR="007D7C33" w:rsidRPr="00893779">
      <w:pPr>
        <w:jc w:val="both"/>
      </w:pPr>
      <w:r w:rsidRPr="00893779">
        <w:t xml:space="preserve">UPUTA O PRAVNOM LIJEKU: </w:t>
      </w:r>
    </w:p>
    <w:p w:rsidRDefault="001E3BA2" w:rsidP="007D7C33" w:rsidR="007D7C33" w:rsidRPr="00893779">
      <w:pPr>
        <w:jc w:val="both"/>
      </w:pPr>
      <w:r w:rsidRPr="00893779">
        <w:t>P</w:t>
      </w:r>
      <w:r w:rsidR="007D7C33" w:rsidRPr="00893779">
        <w:t>rotiv ovog zaključka nije dopušten</w:t>
      </w:r>
      <w:r w:rsidRPr="00893779">
        <w:t xml:space="preserve"> pravni lijek (čl. 19. st. 7. Stečajnog zakona)</w:t>
      </w:r>
      <w:r w:rsidR="007D7C33" w:rsidRPr="00893779">
        <w:t xml:space="preserve">. </w:t>
      </w:r>
    </w:p>
    <w:p w:rsidRDefault="007D7C33" w:rsidP="007D7C33" w:rsidR="007D7C33" w:rsidRPr="00893779">
      <w:pPr>
        <w:jc w:val="both"/>
      </w:pPr>
    </w:p>
    <w:p w:rsidRDefault="006E74F4" w:rsidP="007D7C33" w:rsidR="006E74F4" w:rsidRPr="00893779">
      <w:pPr>
        <w:jc w:val="both"/>
      </w:pPr>
    </w:p>
    <w:p w:rsidRDefault="000642C4" w:rsidP="000642C4" w:rsidR="000642C4" w:rsidRPr="00893779">
      <w:pPr>
        <w:jc w:val="both"/>
      </w:pPr>
      <w:r w:rsidRPr="00893779">
        <w:t>DNA:</w:t>
      </w:r>
    </w:p>
    <w:p w:rsidRDefault="000642C4" w:rsidP="000642C4" w:rsidR="000642C4" w:rsidRPr="00893779">
      <w:pPr>
        <w:jc w:val="both"/>
      </w:pPr>
      <w:r w:rsidRPr="00893779">
        <w:t>- e-Oglasna ploča sudova 8 dana (čl. 12. SZ-a),</w:t>
      </w:r>
    </w:p>
    <w:p w:rsidRDefault="000642C4" w:rsidP="000642C4" w:rsidR="000642C4" w:rsidRPr="00893779">
      <w:pPr>
        <w:jc w:val="both"/>
      </w:pPr>
      <w:r w:rsidRPr="00893779">
        <w:t>- privremeni stečajni upravitelj Ana Glavan Dukić iz Rijeke, Agatićeva 6/II, mailom i poštom</w:t>
      </w:r>
    </w:p>
    <w:p w:rsidRDefault="000642C4" w:rsidP="000642C4" w:rsidR="000642C4" w:rsidRPr="00893779">
      <w:pPr>
        <w:jc w:val="both"/>
      </w:pPr>
      <w:r w:rsidRPr="00893779">
        <w:t>- predlagatelj po ŽDO Pula, faksom i poštom</w:t>
      </w:r>
    </w:p>
    <w:p w:rsidRDefault="000642C4" w:rsidP="000642C4" w:rsidR="000642C4" w:rsidRPr="00893779">
      <w:pPr>
        <w:jc w:val="both"/>
      </w:pPr>
      <w:r w:rsidRPr="00893779">
        <w:t xml:space="preserve">- dužniku </w:t>
      </w:r>
    </w:p>
    <w:p w:rsidRDefault="000642C4" w:rsidP="000642C4" w:rsidR="000642C4" w:rsidRPr="00893779">
      <w:pPr>
        <w:jc w:val="both"/>
      </w:pPr>
      <w:r w:rsidRPr="00893779">
        <w:t>- Lorenzo Feudo, Italija, Prossedi (LT), Scopiglio 2,</w:t>
      </w:r>
    </w:p>
    <w:p w:rsidRDefault="000642C4" w:rsidP="000642C4" w:rsidR="006E74F4" w:rsidRPr="00893779">
      <w:pPr>
        <w:jc w:val="both"/>
      </w:pPr>
      <w:r w:rsidRPr="00893779">
        <w:t xml:space="preserve">- Giovanni Ruggeri, Italija, Prossedi (LT), Contrada Scopiglio 3  </w:t>
      </w:r>
    </w:p>
    <w:p w:rsidRDefault="000642C4" w:rsidP="000642C4" w:rsidR="000642C4" w:rsidRPr="00893779">
      <w:pPr>
        <w:jc w:val="both"/>
      </w:pPr>
    </w:p>
    <w:p w:rsidRDefault="006E74F4" w:rsidP="006E74F4" w:rsidR="006E74F4" w:rsidRPr="00893779">
      <w:pPr>
        <w:jc w:val="both"/>
      </w:pPr>
      <w:r w:rsidRPr="00893779">
        <w:t xml:space="preserve">R. </w:t>
      </w:r>
    </w:p>
    <w:p w:rsidRDefault="000642C4" w:rsidP="006E74F4" w:rsidR="006E74F4" w:rsidRPr="00893779">
      <w:pPr>
        <w:jc w:val="both"/>
      </w:pPr>
      <w:r w:rsidRPr="00893779">
        <w:t>Kalendirati 10</w:t>
      </w:r>
      <w:r w:rsidR="006E74F4" w:rsidRPr="00893779">
        <w:t xml:space="preserve"> dana.</w:t>
      </w:r>
    </w:p>
    <w:sectPr w:rsidSect="00893779" w:rsidR="006E74F4" w:rsidRPr="00893779">
      <w:headerReference w:type="even" r:id="rId11"/>
      <w:headerReference w:type="default" r:id="rId12"/>
      <w:head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53CF" w:rsidR="00FA53CF">
      <w:r>
        <w:separator/>
      </w:r>
    </w:p>
  </w:endnote>
  <w:endnote w:id="0" w:type="continuationSeparator">
    <w:p w:rsidRDefault="00FA53CF" w:rsidR="00FA53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53CF" w:rsidR="00FA53CF">
      <w:r>
        <w:separator/>
      </w:r>
    </w:p>
  </w:footnote>
  <w:footnote w:id="0" w:type="continuationSeparator">
    <w:p w:rsidRDefault="00FA53CF" w:rsidR="00FA53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568B" w:rsidR="000856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32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30EE" w:rsidR="0008568B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0642C4" w:rsidRPr="000642C4">
      <w:rPr>
        <w:rStyle w:val="Brojstranice"/>
      </w:rPr>
      <w:t>10 St-12/2018-10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30EE" w:rsidR="00F030EE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8E32A2">
      <w:rPr>
        <w:rStyle w:val="Brojstranice"/>
      </w:rPr>
      <w:t xml:space="preserve"> 10 St-</w:t>
    </w:r>
    <w:r w:rsidR="00D95300">
      <w:rPr>
        <w:rStyle w:val="Brojstranice"/>
      </w:rPr>
      <w:t>12</w:t>
    </w:r>
    <w:r w:rsidR="00255536">
      <w:rPr>
        <w:rStyle w:val="Brojstranice"/>
      </w:rPr>
      <w:t>/</w:t>
    </w:r>
    <w:r w:rsidR="00D95300">
      <w:rPr>
        <w:rStyle w:val="Brojstranice"/>
      </w:rPr>
      <w:t>20</w:t>
    </w:r>
    <w:r w:rsidR="00255536">
      <w:rPr>
        <w:rStyle w:val="Brojstranice"/>
      </w:rPr>
      <w:t>1</w:t>
    </w:r>
    <w:r w:rsidR="00D95300">
      <w:rPr>
        <w:rStyle w:val="Brojstranice"/>
      </w:rPr>
      <w:t>8</w:t>
    </w:r>
    <w:r>
      <w:rPr>
        <w:rStyle w:val="Brojstranice"/>
      </w:rPr>
      <w:t>-</w:t>
    </w:r>
    <w:r w:rsidR="00D95300">
      <w:rPr>
        <w:rStyle w:val="Brojstranice"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F9A70"/>
    <w:multiLevelType w:val="singleLevel"/>
    <w:tmpl w:val="09577BBF"/>
    <w:lvl w:ilvl="0">
      <w:start w:val="2"/>
      <w:numFmt w:val="decimal"/>
      <w:lvlText w:val="%1."/>
      <w:lvlJc w:val="left"/>
      <w:pPr>
        <w:tabs>
          <w:tab w:pos="792" w:val="num"/>
        </w:tabs>
        <w:ind w:hanging="288" w:left="792"/>
      </w:pPr>
      <w:rPr>
        <w:sz w:val="23"/>
        <w:szCs w:val="23"/>
      </w:rPr>
    </w:lvl>
  </w:abstractNum>
  <w:abstractNum w:abstractNumId="1">
    <w:nsid w:val="226A785A"/>
    <w:multiLevelType w:val="hybridMultilevel"/>
    <w:tmpl w:val="6B121E8A"/>
    <w:lvl w:tplc="E2E02E02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2"/>
    </w:lvlOverride>
  </w:num>
  <w:num w:numId="4">
    <w:abstractNumId w:val="0"/>
    <w:lvlOverride w:ilvl="0">
      <w:lvl w:ilvl="0">
        <w:start w:val="2"/>
        <w:numFmt w:val="decimal"/>
        <w:lvlText w:val="%1."/>
        <w:lvlJc w:val="left"/>
        <w:pPr>
          <w:tabs>
            <w:tab w:pos="792" w:val="num"/>
          </w:tabs>
          <w:ind w:hanging="288" w:left="792"/>
        </w:pPr>
        <w:rPr>
          <w:sz w:val="23"/>
          <w:szCs w:val="23"/>
        </w:rPr>
      </w:lvl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63B9E"/>
    <w:rsid w:val="0004012D"/>
    <w:rsid w:val="000533F6"/>
    <w:rsid w:val="0005705E"/>
    <w:rsid w:val="00062348"/>
    <w:rsid w:val="00063B9E"/>
    <w:rsid w:val="000642C4"/>
    <w:rsid w:val="0008568B"/>
    <w:rsid w:val="000F51C5"/>
    <w:rsid w:val="001042C4"/>
    <w:rsid w:val="00126181"/>
    <w:rsid w:val="00137E4E"/>
    <w:rsid w:val="00150C2A"/>
    <w:rsid w:val="001A0C71"/>
    <w:rsid w:val="001E3BA2"/>
    <w:rsid w:val="001E464C"/>
    <w:rsid w:val="001E7BCA"/>
    <w:rsid w:val="001F6337"/>
    <w:rsid w:val="00201A05"/>
    <w:rsid w:val="00213261"/>
    <w:rsid w:val="00255536"/>
    <w:rsid w:val="002C6219"/>
    <w:rsid w:val="00312B2F"/>
    <w:rsid w:val="0032199C"/>
    <w:rsid w:val="00367BD6"/>
    <w:rsid w:val="003B0392"/>
    <w:rsid w:val="003B5158"/>
    <w:rsid w:val="00493F50"/>
    <w:rsid w:val="004B73E9"/>
    <w:rsid w:val="004D131B"/>
    <w:rsid w:val="004E0349"/>
    <w:rsid w:val="004F162A"/>
    <w:rsid w:val="004F457A"/>
    <w:rsid w:val="00516732"/>
    <w:rsid w:val="00517D42"/>
    <w:rsid w:val="00521AFF"/>
    <w:rsid w:val="00532D8E"/>
    <w:rsid w:val="00533116"/>
    <w:rsid w:val="005A0F10"/>
    <w:rsid w:val="005B4371"/>
    <w:rsid w:val="005D1696"/>
    <w:rsid w:val="005E6D02"/>
    <w:rsid w:val="006003E4"/>
    <w:rsid w:val="006431C0"/>
    <w:rsid w:val="0065500E"/>
    <w:rsid w:val="00662157"/>
    <w:rsid w:val="00681BBF"/>
    <w:rsid w:val="006B35DE"/>
    <w:rsid w:val="006D7016"/>
    <w:rsid w:val="006E74F4"/>
    <w:rsid w:val="007523BA"/>
    <w:rsid w:val="0076475B"/>
    <w:rsid w:val="00786836"/>
    <w:rsid w:val="007D7C33"/>
    <w:rsid w:val="007E3E6F"/>
    <w:rsid w:val="007E4A1D"/>
    <w:rsid w:val="00816DC2"/>
    <w:rsid w:val="008249BA"/>
    <w:rsid w:val="00832B36"/>
    <w:rsid w:val="00835DF5"/>
    <w:rsid w:val="00857E79"/>
    <w:rsid w:val="00880D6D"/>
    <w:rsid w:val="00893779"/>
    <w:rsid w:val="008C6ADF"/>
    <w:rsid w:val="008D0640"/>
    <w:rsid w:val="008E32A2"/>
    <w:rsid w:val="008F1CCC"/>
    <w:rsid w:val="00922021"/>
    <w:rsid w:val="00943BC1"/>
    <w:rsid w:val="00997511"/>
    <w:rsid w:val="00997AAC"/>
    <w:rsid w:val="009C0DE2"/>
    <w:rsid w:val="009C1B00"/>
    <w:rsid w:val="009D3FFF"/>
    <w:rsid w:val="009E7D08"/>
    <w:rsid w:val="00A0482D"/>
    <w:rsid w:val="00A12E21"/>
    <w:rsid w:val="00A22C4C"/>
    <w:rsid w:val="00A72B9C"/>
    <w:rsid w:val="00A871DD"/>
    <w:rsid w:val="00AA388D"/>
    <w:rsid w:val="00AC1AEF"/>
    <w:rsid w:val="00AD179D"/>
    <w:rsid w:val="00B0124F"/>
    <w:rsid w:val="00B243FD"/>
    <w:rsid w:val="00B27E43"/>
    <w:rsid w:val="00B43C94"/>
    <w:rsid w:val="00B53388"/>
    <w:rsid w:val="00B70AA0"/>
    <w:rsid w:val="00B737D7"/>
    <w:rsid w:val="00B764B8"/>
    <w:rsid w:val="00B80D31"/>
    <w:rsid w:val="00B8111A"/>
    <w:rsid w:val="00BA4C06"/>
    <w:rsid w:val="00BA7E09"/>
    <w:rsid w:val="00BC3390"/>
    <w:rsid w:val="00BC3DEE"/>
    <w:rsid w:val="00C14250"/>
    <w:rsid w:val="00CB7C16"/>
    <w:rsid w:val="00CC359E"/>
    <w:rsid w:val="00CD5EDC"/>
    <w:rsid w:val="00CF6251"/>
    <w:rsid w:val="00D147C6"/>
    <w:rsid w:val="00D15A99"/>
    <w:rsid w:val="00D45E12"/>
    <w:rsid w:val="00D828F3"/>
    <w:rsid w:val="00D95300"/>
    <w:rsid w:val="00DB5109"/>
    <w:rsid w:val="00DD3E6D"/>
    <w:rsid w:val="00E126CB"/>
    <w:rsid w:val="00E31BC2"/>
    <w:rsid w:val="00E4484A"/>
    <w:rsid w:val="00E73D2B"/>
    <w:rsid w:val="00E96D57"/>
    <w:rsid w:val="00EE7F80"/>
    <w:rsid w:val="00F030EE"/>
    <w:rsid w:val="00F23582"/>
    <w:rsid w:val="00F23B7D"/>
    <w:rsid w:val="00F601E1"/>
    <w:rsid w:val="00F65540"/>
    <w:rsid w:val="00FA0DBC"/>
    <w:rsid w:val="00FA53CF"/>
    <w:rsid w:val="00FB4DA0"/>
    <w:rsid w:val="00FB782F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199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6475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47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2021"/>
  </w:style>
  <w:style w:styleId="Odlomakpopisa" w:type="paragraph">
    <w:name w:val="List Paragraph"/>
    <w:basedOn w:val="Normal"/>
    <w:uiPriority w:val="34"/>
    <w:qFormat/>
    <w:rsid w:val="00255536"/>
    <w:pPr>
      <w:ind w:left="720"/>
      <w:contextualSpacing/>
    </w:pPr>
  </w:style>
  <w:style w:customStyle="true" w:styleId="ZaglavljeChar" w:type="character">
    <w:name w:val="Zaglavlje Char"/>
    <w:link w:val="Zaglavlje"/>
    <w:rsid w:val="00517D4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32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32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32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32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32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42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2018.</izvorni_sadrzaj>
    <derivirana_varijabla naziv="DomainObject.Predmet.DatumOsnivanja_1">10.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prijedlog za nastavak
postupka</izvorni_sadrzaj>
    <derivirana_varijabla naziv="DomainObject.Predmet.Opis_1">novi broj radi prijedlog za nastavak
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St-12/2018</izvorni_sadrzaj>
    <derivirana_varijabla naziv="DomainObject.Predmet.OznakaBroj_1">St-12/2018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SCHIAVELLO d.o.o. PULA</izvorni_sadrzaj>
    <derivirana_varijabla naziv="DomainObject.Predmet.ProtustrankaFormated_1">  SCHIAVELLO d.o.o. PULA</derivirana_varijabla>
  </DomainObject.Predmet.ProtustrankaFormated>
  <DomainObject.Predmet.ProtustrankaFormatedOIB>
    <izvorni_sadrzaj>  SCHIAVELLO d.o.o. PULA, OIB 54798994692</izvorni_sadrzaj>
    <derivirana_varijabla naziv="DomainObject.Predmet.ProtustrankaFormatedOIB_1">  SCHIAVELLO d.o.o. PULA, OIB 54798994692</derivirana_varijabla>
  </DomainObject.Predmet.ProtustrankaFormatedOIB>
  <DomainObject.Predmet.ProtustrankaFormatedWithAdress>
    <izvorni_sadrzaj> SCHIAVELLO d.o.o. PULA, Vinkuran, Debeli vrv 36, 52100 Pula</izvorni_sadrzaj>
    <derivirana_varijabla naziv="DomainObject.Predmet.ProtustrankaFormatedWithAdress_1"> SCHIAVELLO d.o.o. PULA, Vinkuran, Debeli vrv 36, 52100 Pula</derivirana_varijabla>
  </DomainObject.Predmet.ProtustrankaFormatedWithAdress>
  <DomainObject.Predmet.ProtustrankaFormatedWithAdressOIB>
    <izvorni_sadrzaj> SCHIAVELLO d.o.o. PULA, OIB 54798994692, Vinkuran, Debeli vrv 36, 52100 Pula</izvorni_sadrzaj>
    <derivirana_varijabla naziv="DomainObject.Predmet.ProtustrankaFormatedWithAdressOIB_1"> SCHIAVELLO d.o.o. PULA, OIB 54798994692, Vinkuran, Debeli vrv 36, 52100 Pula</derivirana_varijabla>
  </DomainObject.Predmet.ProtustrankaFormatedWithAdressOIB>
  <DomainObject.Predmet.ProtustrankaWithAdress>
    <izvorni_sadrzaj>SCHIAVELLO d.o.o. PULA Vinkuran, Debeli vrv 36, 52100 Pula</izvorni_sadrzaj>
    <derivirana_varijabla naziv="DomainObject.Predmet.ProtustrankaWithAdress_1">SCHIAVELLO d.o.o. PULA Vinkuran, Debeli vrv 36, 52100 Pula</derivirana_varijabla>
  </DomainObject.Predmet.ProtustrankaWithAdress>
  <DomainObject.Predmet.ProtustrankaWithAdressOIB>
    <izvorni_sadrzaj>SCHIAVELLO d.o.o. PULA, OIB 54798994692, Vinkuran, Debeli vrv 36, 52100 Pula</izvorni_sadrzaj>
    <derivirana_varijabla naziv="DomainObject.Predmet.ProtustrankaWithAdressOIB_1">SCHIAVELLO d.o.o. PULA, OIB 54798994692, Vinkuran, Debeli vrv 36, 52100 Pula</derivirana_varijabla>
  </DomainObject.Predmet.ProtustrankaWithAdressOIB>
  <DomainObject.Predmet.ProtustrankaNazivFormated>
    <izvorni_sadrzaj>SCHIAVELLO d.o.o. PULA</izvorni_sadrzaj>
    <derivirana_varijabla naziv="DomainObject.Predmet.ProtustrankaNazivFormated_1">SCHIAVELLO d.o.o. PULA</derivirana_varijabla>
  </DomainObject.Predmet.ProtustrankaNazivFormated>
  <DomainObject.Predmet.ProtustrankaNazivFormatedOIB>
    <izvorni_sadrzaj>SCHIAVELLO d.o.o. PULA, OIB 54798994692</izvorni_sadrzaj>
    <derivirana_varijabla naziv="DomainObject.Predmet.ProtustrankaNazivFormatedOIB_1">SCHIAVELLO d.o.o. PULA, OIB 54798994692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Lika, M. B. Rašana 2a, 52000 Pazin zastupanog po punomoćniku ŽDO PULA</izvorni_sadrzaj>
    <derivirana_varijabla naziv="DomainObject.Predmet.StrankaFormatedWithAdress_1"> REPUBLIKA HRVATSKA, Ministarstvo financija, Porezna uprava, Područni ured Istra, Primorje, Gorski Kotar  i Lika, M. B. Rašana 2a,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M. B. Rašana 2a, 52000 Pazin zastupanog po punomoćniku ŽDO PULA</izvorni_sadrzaj>
    <derivirana_varijabla naziv="DomainObject.Predmet.StrankaFormatedWithAdressOIB_1"> REPUBLIKA HRVATSKA, Ministarstvo financija, Porezna uprava, Područni ured Istra, Primorje, Gorski Kotar  i Lika, OIB 52634238587, M. B. Rašana 2a,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M. B. Rašana 2a,52000 Pazin</izvorni_sadrzaj>
    <derivirana_varijabla naziv="DomainObject.Predmet.StrankaWithAdress_1">REPUBLIKA HRVATSKA, Ministarstvo financija, Porezna uprava, Područni ured Istra, Primorje, Gorski Kotar  i Lika M. B. Rašana 2a,52000 Pazin</derivirana_varijabla>
  </DomainObject.Predmet.StrankaWithAdress>
  <DomainObject.Predmet.StrankaWithAdressOIB>
    <izvorni_sadrzaj>REPUBLIKA HRVATSKA, Ministarstvo financija, Porezna uprava, Područni ured Istra, Primorje, Gorski Kotar  i Lika, OIB 52634238587, M. B. Rašana 2a,52000 Pazin</izvorni_sadrzaj>
    <derivirana_varijabla naziv="DomainObject.Predmet.StrankaWithAdressOIB_1">REPUBLIKA HRVATSKA, Ministarstvo financija, Porezna uprava, Područni ured Istra, Primorje, Gorski Kotar  i Lika, OIB 52634238587, M. B. Rašana 2a,52000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6895.31</izvorni_sadrzaj>
    <derivirana_varijabla naziv="DomainObject.Predmet.TrenutnaVrijednost_1">6895.31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M. B. Rašana 2a,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Lika, M. B. Rašana 2a,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M. B. Rašana 2a,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52634238587, M. B. Rašana 2a,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SCHIAVELLO d.o.o. PULA</item>
    </izvorni_sadrzaj>
    <derivirana_varijabla naziv="DomainObject.Predmet.ProtuStrankaListFormated_1">
      <item>SCHIAVELLO d.o.o. PULA</item>
    </derivirana_varijabla>
  </DomainObject.Predmet.ProtuStrankaListFormated>
  <DomainObject.Predmet.ProtuStrankaListFormatedOIB>
    <izvorni_sadrzaj>
      <item>SCHIAVELLO d.o.o. PULA, OIB 54798994692</item>
    </izvorni_sadrzaj>
    <derivirana_varijabla naziv="DomainObject.Predmet.ProtuStrankaListFormatedOIB_1">
      <item>SCHIAVELLO d.o.o. PULA, OIB 54798994692</item>
    </derivirana_varijabla>
  </DomainObject.Predmet.ProtuStrankaListFormatedOIB>
  <DomainObject.Predmet.ProtuStrankaListFormatedWithAdress>
    <izvorni_sadrzaj>
      <item>SCHIAVELLO d.o.o. PULA, Vinkuran, Debeli vrv 36, 52100 Pula</item>
    </izvorni_sadrzaj>
    <derivirana_varijabla naziv="DomainObject.Predmet.ProtuStrankaListFormatedWithAdress_1">
      <item>SCHIAVELLO d.o.o. PULA, Vinkuran, Debeli vrv 36, 52100 Pula</item>
    </derivirana_varijabla>
  </DomainObject.Predmet.ProtuStrankaListFormatedWithAdress>
  <DomainObject.Predmet.ProtuStrankaListFormatedWithAdressOIB>
    <izvorni_sadrzaj>
      <item>SCHIAVELLO d.o.o. PULA, OIB 54798994692, Vinkuran, Debeli vrv 36, 52100 Pula</item>
    </izvorni_sadrzaj>
    <derivirana_varijabla naziv="DomainObject.Predmet.ProtuStrankaListFormatedWithAdressOIB_1">
      <item>SCHIAVELLO d.o.o. PULA, OIB 54798994692, Vinkuran, Debeli vrv 36, 52100 Pula</item>
    </derivirana_varijabla>
  </DomainObject.Predmet.ProtuStrankaListFormatedWithAdressOIB>
  <DomainObject.Predmet.ProtuStrankaListNazivFormated>
    <izvorni_sadrzaj>
      <item>SCHIAVELLO d.o.o. PULA</item>
    </izvorni_sadrzaj>
    <derivirana_varijabla naziv="DomainObject.Predmet.ProtuStrankaListNazivFormated_1">
      <item>SCHIAVELLO d.o.o. PULA</item>
    </derivirana_varijabla>
  </DomainObject.Predmet.ProtuStrankaListNazivFormated>
  <DomainObject.Predmet.ProtuStrankaListNazivFormatedOIB>
    <izvorni_sadrzaj>
      <item>SCHIAVELLO d.o.o. PULA, OIB 54798994692</item>
    </izvorni_sadrzaj>
    <derivirana_varijabla naziv="DomainObject.Predmet.ProtuStrankaListNazivFormatedOIB_1">
      <item>SCHIAVELLO d.o.o. PULA, OIB 54798994692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PULA, OIB 93993757343 punomoćnik sudionika u postupku REPUBLIKA HRVATSKA, Ministarstvo financija, Porezna uprava, Područni ured Istra, Primorje, Gorski Kotar  i Lika</item>
    </izvorni_sadrzaj>
    <derivirana_varijabla naziv="DomainObject.Predmet.OstaliListFormatedOIB_1">
      <item>ŽDO PULA, OIB 93993757343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PULA, Rovinjska 2a,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OIB 93993757343,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PULA, OIB 93993757343, Rovinjska 2a,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PULA, OIB 93993757343</item>
    </izvorni_sadrzaj>
    <derivirana_varijabla naziv="DomainObject.Predmet.OstaliListNazivFormatedOIB_1">
      <item>ŽDO PULA,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SCHIAVELLO d.o.o. PULA</izvorni_sadrzaj>
    <derivirana_varijabla naziv="DomainObject.Predmet.ProtustrankaIDrugi_1">SCHIAVELLO d.o.o. PULA</derivirana_varijabla>
  </DomainObject.Predmet.ProtustrankaIDrugi>
  <DomainObject.Predmet.StrankaIDrugiAdressOIB>
    <izvorni_sadrzaj>REPUBLIKA HRVATSKA, Ministarstvo financija, Porezna uprava, Područni ured Istra, Primorje, Gorski Kotar  i Lika, OIB 52634238587, M. B. Rašana 2a, 52000 Pazin</izvorni_sadrzaj>
    <derivirana_varijabla naziv="DomainObject.Predmet.StrankaIDrugiAdressOIB_1">REPUBLIKA HRVATSKA, Ministarstvo financija, Porezna uprava, Područni ured Istra, Primorje, Gorski Kotar  i Lika, OIB 52634238587, M. B. Rašana 2a, 52000 Pazin</derivirana_varijabla>
  </DomainObject.Predmet.StrankaIDrugiAdressOIB>
  <DomainObject.Predmet.ProtustrankaIDrugiAdressOIB>
    <izvorni_sadrzaj>SCHIAVELLO d.o.o. PULA, OIB 54798994692, Vinkuran, Debeli vrv 36, 52100 Pula</izvorni_sadrzaj>
    <derivirana_varijabla naziv="DomainObject.Predmet.ProtustrankaIDrugiAdressOIB_1">SCHIAVELLO d.o.o. PULA, OIB 54798994692, Vinkuran, Debeli vrv 36,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SCHIAVELLO d.o.o. PULA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SCHIAVELLO d.o.o. PULA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SCHIAVELLO d.o.o. PULA, OIB 54798994692, Vinkuran, Debeli vrv 36,52100 Pula</item>
      <item>REPUBLIKA HRVATSKA, Ministarstvo financija, Porezna uprava, Područni ured Istra, Primorje, Gorski Kotar  i Lika, OIB 52634238587, M. B. Rašana 2a,52000 Pazin</item>
      <item>ŽDO PULA, OIB 93993757343, Rovinjska 2a,52100 Pula</item>
    </izvorni_sadrzaj>
    <derivirana_varijabla naziv="DomainObject.Predmet.SudioniciListAdressOIB_1">
      <item>SCHIAVELLO d.o.o. PULA, OIB 54798994692, Vinkuran, Debeli vrv 36,52100 Pula</item>
      <item>REPUBLIKA HRVATSKA, Ministarstvo financija, Porezna uprava, Područni ured Istra, Primorje, Gorski Kotar  i Lika, OIB 52634238587, M. B. Rašana 2a,52000 Pazin</item>
      <item>ŽDO PULA, OIB 93993757343,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54798994692</item>
      <item>, OIB 52634238587</item>
      <item>, OIB 93993757343</item>
    </izvorni_sadrzaj>
    <derivirana_varijabla naziv="DomainObject.Predmet.SudioniciListNazivOIB_1">
      <item>, OIB 54798994692</item>
      <item>, OIB 52634238587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3A770D-C6FD-4985-ACA1-8A2EDB3104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571</properties:Words>
  <properties:Characters>3188</properties:Characters>
  <properties:Lines>85</properties:Lines>
  <properties:Paragraphs>39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2018-02-20T07:27:00Z</dcterms:created>
  <dc:creator>sblazevic</dc:creator>
  <cp:lastModifiedBy>Sanja Lakošeljac</cp:lastModifiedBy>
  <cp:lastPrinted>2008-02-07T07:45:00Z</cp:lastPrinted>
  <dcterms:modified xmlns:xsi="http://www.w3.org/2001/XMLSchema-instance" xsi:type="dcterms:W3CDTF">2018-02-20T07:33:00Z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St-12-18 - zaključak - otkazuje se ročište.docx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