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C03A8" w:rsidR="0019074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9074F" w:rsidP="00AC03A8" w:rsidR="0019074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074F" w:rsidP="00AC03A8" w:rsidR="0019074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9074F" w:rsidP="00AC03A8" w:rsidR="0019074F" w:rsidRPr="009077C2">
            <w:pPr>
              <w:jc w:val="center"/>
            </w:pPr>
            <w:r>
              <w:t xml:space="preserve">Trgovački sud u Osijeku </w:t>
            </w:r>
          </w:p>
          <w:p w:rsidRDefault="0019074F" w:rsidP="00AC03A8" w:rsidR="0019074F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AC03A8" w:rsidR="0019074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9074F" w:rsidP="001B6890" w:rsidR="0019074F" w:rsidRPr="00974EE9">
            <w:pPr>
              <w:pStyle w:val="VSVerzija"/>
              <w:jc w:val="right"/>
            </w:pPr>
            <w:r>
              <w:t>Poslovni broj: 20 St-13</w:t>
            </w:r>
            <w:r w:rsidR="001B6890">
              <w:t>51</w:t>
            </w:r>
            <w:r>
              <w:t>/2018-4</w:t>
            </w:r>
          </w:p>
        </w:tc>
      </w:tr>
    </w:tbl>
    <w:p w14:textId="2fb84b2" w14:paraId="2fb84b2" w:rsidRDefault="0019074F" w:rsidP="0019074F" w:rsidR="0019074F" w:rsidRPr="00B92B86">
      <w:pPr>
        <w:jc w:val="both"/>
        <w15:collapsed w:val="false"/>
      </w:pPr>
    </w:p>
    <w:p w:rsidRDefault="0019074F" w:rsidP="0019074F" w:rsidR="0019074F">
      <w:pPr>
        <w:pStyle w:val="Bezproreda"/>
        <w:rPr>
          <w:rFonts w:hAnsi="Times" w:ascii="Times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D4B8E">
        <w:t xml:space="preserve"> </w:t>
      </w:r>
      <w:r w:rsidR="001B6890">
        <w:t xml:space="preserve">HRČKA-SRCE 13 jednostavno društvo s ograničenom odgovornošću za trgovinu Zagreb, Žuti dol 26 A, </w:t>
      </w:r>
      <w:proofErr w:type="spellStart"/>
      <w:r w:rsidR="001B6890">
        <w:t>OIB</w:t>
      </w:r>
      <w:proofErr w:type="spellEnd"/>
      <w:r w:rsidR="001B6890">
        <w:t xml:space="preserve">: 11332023735, </w:t>
      </w:r>
      <w:proofErr w:type="spellStart"/>
      <w:r w:rsidR="001B6890">
        <w:t>MBS</w:t>
      </w:r>
      <w:proofErr w:type="spellEnd"/>
      <w:r w:rsidR="001B6890">
        <w:t xml:space="preserve">: 081032122, </w:t>
      </w:r>
      <w:r w:rsidR="00E3027E">
        <w:t xml:space="preserve"> </w:t>
      </w:r>
      <w:r w:rsidR="0019074F">
        <w:t>dana 5. veljače 2019.</w:t>
      </w:r>
      <w:r w:rsidR="00E71D09">
        <w:t xml:space="preserve"> </w:t>
      </w:r>
      <w:r>
        <w:t xml:space="preserve">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r w:rsidR="001B6890">
        <w:t xml:space="preserve">HRČKA-SRCE 13 jednostavno društvo s ograničenom odgovornošću za trgovinu Zagreb, Žuti dol 26 A, </w:t>
      </w:r>
      <w:proofErr w:type="spellStart"/>
      <w:r w:rsidR="001B6890">
        <w:t>OIB</w:t>
      </w:r>
      <w:proofErr w:type="spellEnd"/>
      <w:r w:rsidR="001B6890">
        <w:t xml:space="preserve">: 11332023735, </w:t>
      </w:r>
      <w:proofErr w:type="spellStart"/>
      <w:r w:rsidR="001B6890">
        <w:t>MBS</w:t>
      </w:r>
      <w:proofErr w:type="spellEnd"/>
      <w:r w:rsidR="001B6890">
        <w:t>: 081032122.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B6890">
        <w:t xml:space="preserve">Siniša </w:t>
      </w:r>
      <w:proofErr w:type="spellStart"/>
      <w:r w:rsidR="001B6890">
        <w:t>Rajnović</w:t>
      </w:r>
      <w:proofErr w:type="spellEnd"/>
      <w:r w:rsidR="001B6890">
        <w:t xml:space="preserve">, </w:t>
      </w:r>
      <w:proofErr w:type="spellStart"/>
      <w:r w:rsidR="001B6890">
        <w:t>OIB</w:t>
      </w:r>
      <w:proofErr w:type="spellEnd"/>
      <w:r w:rsidR="001B6890">
        <w:t xml:space="preserve">: 86217384445, Sv. Trojstva 87, </w:t>
      </w:r>
      <w:proofErr w:type="spellStart"/>
      <w:r w:rsidR="001B6890">
        <w:t>Milanovac</w:t>
      </w:r>
      <w:proofErr w:type="spellEnd"/>
      <w:r w:rsidR="001B6890">
        <w:t>, Virovitica.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1B6890">
        <w:t xml:space="preserve">HRČKA-SRCE 13 jednostavno društvo s ograničenom odgovornošću za trgovinu Zagreb, Žuti dol 26 A, </w:t>
      </w:r>
      <w:proofErr w:type="spellStart"/>
      <w:r w:rsidR="001B6890">
        <w:t>OIB</w:t>
      </w:r>
      <w:proofErr w:type="spellEnd"/>
      <w:r w:rsidR="001B6890">
        <w:t xml:space="preserve">: 11332023735, </w:t>
      </w:r>
      <w:proofErr w:type="spellStart"/>
      <w:r w:rsidR="001B6890">
        <w:t>MBS</w:t>
      </w:r>
      <w:proofErr w:type="spellEnd"/>
      <w:r w:rsidR="001B6890">
        <w:t>: 081032122.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38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1B6890">
        <w:rPr>
          <w:bCs/>
        </w:rPr>
        <w:t>30</w:t>
      </w:r>
      <w:r w:rsidR="0019074F">
        <w:rPr>
          <w:bCs/>
        </w:rPr>
        <w:t>. kolovoza</w:t>
      </w:r>
      <w:r w:rsidR="00105C67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05C6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105C67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05C67">
        <w:rPr>
          <w:bCs/>
        </w:rPr>
        <w:t>8-</w:t>
      </w:r>
      <w:r w:rsidR="0019074F">
        <w:rPr>
          <w:bCs/>
        </w:rPr>
        <w:t>3</w:t>
      </w:r>
      <w:r w:rsidR="001B6890">
        <w:rPr>
          <w:bCs/>
        </w:rPr>
        <w:t>789</w:t>
      </w:r>
      <w:r w:rsidR="00105C67">
        <w:rPr>
          <w:bCs/>
        </w:rPr>
        <w:t xml:space="preserve"> od </w:t>
      </w:r>
      <w:r w:rsidR="0019074F">
        <w:rPr>
          <w:bCs/>
        </w:rPr>
        <w:t>2</w:t>
      </w:r>
      <w:r w:rsidR="001B6890">
        <w:rPr>
          <w:bCs/>
        </w:rPr>
        <w:t>8</w:t>
      </w:r>
      <w:r w:rsidR="0019074F">
        <w:rPr>
          <w:bCs/>
        </w:rPr>
        <w:t xml:space="preserve">. kolovoza </w:t>
      </w:r>
      <w:r w:rsidR="00105C67">
        <w:rPr>
          <w:bCs/>
        </w:rPr>
        <w:t>2018.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r w:rsidR="001B6890">
        <w:t xml:space="preserve">HRČKA-SRCE 13 jednostavno društvo s ograničenom odgovornošću za trgovinu Zagreb, Žuti dol 26 A, </w:t>
      </w:r>
      <w:proofErr w:type="spellStart"/>
      <w:r w:rsidR="001B6890">
        <w:t>OIB</w:t>
      </w:r>
      <w:proofErr w:type="spellEnd"/>
      <w:r w:rsidR="001B6890">
        <w:t xml:space="preserve">: 11332023735, </w:t>
      </w:r>
      <w:proofErr w:type="spellStart"/>
      <w:r w:rsidR="001B6890">
        <w:t>MBS</w:t>
      </w:r>
      <w:proofErr w:type="spellEnd"/>
      <w:r w:rsidR="001B6890">
        <w:t>: 081032122.</w:t>
      </w:r>
      <w:r w:rsidR="00B16A69">
        <w:t xml:space="preserve">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19074F">
        <w:rPr>
          <w:bCs/>
        </w:rPr>
        <w:t>669/</w:t>
      </w:r>
      <w:r w:rsidR="00E71D09">
        <w:rPr>
          <w:bCs/>
        </w:rPr>
        <w:t>18-</w:t>
      </w:r>
      <w:r w:rsidR="0019074F">
        <w:rPr>
          <w:bCs/>
        </w:rPr>
        <w:t xml:space="preserve">5 od 11. listopada </w:t>
      </w:r>
      <w:r w:rsidR="00E71D09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9074F">
        <w:rPr>
          <w:bCs/>
        </w:rPr>
        <w:t>15. studenoga</w:t>
      </w:r>
      <w:r w:rsidR="00E71D09">
        <w:rPr>
          <w:bCs/>
        </w:rPr>
        <w:t xml:space="preserve">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E3027E">
        <w:t>10</w:t>
      </w:r>
      <w:r w:rsidR="0019074F">
        <w:t xml:space="preserve">. prosinca </w:t>
      </w:r>
      <w:r>
        <w:t>2018., objavio oglas na mrežnoj stranici e-oglasna ploča sudova pod poslovnim brojem St-</w:t>
      </w:r>
      <w:r w:rsidR="0019074F">
        <w:t>13</w:t>
      </w:r>
      <w:r w:rsidR="001B6890">
        <w:t>51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Osijek</w:t>
      </w:r>
      <w:r w:rsidR="0087727A">
        <w:t xml:space="preserve">, 5. veljače 2019.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87727A" w:rsidP="0087727A" w:rsidR="0087727A" w:rsidRPr="008578EF">
      <w:pPr>
        <w:jc w:val="both"/>
      </w:pPr>
      <w:r w:rsidRPr="008578EF">
        <w:t>Zapisničar</w:t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  <w:t>Viši sudski savjetnik</w:t>
      </w:r>
    </w:p>
    <w:p w:rsidRDefault="0087727A" w:rsidP="0087727A" w:rsidR="009D2F35">
      <w:pPr>
        <w:pStyle w:val="Tijeloteksta"/>
        <w:jc w:val="left"/>
        <w:rPr>
          <w:b/>
        </w:rPr>
      </w:pPr>
      <w:r w:rsidRPr="008578EF">
        <w:t>Ljiljana Floršić</w:t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t xml:space="preserve"> Joso Jovanović</w:t>
      </w:r>
      <w:r w:rsidRPr="008578EF">
        <w:rPr>
          <w:b/>
        </w:rPr>
        <w:tab/>
      </w:r>
    </w:p>
    <w:p w:rsidRDefault="0087727A" w:rsidP="0087727A" w:rsidR="0087727A">
      <w:pPr>
        <w:pStyle w:val="Tijeloteksta"/>
        <w:jc w:val="left"/>
        <w:rPr>
          <w:b/>
        </w:rPr>
      </w:pPr>
    </w:p>
    <w:p w:rsidRDefault="0087727A" w:rsidP="0087727A" w:rsidR="0087727A">
      <w:pPr>
        <w:pStyle w:val="Tijeloteksta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8A6088" w:rsidR="00996504"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088" w:rsidP="008A6088" w:rsidR="008A6088">
      <w:r>
        <w:separator/>
      </w:r>
    </w:p>
  </w:endnote>
  <w:endnote w:id="0" w:type="continuationSeparator">
    <w:p w:rsidRDefault="008A6088" w:rsidP="008A6088" w:rsidR="008A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088" w:rsidP="008A6088" w:rsidR="008A6088">
      <w:r>
        <w:separator/>
      </w:r>
    </w:p>
  </w:footnote>
  <w:footnote w:id="0" w:type="continuationSeparator">
    <w:p w:rsidRDefault="008A6088" w:rsidP="008A6088" w:rsidR="008A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088" w:rsidP="008A6088" w:rsidR="008A6088">
    <w:pPr>
      <w:pStyle w:val="Tijeloteksta"/>
      <w:jc w:val="center"/>
    </w:pPr>
    <w:r>
      <w:t>2</w:t>
    </w:r>
  </w:p>
  <w:p w:rsidRDefault="008A6088" w:rsidP="008A6088" w:rsidR="008A6088">
    <w:pPr>
      <w:pStyle w:val="Tijeloteksta"/>
      <w:ind w:left="708"/>
      <w:jc w:val="right"/>
    </w:pPr>
    <w:r>
      <w:t>Poslovni broj: 20-St-13</w:t>
    </w:r>
    <w:r w:rsidR="001B6890">
      <w:t>51</w:t>
    </w:r>
    <w:r>
      <w:t>/18-4</w:t>
    </w:r>
  </w:p>
  <w:p w:rsidRDefault="008A6088" w:rsidR="008A60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05C67"/>
    <w:rsid w:val="00110983"/>
    <w:rsid w:val="001437B2"/>
    <w:rsid w:val="00147F47"/>
    <w:rsid w:val="0015367E"/>
    <w:rsid w:val="0015531E"/>
    <w:rsid w:val="00155DC1"/>
    <w:rsid w:val="00172559"/>
    <w:rsid w:val="00173F18"/>
    <w:rsid w:val="0019074F"/>
    <w:rsid w:val="00196528"/>
    <w:rsid w:val="001B49A2"/>
    <w:rsid w:val="001B6890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5F5029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7727A"/>
    <w:rsid w:val="00895EFF"/>
    <w:rsid w:val="008A6088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3C31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4B8E"/>
    <w:rsid w:val="00AD52E8"/>
    <w:rsid w:val="00AD5983"/>
    <w:rsid w:val="00AE31E8"/>
    <w:rsid w:val="00AF6B90"/>
    <w:rsid w:val="00B16A69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56D96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3027E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6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HRČKA-SRCE 13 jednostavno društvo s ograničenom odgovornošću za trgovinu</izvorni_sadrzaj>
    <derivirana_varijabla naziv="DomainObject.Predmet.ProtustrankaFormated_1">  HRČKA-SRCE 13 jednostavno društvo s ograničenom odgovornošću za trgovinu</derivirana_varijabla>
  </DomainObject.Predmet.ProtustrankaFormated>
  <DomainObject.Predmet.ProtustrankaFormatedOIB>
    <izvorni_sadrzaj>  HRČKA-SRCE 13 jednostavno društvo s ograničenom odgovornošću za trgovinu, OIB 11332023735</izvorni_sadrzaj>
    <derivirana_varijabla naziv="DomainObject.Predmet.ProtustrankaFormatedOIB_1">  HRČKA-SRCE 13 jednostavno društvo s ograničenom odgovornošću za trgovinu, OIB 11332023735</derivirana_varijabla>
  </DomainObject.Predmet.ProtustrankaFormatedOIB>
  <DomainObject.Predmet.ProtustrankaFormatedWithAdress>
    <izvorni_sadrzaj> HRČKA-SRCE 13 jednostavno društvo s ograničenom odgovornošću za trgovinu, Žuti dol 26/A, 10000 Zagreb</izvorni_sadrzaj>
    <derivirana_varijabla naziv="DomainObject.Predmet.ProtustrankaFormatedWithAdress_1"> HRČKA-SRCE 13 jednostavno društvo s ograničenom odgovornošću za trgovinu, Žuti dol 26/A, 10000 Zagreb</derivirana_varijabla>
  </DomainObject.Predmet.ProtustrankaFormatedWithAdress>
  <DomainObject.Predmet.ProtustrankaFormatedWithAdressOIB>
    <izvorni_sadrzaj> HRČKA-SRCE 13 jednostavno društvo s ograničenom odgovornošću za trgovinu, OIB 11332023735, Žuti dol 26/A, 10000 Zagreb</izvorni_sadrzaj>
    <derivirana_varijabla naziv="DomainObject.Predmet.ProtustrankaFormatedWithAdressOIB_1"> HRČKA-SRCE 13 jednostavno društvo s ograničenom odgovornošću za trgovinu, OIB 11332023735, Žuti dol 26/A, 10000 Zagreb</derivirana_varijabla>
  </DomainObject.Predmet.ProtustrankaFormatedWithAdressOIB>
  <DomainObject.Predmet.ProtustrankaWithAdress>
    <izvorni_sadrzaj>HRČKA-SRCE 13 jednostavno društvo s ograničenom odgovornošću za trgovinu Žuti dol 26/A, 10000 Zagreb</izvorni_sadrzaj>
    <derivirana_varijabla naziv="DomainObject.Predmet.ProtustrankaWithAdress_1">HRČKA-SRCE 13 jednostavno društvo s ograničenom odgovornošću za trgovinu Žuti dol 26/A, 10000 Zagreb</derivirana_varijabla>
  </DomainObject.Predmet.ProtustrankaWithAdress>
  <DomainObject.Predmet.ProtustrankaWithAdressOIB>
    <izvorni_sadrzaj>HRČKA-SRCE 13 jednostavno društvo s ograničenom odgovornošću za trgovinu, OIB 11332023735, Žuti dol 26/A, 10000 Zagreb</izvorni_sadrzaj>
    <derivirana_varijabla naziv="DomainObject.Predmet.ProtustrankaWithAdressOIB_1">HRČKA-SRCE 13 jednostavno društvo s ograničenom odgovornošću za trgovinu, OIB 11332023735, Žuti dol 26/A, 10000 Zagreb</derivirana_varijabla>
  </DomainObject.Predmet.ProtustrankaWithAdressOIB>
  <DomainObject.Predmet.ProtustrankaNazivFormated>
    <izvorni_sadrzaj>HRČKA-SRCE 13 jednostavno društvo s ograničenom odgovornošću za trgovinu</izvorni_sadrzaj>
    <derivirana_varijabla naziv="DomainObject.Predmet.ProtustrankaNazivFormated_1">HRČKA-SRCE 13 jednostavno društvo s ograničenom odgovornošću za trgovinu</derivirana_varijabla>
  </DomainObject.Predmet.ProtustrankaNazivFormated>
  <DomainObject.Predmet.ProtustrankaNazivFormatedOIB>
    <izvorni_sadrzaj>HRČKA-SRCE 13 jednostavno društvo s ograničenom odgovornošću za trgovinu, OIB 11332023735</izvorni_sadrzaj>
    <derivirana_varijabla naziv="DomainObject.Predmet.ProtustrankaNazivFormatedOIB_1">HRČKA-SRCE 13 jednostavno društvo s ograničenom odgovornošću za trgovinu, OIB 11332023735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HRČKA-SRCE 13 jednostavno društvo s ograničenom odgovornošću za trgovinu</item>
    </izvorni_sadrzaj>
    <derivirana_varijabla naziv="DomainObject.Predmet.ProtuStrankaListFormated_1">
      <item>HRČKA-SRCE 13 jednostavno društvo s ograničenom odgovornošću za trgovinu</item>
    </derivirana_varijabla>
  </DomainObject.Predmet.ProtuStrankaListFormated>
  <DomainObject.Predmet.ProtuStrankaListFormatedOIB>
    <izvorni_sadrzaj>
      <item>HRČKA-SRCE 13 jednostavno društvo s ograničenom odgovornošću za trgovinu, OIB 11332023735</item>
    </izvorni_sadrzaj>
    <derivirana_varijabla naziv="DomainObject.Predmet.ProtuStrankaListFormatedOIB_1">
      <item>HRČKA-SRCE 13 jednostavno društvo s ograničenom odgovornošću za trgovinu, OIB 11332023735</item>
    </derivirana_varijabla>
  </DomainObject.Predmet.ProtuStrankaListFormatedOIB>
  <DomainObject.Predmet.ProtuStrankaListFormatedWithAdress>
    <izvorni_sadrzaj>
      <item>HRČKA-SRCE 13 jednostavno društvo s ograničenom odgovornošću za trgovinu, Žuti dol 26/A, 10000 Zagreb</item>
    </izvorni_sadrzaj>
    <derivirana_varijabla naziv="DomainObject.Predmet.ProtuStrankaListFormatedWithAdress_1">
      <item>HRČKA-SRCE 13 jednostavno društvo s ograničenom odgovornošću za trgovinu, Žuti dol 26/A, 10000 Zagreb</item>
    </derivirana_varijabla>
  </DomainObject.Predmet.ProtuStrankaListFormatedWithAdress>
  <DomainObject.Predmet.ProtuStrankaListFormatedWithAdressOIB>
    <izvorni_sadrzaj>
      <item>HRČKA-SRCE 13 jednostavno društvo s ograničenom odgovornošću za trgovinu, OIB 11332023735, Žuti dol 26/A, 10000 Zagreb</item>
    </izvorni_sadrzaj>
    <derivirana_varijabla naziv="DomainObject.Predmet.ProtuStrankaListFormatedWithAdressOIB_1">
      <item>HRČKA-SRCE 13 jednostavno društvo s ograničenom odgovornošću za trgovinu, OIB 11332023735, Žuti dol 26/A, 10000 Zagreb</item>
    </derivirana_varijabla>
  </DomainObject.Predmet.ProtuStrankaListFormatedWithAdressOIB>
  <DomainObject.Predmet.ProtuStrankaListNazivFormated>
    <izvorni_sadrzaj>
      <item>HRČKA-SRCE 13 jednostavno društvo s ograničenom odgovornošću za trgovinu</item>
    </izvorni_sadrzaj>
    <derivirana_varijabla naziv="DomainObject.Predmet.ProtuStrankaListNazivFormated_1">
      <item>HRČKA-SRCE 13 jednostavno društvo s ograničenom odgovornošću za trgovinu</item>
    </derivirana_varijabla>
  </DomainObject.Predmet.ProtuStrankaListNazivFormated>
  <DomainObject.Predmet.ProtuStrankaListNazivFormatedOIB>
    <izvorni_sadrzaj>
      <item>HRČKA-SRCE 13 jednostavno društvo s ograničenom odgovornošću za trgovinu, OIB 11332023735</item>
    </izvorni_sadrzaj>
    <derivirana_varijabla naziv="DomainObject.Predmet.ProtuStrankaListNazivFormatedOIB_1">
      <item>HRČKA-SRCE 13 jednostavno društvo s ograničenom odgovornošću za trgovinu, OIB 11332023735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HRČKA-SRCE 13 jednostavno društvo s ograničenom odgovornošću za trgovinu</izvorni_sadrzaj>
    <derivirana_varijabla naziv="DomainObject.Predmet.ProtustrankaIDrugi_1">HRČKA-SRCE 13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HRČKA-SRCE 13 jednostavno društvo s ograničenom odgovornošću za trgovinu, OIB 11332023735, Žuti dol 26/A, 10000 Zagreb</izvorni_sadrzaj>
    <derivirana_varijabla naziv="DomainObject.Predmet.ProtustrankaIDrugiAdressOIB_1">HRČKA-SRCE 13 jednostavno društvo s ograničenom odgovornošću za trgovinu, OIB 11332023735, Žuti dol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HRČKA-SRCE 13 jednostavno društvo s ograničenom odgovornošću za trgovinu</item>
      <item>FINA Regionalni centar Zagreb</item>
    </izvorni_sadrzaj>
    <derivirana_varijabla naziv="DomainObject.Predmet.SudioniciListNaziv_1">
      <item>HRČKA-SRCE 13 jednostavno društvo s ograničenom odgovornošću za trgovinu</item>
      <item>FINA Regionalni centar Zagreb</item>
    </derivirana_varijabla>
  </DomainObject.Predmet.SudioniciListNaziv>
  <DomainObject.Predmet.SudioniciListAdressOIB>
    <izvorni_sadrzaj>
      <item>HRČKA-SRCE 13 jednostavno društvo s ograničenom odgovornošću za trgovinu, OIB 11332023735, Žuti dol 26/A,10000 Zagreb</item>
      <item>FINA Regionalni centar Zagreb, OIB 85821130368, Trg svibanjskih žrtava 1995. 1,10000 Zagreb</item>
    </izvorni_sadrzaj>
    <derivirana_varijabla naziv="DomainObject.Predmet.SudioniciListAdressOIB_1">
      <item>HRČKA-SRCE 13 jednostavno društvo s ograničenom odgovornošću za trgovinu, OIB 11332023735, Žuti dol 26/A,10000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11332023735</item>
      <item>, OIB 85821130368</item>
    </izvorni_sadrzaj>
    <derivirana_varijabla naziv="DomainObject.Predmet.SudioniciListNazivOIB_1">
      <item>, OIB 11332023735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3ED41-C346-4BB4-BEC6-2E1323F5B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3335</properties:Characters>
  <properties:Lines>84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2019-02-05T07:44:00Z</dcterms:created>
  <dc:creator>Korisnik</dc:creator>
  <cp:lastModifiedBy>Ljiljana Floršić</cp:lastModifiedBy>
  <cp:lastPrinted>2019-02-05T07:15:00Z</cp:lastPrinted>
  <dcterms:modified xmlns:xsi="http://www.w3.org/2001/XMLSchema-instance" xsi:type="dcterms:W3CDTF">2019-02-05T07:46:00Z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(St-1351-18 - otvara-zaključuje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