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93f6" w14:paraId="e1a93f6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0F2F9A">
        <w:t>5 St-566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0853E3">
        <w:t xml:space="preserve"> dužnik </w:t>
      </w:r>
      <w:r w:rsidR="000F2F9A">
        <w:t xml:space="preserve">POLJOPRVIVREDNA ZADRUGA LAVANDA, Sveti Ivan </w:t>
      </w:r>
      <w:proofErr w:type="spellStart"/>
      <w:r w:rsidR="000F2F9A">
        <w:t>Žabno</w:t>
      </w:r>
      <w:proofErr w:type="spellEnd"/>
      <w:r w:rsidR="000F2F9A">
        <w:t>, A. G. Matoša 15</w:t>
      </w:r>
      <w:r w:rsidR="00740000">
        <w:t>, M</w:t>
      </w:r>
      <w:r w:rsidR="000F2F9A">
        <w:t>BS: 010058148, OIB: 69272419713</w:t>
      </w:r>
      <w:r w:rsidR="00637444">
        <w:t xml:space="preserve">, dana </w:t>
      </w:r>
      <w:r w:rsidR="00D85512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0F2F9A" w:rsidRPr="000F2F9A">
        <w:t xml:space="preserve"> </w:t>
      </w:r>
      <w:r w:rsidR="000F2F9A">
        <w:t xml:space="preserve">POLJOPRVIVREDNA ZADRUGA LAVANDA, Sveti Ivan </w:t>
      </w:r>
      <w:proofErr w:type="spellStart"/>
      <w:r w:rsidR="000F2F9A">
        <w:t>Žabno</w:t>
      </w:r>
      <w:proofErr w:type="spellEnd"/>
      <w:r w:rsidR="000F2F9A">
        <w:t>, A. G. Matoša 15, MBS: 010058148, OIB: 69272419713</w:t>
      </w:r>
      <w:r w:rsidR="00740000">
        <w:t xml:space="preserve">, </w:t>
      </w:r>
      <w:r w:rsidR="000F2F9A">
        <w:t>iznosi 177.725,34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EC7988">
        <w:t>oziva se upravitelj</w:t>
      </w:r>
      <w:r w:rsidR="00D60907">
        <w:t xml:space="preserve"> dužnika </w:t>
      </w:r>
      <w:r w:rsidR="000F2F9A">
        <w:t>Nediljko Kolovrat</w:t>
      </w:r>
      <w:r w:rsidR="000853E3">
        <w:t>,</w:t>
      </w:r>
      <w:r w:rsidR="00735B37">
        <w:t xml:space="preserve"> </w:t>
      </w:r>
      <w:r w:rsidR="000F2F9A">
        <w:t xml:space="preserve">Sveti Ivan </w:t>
      </w:r>
      <w:proofErr w:type="spellStart"/>
      <w:r w:rsidR="000F2F9A">
        <w:t>Žabno</w:t>
      </w:r>
      <w:proofErr w:type="spellEnd"/>
      <w:r w:rsidR="000F2F9A">
        <w:t>, Ulica braće Radića 87/b</w:t>
      </w:r>
      <w:r w:rsidR="000853E3">
        <w:t>,</w:t>
      </w:r>
      <w:r w:rsidR="00D85512">
        <w:t xml:space="preserve"> OIB: 06790200405,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EC7988">
        <w:t>/</w:t>
      </w:r>
      <w:r w:rsidR="00EC7988">
        <w:tab/>
        <w:t>Upozorava se upravitelj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E169F2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BF396D" w:rsidP="00BF396D" w:rsidR="0081351D" w:rsidRPr="006A424F">
      <w:r>
        <w:t xml:space="preserve">                                              </w:t>
      </w:r>
      <w:r w:rsidR="0081351D">
        <w:t xml:space="preserve">U Varaždinu </w:t>
      </w:r>
      <w:r w:rsidR="00D85512">
        <w:t>14</w:t>
      </w:r>
      <w:r w:rsidR="00740000">
        <w:t>. siječnja 2016</w:t>
      </w:r>
      <w:r w:rsidR="0081351D">
        <w:t>.</w:t>
      </w:r>
    </w:p>
    <w:p w:rsidRDefault="00D60907" w:rsidP="00D60907" w:rsidR="00D60907">
      <w:pPr>
        <w:jc w:val="both"/>
      </w:pPr>
    </w:p>
    <w:p w:rsidRDefault="001159F0" w:rsidR="00BF39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 w:rsidR="00BF396D">
        <w:t>udac:</w:t>
      </w:r>
    </w:p>
    <w:p w:rsidRDefault="001159F0" w:rsidR="00BF396D">
      <w:r>
        <w:t xml:space="preserve"> </w:t>
      </w:r>
    </w:p>
    <w:p w:rsidRDefault="00BF396D" w:rsidR="001159F0">
      <w:r>
        <w:t xml:space="preserve">                                                                                                      </w:t>
      </w:r>
      <w:r w:rsidR="00740000">
        <w:t>Ksenija Flack-Makitan</w:t>
      </w:r>
    </w:p>
    <w:sectPr w:rsidSect="00044EEF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967" w:rsidR="00025967">
      <w:r>
        <w:separator/>
      </w:r>
    </w:p>
  </w:endnote>
  <w:endnote w:id="0" w:type="continuationSeparator">
    <w:p w:rsidRDefault="00025967" w:rsidR="00025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967" w:rsidR="00025967">
      <w:r>
        <w:separator/>
      </w:r>
    </w:p>
  </w:footnote>
  <w:footnote w:id="0" w:type="continuationSeparator">
    <w:p w:rsidRDefault="00025967" w:rsidR="000259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39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5967"/>
    <w:rsid w:val="00044EEF"/>
    <w:rsid w:val="000853E3"/>
    <w:rsid w:val="000D3AEC"/>
    <w:rsid w:val="000D41E5"/>
    <w:rsid w:val="000E1119"/>
    <w:rsid w:val="000E51F0"/>
    <w:rsid w:val="000F0403"/>
    <w:rsid w:val="000F2F9A"/>
    <w:rsid w:val="001159F0"/>
    <w:rsid w:val="00121DEA"/>
    <w:rsid w:val="001B72D6"/>
    <w:rsid w:val="001E6833"/>
    <w:rsid w:val="002055B4"/>
    <w:rsid w:val="00274464"/>
    <w:rsid w:val="00290391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F0490"/>
    <w:rsid w:val="00525276"/>
    <w:rsid w:val="005253B8"/>
    <w:rsid w:val="00550E19"/>
    <w:rsid w:val="00581316"/>
    <w:rsid w:val="005B47F2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E2B"/>
    <w:rsid w:val="00693CD2"/>
    <w:rsid w:val="006C1AAA"/>
    <w:rsid w:val="006F25A8"/>
    <w:rsid w:val="00733A5A"/>
    <w:rsid w:val="00735822"/>
    <w:rsid w:val="00735B37"/>
    <w:rsid w:val="00740000"/>
    <w:rsid w:val="00741660"/>
    <w:rsid w:val="00775CA7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64A0E"/>
    <w:rsid w:val="008A024C"/>
    <w:rsid w:val="008A1B8E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15E52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396D"/>
    <w:rsid w:val="00BF5CAE"/>
    <w:rsid w:val="00C14471"/>
    <w:rsid w:val="00C15721"/>
    <w:rsid w:val="00C7158A"/>
    <w:rsid w:val="00C71B6D"/>
    <w:rsid w:val="00C761EF"/>
    <w:rsid w:val="00C83918"/>
    <w:rsid w:val="00C95F18"/>
    <w:rsid w:val="00CA4C65"/>
    <w:rsid w:val="00CA6B5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75B7F"/>
    <w:rsid w:val="00D8212F"/>
    <w:rsid w:val="00D85512"/>
    <w:rsid w:val="00DA54DB"/>
    <w:rsid w:val="00DE5384"/>
    <w:rsid w:val="00E024D4"/>
    <w:rsid w:val="00E1490A"/>
    <w:rsid w:val="00E169F2"/>
    <w:rsid w:val="00E2093F"/>
    <w:rsid w:val="00E72541"/>
    <w:rsid w:val="00E82B62"/>
    <w:rsid w:val="00E93171"/>
    <w:rsid w:val="00EA5D61"/>
    <w:rsid w:val="00EC7988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6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B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B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B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B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6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B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B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B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B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LAVANDA</izvorni_sadrzaj>
    <derivirana_varijabla naziv="DomainObject.Predmet.ProtustrankaFormated_1">  POLJOPRIVREDNA ZADRUGA LAVANDA</derivirana_varijabla>
  </DomainObject.Predmet.ProtustrankaFormated>
  <DomainObject.Predmet.ProtustrankaFormatedOIB>
    <izvorni_sadrzaj>  POLJOPRIVREDNA ZADRUGA LAVANDA, OIB 69272419713</izvorni_sadrzaj>
    <derivirana_varijabla naziv="DomainObject.Predmet.ProtustrankaFormatedOIB_1">  POLJOPRIVREDNA ZADRUGA LAVANDA, OIB 69272419713</derivirana_varijabla>
  </DomainObject.Predmet.ProtustrankaFormatedOIB>
  <DomainObject.Predmet.ProtustrankaFormatedWithAdress>
    <izvorni_sadrzaj> POLJOPRIVREDNA ZADRUGA LAVANDA, A. G. Matoša 15, 48214 Sveti Ivan Žabno</izvorni_sadrzaj>
    <derivirana_varijabla naziv="DomainObject.Predmet.ProtustrankaFormatedWithAdress_1"> POLJOPRIVREDNA ZADRUGA LAVANDA, A. G. Matoša 15, 48214 Sveti Ivan Žabno</derivirana_varijabla>
  </DomainObject.Predmet.ProtustrankaFormatedWithAdress>
  <DomainObject.Predmet.ProtustrankaFormatedWithAdressOIB>
    <izvorni_sadrzaj> POLJOPRIVREDNA ZADRUGA LAVANDA, OIB 69272419713, A. G. Matoša 15, 48214 Sveti Ivan Žabno</izvorni_sadrzaj>
    <derivirana_varijabla naziv="DomainObject.Predmet.ProtustrankaFormatedWithAdressOIB_1"> POLJOPRIVREDNA ZADRUGA LAVANDA, OIB 69272419713, A. G. Matoša 15, 48214 Sveti Ivan Žabno</derivirana_varijabla>
  </DomainObject.Predmet.ProtustrankaFormatedWithAdressOIB>
  <DomainObject.Predmet.ProtustrankaWithAdress>
    <izvorni_sadrzaj>POLJOPRIVREDNA ZADRUGA LAVANDA A. G. Matoša 15, 48214 Sveti Ivan Žabno</izvorni_sadrzaj>
    <derivirana_varijabla naziv="DomainObject.Predmet.ProtustrankaWithAdress_1">POLJOPRIVREDNA ZADRUGA LAVANDA A. G. Matoša 15, 48214 Sveti Ivan Žabno</derivirana_varijabla>
  </DomainObject.Predmet.ProtustrankaWithAdress>
  <DomainObject.Predmet.ProtustrankaWithAdressOIB>
    <izvorni_sadrzaj>POLJOPRIVREDNA ZADRUGA LAVANDA, OIB 69272419713, A. G. Matoša 15, 48214 Sveti Ivan Žabno</izvorni_sadrzaj>
    <derivirana_varijabla naziv="DomainObject.Predmet.ProtustrankaWithAdressOIB_1">POLJOPRIVREDNA ZADRUGA LAVANDA, OIB 69272419713, A. G. Matoša 15, 48214 Sveti Ivan Žabno</derivirana_varijabla>
  </DomainObject.Predmet.ProtustrankaWithAdressOIB>
  <DomainObject.Predmet.ProtustrankaNazivFormated>
    <izvorni_sadrzaj>POLJOPRIVREDNA ZADRUGA LAVANDA</izvorni_sadrzaj>
    <derivirana_varijabla naziv="DomainObject.Predmet.ProtustrankaNazivFormated_1">POLJOPRIVREDNA ZADRUGA LAVANDA</derivirana_varijabla>
  </DomainObject.Predmet.ProtustrankaNazivFormated>
  <DomainObject.Predmet.ProtustrankaNazivFormatedOIB>
    <izvorni_sadrzaj>POLJOPRIVREDNA ZADRUGA LAVANDA, OIB 69272419713</izvorni_sadrzaj>
    <derivirana_varijabla naziv="DomainObject.Predmet.ProtustrankaNazivFormatedOIB_1">POLJOPRIVREDNA ZADRUGA LAVANDA, OIB 69272419713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177725.34</izvorni_sadrzaj>
    <derivirana_varijabla naziv="DomainObject.Predmet.TrenutnaVrijednost_1">177725.34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LAVANDA</item>
    </izvorni_sadrzaj>
    <derivirana_varijabla naziv="DomainObject.Predmet.ProtuStrankaListFormated_1">
      <item>POLJOPRIVREDNA ZADRUGA LAVANDA</item>
    </derivirana_varijabla>
  </DomainObject.Predmet.ProtuStrankaListFormated>
  <DomainObject.Predmet.ProtuStrankaListFormatedOIB>
    <izvorni_sadrzaj>
      <item>POLJOPRIVREDNA ZADRUGA LAVANDA, OIB 69272419713</item>
    </izvorni_sadrzaj>
    <derivirana_varijabla naziv="DomainObject.Predmet.ProtuStrankaListFormatedOIB_1">
      <item>POLJOPRIVREDNA ZADRUGA LAVANDA, OIB 69272419713</item>
    </derivirana_varijabla>
  </DomainObject.Predmet.ProtuStrankaListFormatedOIB>
  <DomainObject.Predmet.ProtuStrankaListFormatedWithAdress>
    <izvorni_sadrzaj>
      <item>POLJOPRIVREDNA ZADRUGA LAVANDA, A. G. Matoša 15, 48214 Sveti Ivan Žabno</item>
    </izvorni_sadrzaj>
    <derivirana_varijabla naziv="DomainObject.Predmet.ProtuStrankaListFormatedWithAdress_1">
      <item>POLJOPRIVREDNA ZADRUGA LAVANDA, A. G. Matoša 15, 48214 Sveti Ivan Žabno</item>
    </derivirana_varijabla>
  </DomainObject.Predmet.ProtuStrankaListFormatedWithAdress>
  <DomainObject.Predmet.ProtuStrankaListFormatedWithAdressOIB>
    <izvorni_sadrzaj>
      <item>POLJOPRIVREDNA ZADRUGA LAVANDA, OIB 69272419713, A. G. Matoša 15, 48214 Sveti Ivan Žabno</item>
    </izvorni_sadrzaj>
    <derivirana_varijabla naziv="DomainObject.Predmet.ProtuStrankaListFormatedWithAdressOIB_1">
      <item>POLJOPRIVREDNA ZADRUGA LAVANDA, OIB 69272419713, A. G. Matoša 15, 48214 Sveti Ivan Žabno</item>
    </derivirana_varijabla>
  </DomainObject.Predmet.ProtuStrankaListFormatedWithAdressOIB>
  <DomainObject.Predmet.ProtuStrankaListNazivFormated>
    <izvorni_sadrzaj>
      <item>POLJOPRIVREDNA ZADRUGA LAVANDA</item>
    </izvorni_sadrzaj>
    <derivirana_varijabla naziv="DomainObject.Predmet.ProtuStrankaListNazivFormated_1">
      <item>POLJOPRIVREDNA ZADRUGA LAVANDA</item>
    </derivirana_varijabla>
  </DomainObject.Predmet.ProtuStrankaListNazivFormated>
  <DomainObject.Predmet.ProtuStrankaListNazivFormatedOIB>
    <izvorni_sadrzaj>
      <item>POLJOPRIVREDNA ZADRUGA LAVANDA, OIB 69272419713</item>
    </izvorni_sadrzaj>
    <derivirana_varijabla naziv="DomainObject.Predmet.ProtuStrankaListNazivFormatedOIB_1">
      <item>POLJOPRIVREDNA ZADRUGA LAVANDA, OIB 69272419713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LAVANDA</izvorni_sadrzaj>
    <derivirana_varijabla naziv="DomainObject.Predmet.ProtustrankaIDrugi_1">POLJOPRIVREDNA ZADRUGA LAVANDA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LAVANDA, OIB 69272419713, A. G. Matoša 15, 48214 Sveti Ivan Žabno</izvorni_sadrzaj>
    <derivirana_varijabla naziv="DomainObject.Predmet.ProtustrankaIDrugiAdressOIB_1">POLJOPRIVREDNA ZADRUGA LAVANDA, OIB 69272419713, A. G. Matoša 15,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LAVANDA</item>
      <item>E-oglasna ploča</item>
      <item>Sudski registar, Trgovački sud u Varaždinu</item>
    </izvorni_sadrzaj>
    <derivirana_varijabla naziv="DomainObject.Predmet.SudioniciListNaziv_1">
      <item>Financijska agencija</item>
      <item>POLJOPRIVREDNA ZADRUGA LAVANDA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POLJOPRIVREDNA ZADRUGA LAVANDA, OIB 69272419713, A. G. Matoša 15,48214 Sveti Ivan Žabno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POLJOPRIVREDNA ZADRUGA LAVANDA, OIB 69272419713, A. G. Matoša 15,48214 Sveti Ivan Žabno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69272419713</item>
      <item>, OIB null</item>
      <item>, OIB null</item>
    </izvorni_sadrzaj>
    <derivirana_varijabla naziv="DomainObject.Predmet.SudioniciListNazivOIB_1">
      <item>, OIB 85821130368</item>
      <item>, OIB 69272419713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2A8DFD-9DB5-4F6F-8B2D-7E20D1F1B7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1943</properties:Characters>
  <properties:Lines>47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2016-01-14T08:55:00Z</dcterms:created>
  <dc:creator>Ljubica Makovec</dc:creator>
  <cp:lastModifiedBy>Maja Marčec</cp:lastModifiedBy>
  <cp:lastPrinted>2016-01-14T08:56:00Z</cp:lastPrinted>
  <dcterms:modified xmlns:xsi="http://www.w3.org/2001/XMLSchema-instance" xsi:type="dcterms:W3CDTF">2016-01-14T08:57:00Z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