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b11d" w14:paraId="deab11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2627A">
        <w:t>PEKARSTVO - IMOTSKI d.o.o. Imotski, Dr. Josipa Mladinova 4, OIB: 68844293645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2627A" w:rsidRPr="0092627A">
        <w:t>PEKARSTVO - IMOTSKI d.o.o. Imotski, Dr. Josipa Mladinova 4, OIB: 68844293645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1C37C9">
        <w:t xml:space="preserve">od </w:t>
      </w:r>
      <w:r w:rsidR="0092627A">
        <w:t>55.645,02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F50F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2627A">
      <w:t>1208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37C9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50F7"/>
    <w:rsid w:val="008F608A"/>
    <w:rsid w:val="008F7471"/>
    <w:rsid w:val="009138A9"/>
    <w:rsid w:val="0092573E"/>
    <w:rsid w:val="0092627A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CC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0AD2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St-1208/2015</izvorni_sadrzaj>
    <derivirana_varijabla naziv="DomainObject.Predmet.OznakaBroj_1">St-1208/2015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PEKARSTVO-IMOTSKI, društvo s ograničenom odgovornošću za trgovinu i usluge</izvorni_sadrzaj>
    <derivirana_varijabla naziv="DomainObject.Predmet.ProtustrankaFormated_1">  PEKARSTVO-IMOTSKI, društvo s ograničenom odgovornošću za trgovinu i usluge</derivirana_varijabla>
  </DomainObject.Predmet.ProtustrankaFormated>
  <DomainObject.Predmet.ProtustrankaFormatedOIB>
    <izvorni_sadrzaj>  PEKARSTVO-IMOTSKI, društvo s ograničenom odgovornošću za trgovinu i usluge, OIB 68844293645</izvorni_sadrzaj>
    <derivirana_varijabla naziv="DomainObject.Predmet.ProtustrankaFormatedOIB_1">  PEKARSTVO-IMOTSKI, društvo s ograničenom odgovornošću za trgovinu i usluge, OIB 68844293645</derivirana_varijabla>
  </DomainObject.Predmet.ProtustrankaFormatedOIB>
  <DomainObject.Predmet.ProtustrankaFormatedWithAdress>
    <izvorni_sadrzaj> PEKARSTVO-IMOTSKI, društvo s ograničenom odgovornošću za trgovinu i usluge, Dr. Josipa Mladinova 4, 21260 Imotski</izvorni_sadrzaj>
    <derivirana_varijabla naziv="DomainObject.Predmet.ProtustrankaFormatedWithAdress_1"> PEKARSTVO-IMOTSKI, društvo s ograničenom odgovornošću za trgovinu i usluge, Dr. Josipa Mladinova 4, 21260 Imotski</derivirana_varijabla>
  </DomainObject.Predmet.ProtustrankaFormatedWithAdress>
  <DomainObject.Predmet.ProtustrankaFormatedWithAdressOIB>
    <izvorni_sadrzaj> PEKARSTVO-IMOTSKI, društvo s ograničenom odgovornošću za trgovinu i usluge, OIB 68844293645, Dr. Josipa Mladinova 4, 21260 Imotski</izvorni_sadrzaj>
    <derivirana_varijabla naziv="DomainObject.Predmet.ProtustrankaFormatedWithAdressOIB_1"> PEKARSTVO-IMOTSKI, društvo s ograničenom odgovornošću za trgovinu i usluge, OIB 68844293645, Dr. Josipa Mladinova 4, 21260 Imotski</derivirana_varijabla>
  </DomainObject.Predmet.ProtustrankaFormatedWithAdressOIB>
  <DomainObject.Predmet.ProtustrankaWithAdress>
    <izvorni_sadrzaj>PEKARSTVO-IMOTSKI, društvo s ograničenom odgovornošću za trgovinu i usluge Dr. Josipa Mladinova 4, 21260 Imotski</izvorni_sadrzaj>
    <derivirana_varijabla naziv="DomainObject.Predmet.ProtustrankaWithAdress_1">PEKARSTVO-IMOTSKI, društvo s ograničenom odgovornošću za trgovinu i usluge Dr. Josipa Mladinova 4, 21260 Imotski</derivirana_varijabla>
  </DomainObject.Predmet.ProtustrankaWithAdress>
  <DomainObject.Predmet.ProtustrankaWithAdressOIB>
    <izvorni_sadrzaj>PEKARSTVO-IMOTSKI, društvo s ograničenom odgovornošću za trgovinu i usluge, OIB 68844293645, Dr. Josipa Mladinova 4, 21260 Imotski</izvorni_sadrzaj>
    <derivirana_varijabla naziv="DomainObject.Predmet.ProtustrankaWithAdressOIB_1">PEKARSTVO-IMOTSKI, društvo s ograničenom odgovornošću za trgovinu i usluge, OIB 68844293645, Dr. Josipa Mladinova 4, 21260 Imotski</derivirana_varijabla>
  </DomainObject.Predmet.ProtustrankaWithAdressOIB>
  <DomainObject.Predmet.ProtustrankaNazivFormated>
    <izvorni_sadrzaj>PEKARSTVO-IMOTSKI, društvo s ograničenom odgovornošću za trgovinu i usluge</izvorni_sadrzaj>
    <derivirana_varijabla naziv="DomainObject.Predmet.ProtustrankaNazivFormated_1">PEKARSTVO-IMOTSKI, društvo s ograničenom odgovornošću za trgovinu i usluge</derivirana_varijabla>
  </DomainObject.Predmet.ProtustrankaNazivFormated>
  <DomainObject.Predmet.ProtustrankaNazivFormatedOIB>
    <izvorni_sadrzaj>PEKARSTVO-IMOTSKI, društvo s ograničenom odgovornošću za trgovinu i usluge, OIB 68844293645</izvorni_sadrzaj>
    <derivirana_varijabla naziv="DomainObject.Predmet.ProtustrankaNazivFormatedOIB_1">PEKARSTVO-IMOTSKI, društvo s ograničenom odgovornošću za trgovinu i usluge, OIB 68844293645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55645.02</izvorni_sadrzaj>
    <derivirana_varijabla naziv="DomainObject.Predmet.TrenutnaVrijednost_1">55645.02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PEKARSTVO-IMOTSKI, društvo s ograničenom odgovornošću za trgovinu i usluge</item>
    </izvorni_sadrzaj>
    <derivirana_varijabla naziv="DomainObject.Predmet.ProtuStrankaListFormated_1">
      <item>PEKARSTVO-IMOTSKI, društvo s ograničenom odgovornošću za trgovinu i usluge</item>
    </derivirana_varijabla>
  </DomainObject.Predmet.ProtuStrankaListFormated>
  <DomainObject.Predmet.ProtuStrankaListFormatedOIB>
    <izvorni_sadrzaj>
      <item>PEKARSTVO-IMOTSKI, društvo s ograničenom odgovornošću za trgovinu i usluge, OIB 68844293645</item>
    </izvorni_sadrzaj>
    <derivirana_varijabla naziv="DomainObject.Predmet.ProtuStrankaListFormatedOIB_1">
      <item>PEKARSTVO-IMOTSKI, društvo s ograničenom odgovornošću za trgovinu i usluge, OIB 68844293645</item>
    </derivirana_varijabla>
  </DomainObject.Predmet.ProtuStrankaListFormatedOIB>
  <DomainObject.Predmet.ProtuStrankaListFormatedWithAdress>
    <izvorni_sadrzaj>
      <item>PEKARSTVO-IMOTSKI, društvo s ograničenom odgovornošću za trgovinu i usluge, Dr. Josipa Mladinova 4, 21260 Imotski</item>
    </izvorni_sadrzaj>
    <derivirana_varijabla naziv="DomainObject.Predmet.ProtuStrankaListFormatedWithAdress_1">
      <item>PEKARSTVO-IMOTSKI, društvo s ograničenom odgovornošću za trgovinu i usluge, Dr. Josipa Mladinova 4, 21260 Imotski</item>
    </derivirana_varijabla>
  </DomainObject.Predmet.ProtuStrankaListFormatedWithAdress>
  <DomainObject.Predmet.ProtuStrankaListFormatedWithAdressOIB>
    <izvorni_sadrzaj>
      <item>PEKARSTVO-IMOTSKI, društvo s ograničenom odgovornošću za trgovinu i usluge, OIB 68844293645, Dr. Josipa Mladinova 4, 21260 Imotski</item>
    </izvorni_sadrzaj>
    <derivirana_varijabla naziv="DomainObject.Predmet.ProtuStrankaListFormatedWithAdressOIB_1">
      <item>PEKARSTVO-IMOTSKI, društvo s ograničenom odgovornošću za trgovinu i usluge, OIB 68844293645, Dr. Josipa Mladinova 4, 21260 Imotski</item>
    </derivirana_varijabla>
  </DomainObject.Predmet.ProtuStrankaListFormatedWithAdressOIB>
  <DomainObject.Predmet.ProtuStrankaListNazivFormated>
    <izvorni_sadrzaj>
      <item>PEKARSTVO-IMOTSKI, društvo s ograničenom odgovornošću za trgovinu i usluge</item>
    </izvorni_sadrzaj>
    <derivirana_varijabla naziv="DomainObject.Predmet.ProtuStrankaListNazivFormated_1">
      <item>PEKARSTVO-IMOTSKI, društvo s ograničenom odgovornošću za trgovinu i usluge</item>
    </derivirana_varijabla>
  </DomainObject.Predmet.ProtuStrankaListNazivFormated>
  <DomainObject.Predmet.ProtuStrankaListNazivFormatedOIB>
    <izvorni_sadrzaj>
      <item>PEKARSTVO-IMOTSKI, društvo s ograničenom odgovornošću za trgovinu i usluge, OIB 68844293645</item>
    </izvorni_sadrzaj>
    <derivirana_varijabla naziv="DomainObject.Predmet.ProtuStrankaListNazivFormatedOIB_1">
      <item>PEKARSTVO-IMOTSKI, društvo s ograničenom odgovornošću za trgovinu i usluge, OIB 68844293645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PEKARSTVO-IMOTSKI, društvo s ograničenom odgovornošću za trgovinu i usluge</izvorni_sadrzaj>
    <derivirana_varijabla naziv="DomainObject.Predmet.ProtustrankaIDrugi_1">PEKARSTVO-IMOTSKI,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PEKARSTVO-IMOTSKI, društvo s ograničenom odgovornošću za trgovinu i usluge, OIB 68844293645, Dr. Josipa Mladinova 4, 21260 Imotski</izvorni_sadrzaj>
    <derivirana_varijabla naziv="DomainObject.Predmet.ProtustrankaIDrugiAdressOIB_1">PEKARSTVO-IMOTSKI, društvo s ograničenom odgovornošću za trgovinu i usluge, OIB 68844293645, Dr. Josipa Mladinova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PEKARSTVO-IMOTSKI, društvo s ograničenom odgovornošću za trgovinu i usluge</item>
      <item>FINANCIJSKA AGENCIJA RC SPLIT</item>
    </izvorni_sadrzaj>
    <derivirana_varijabla naziv="DomainObject.Predmet.SudioniciListNaziv_1">
      <item>PEKARSTVO-IMOTSKI, društvo s ograničenom odgovornošću za trgovinu i usluge</item>
      <item>FINANCIJSKA AGENCIJA RC SPLIT</item>
    </derivirana_varijabla>
  </DomainObject.Predmet.SudioniciListNaziv>
  <DomainObject.Predmet.SudioniciListAdressOIB>
    <izvorni_sadrzaj>
      <item>PEKARSTVO-IMOTSKI, društvo s ograničenom odgovornošću za trgovinu i usluge, OIB 68844293645, Dr. Josipa Mladinova 4,21260 Imotski</item>
      <item>FINANCIJSKA AGENCIJA RC SPLIT, OIB 85821130368, Mažuranićevo šetalište 24b,21000 Split</item>
    </izvorni_sadrzaj>
    <derivirana_varijabla naziv="DomainObject.Predmet.SudioniciListAdressOIB_1">
      <item>PEKARSTVO-IMOTSKI, društvo s ograničenom odgovornošću za trgovinu i usluge, OIB 68844293645, Dr. Josipa Mladinova 4,21260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68844293645</item>
      <item>, OIB 85821130368</item>
    </izvorni_sadrzaj>
    <derivirana_varijabla naziv="DomainObject.Predmet.SudioniciListNazivOIB_1">
      <item>, OIB 68844293645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A7C51-69EE-44D2-9739-F03DC31E5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360</properties:Words>
  <properties:Characters>1994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2016-02-02T08:55:00Z</dcterms:created>
  <dc:creator>nmarkovic</dc:creator>
  <cp:lastModifiedBy>Ana Golub Gruić</cp:lastModifiedBy>
  <cp:lastPrinted>2016-02-02T08:55:00Z</cp:lastPrinted>
  <dcterms:modified xmlns:xsi="http://www.w3.org/2001/XMLSchema-instance" xsi:type="dcterms:W3CDTF">2016-02-02T11:12:00Z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