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0afd" w14:paraId="3f50af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65C2">
        <w:t>810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9765C2">
        <w:t>BOĆARSKI KLUB HRVATSKIH VOJNIH INVALIDA DOMOVINSKOG RATA TREŠNJEVKA, Zagreb, Ozaljska 16 (</w:t>
      </w:r>
      <w:r w:rsidR="009765C2" w:rsidRPr="00CB5EF6">
        <w:t xml:space="preserve">OIB: </w:t>
      </w:r>
      <w:r w:rsidR="009765C2">
        <w:t>67948980369)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765C2">
        <w:t>5.578,82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0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A6065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15283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St-810/2018</izvorni_sadrzaj>
    <derivirana_varijabla naziv="DomainObject.Predmet.OznakaBroj_1">St-810/2018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HRVATSKH VOJNIH INVALIDA DOMOVINSKOG RATA TREŠNJEVKA</izvorni_sadrzaj>
    <derivirana_varijabla naziv="DomainObject.Predmet.ProtustrankaFormated_1">  BOĆARSKI KLUB HRVATSKH VOJNIH INVALIDA DOMOVINSKOG RATA TREŠNJEVKA</derivirana_varijabla>
  </DomainObject.Predmet.ProtustrankaFormated>
  <DomainObject.Predmet.ProtustrankaFormatedOIB>
    <izvorni_sadrzaj>  BOĆARSKI KLUB HRVATSKH VOJNIH INVALIDA DOMOVINSKOG RATA TREŠNJEVKA, OIB 67948980369</izvorni_sadrzaj>
    <derivirana_varijabla naziv="DomainObject.Predmet.ProtustrankaFormatedOIB_1">  BOĆARSKI KLUB HRVATSKH VOJNIH INVALIDA DOMOVINSKOG RATA TREŠNJEVKA, OIB 67948980369</derivirana_varijabla>
  </DomainObject.Predmet.ProtustrankaFormatedOIB>
  <DomainObject.Predmet.ProtustrankaFormatedWithAdress>
    <izvorni_sadrzaj> BOĆARSKI KLUB HRVATSKH VOJNIH INVALIDA DOMOVINSKOG RATA TREŠNJEVKA, Ozaljska 16, 10000 Zagreb</izvorni_sadrzaj>
    <derivirana_varijabla naziv="DomainObject.Predmet.ProtustrankaFormatedWithAdress_1"> BOĆARSKI KLUB HRVATSKH VOJNIH INVALIDA DOMOVINSKOG RATA TREŠNJEVKA, Ozaljska 16, 10000 Zagreb</derivirana_varijabla>
  </DomainObject.Predmet.ProtustrankaFormatedWithAdress>
  <DomainObject.Predmet.ProtustrankaFormatedWithAdressOIB>
    <izvorni_sadrzaj> BOĆARSKI KLUB HRVATSKH VOJNIH INVALIDA DOMOVINSKOG RATA TREŠNJEVKA, OIB 67948980369, Ozaljska 16, 10000 Zagreb</izvorni_sadrzaj>
    <derivirana_varijabla naziv="DomainObject.Predmet.ProtustrankaFormatedWithAdressOIB_1"> BOĆARSKI KLUB HRVATSKH VOJNIH INVALIDA DOMOVINSKOG RATA TREŠNJEVKA, OIB 67948980369, Ozaljska 16, 10000 Zagreb</derivirana_varijabla>
  </DomainObject.Predmet.ProtustrankaFormatedWithAdressOIB>
  <DomainObject.Predmet.ProtustrankaWithAdress>
    <izvorni_sadrzaj>BOĆARSKI KLUB HRVATSKH VOJNIH INVALIDA DOMOVINSKOG RATA TREŠNJEVKA Ozaljska 16, 10000 Zagreb</izvorni_sadrzaj>
    <derivirana_varijabla naziv="DomainObject.Predmet.ProtustrankaWithAdress_1">BOĆARSKI KLUB HRVATSKH VOJNIH INVALIDA DOMOVINSKOG RATA TREŠNJEVKA Ozaljska 16, 10000 Zagreb</derivirana_varijabla>
  </DomainObject.Predmet.ProtustrankaWithAdress>
  <DomainObject.Predmet.ProtustrankaWithAdressOIB>
    <izvorni_sadrzaj>BOĆARSKI KLUB HRVATSKH VOJNIH INVALIDA DOMOVINSKOG RATA TREŠNJEVKA, OIB 67948980369, Ozaljska 16, 10000 Zagreb</izvorni_sadrzaj>
    <derivirana_varijabla naziv="DomainObject.Predmet.ProtustrankaWithAdressOIB_1">BOĆARSKI KLUB HRVATSKH VOJNIH INVALIDA DOMOVINSKOG RATA TREŠNJEVKA, OIB 67948980369, Ozaljska 16, 10000 Zagreb</derivirana_varijabla>
  </DomainObject.Predmet.ProtustrankaWithAdressOIB>
  <DomainObject.Predmet.ProtustrankaNazivFormated>
    <izvorni_sadrzaj>BOĆARSKI KLUB HRVATSKH VOJNIH INVALIDA DOMOVINSKOG RATA TREŠNJEVKA</izvorni_sadrzaj>
    <derivirana_varijabla naziv="DomainObject.Predmet.ProtustrankaNazivFormated_1">BOĆARSKI KLUB HRVATSKH VOJNIH INVALIDA DOMOVINSKOG RATA TREŠNJEVKA</derivirana_varijabla>
  </DomainObject.Predmet.ProtustrankaNazivFormated>
  <DomainObject.Predmet.ProtustrankaNazivFormatedOIB>
    <izvorni_sadrzaj>BOĆARSKI KLUB HRVATSKH VOJNIH INVALIDA DOMOVINSKOG RATA TREŠNJEVKA, OIB 67948980369</izvorni_sadrzaj>
    <derivirana_varijabla naziv="DomainObject.Predmet.ProtustrankaNazivFormatedOIB_1">BOĆARSKI KLUB HRVATSKH VOJNIH INVALIDA DOMOVINSKOG RATA TREŠNJEVKA, OIB 67948980369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BOĆARSKI KLUB HRVATSKH VOJNIH INVALIDA DOMOVINSKOG RATA TREŠNJEVKA</item>
    </izvorni_sadrzaj>
    <derivirana_varijabla naziv="DomainObject.Predmet.ProtuStrankaListFormated_1">
      <item>BOĆARSKI KLUB HRVATSKH VOJNIH INVALIDA DOMOVINSKOG RATA TREŠNJEVKA</item>
    </derivirana_varijabla>
  </DomainObject.Predmet.ProtuStrankaListFormated>
  <DomainObject.Predmet.ProtuStrankaListFormatedOIB>
    <izvorni_sadrzaj>
      <item>BOĆARSKI KLUB HRVATSKH VOJNIH INVALIDA DOMOVINSKOG RATA TREŠNJEVKA, OIB 67948980369</item>
    </izvorni_sadrzaj>
    <derivirana_varijabla naziv="DomainObject.Predmet.ProtuStrankaListFormatedOIB_1">
      <item>BOĆARSKI KLUB HRVATSKH VOJNIH INVALIDA DOMOVINSKOG RATA TREŠNJEVKA, OIB 67948980369</item>
    </derivirana_varijabla>
  </DomainObject.Predmet.ProtuStrankaListFormatedOIB>
  <DomainObject.Predmet.ProtuStrankaListFormatedWithAdress>
    <izvorni_sadrzaj>
      <item>BOĆARSKI KLUB HRVATSKH VOJNIH INVALIDA DOMOVINSKOG RATA TREŠNJEVKA, Ozaljska 16, 10000 Zagreb</item>
    </izvorni_sadrzaj>
    <derivirana_varijabla naziv="DomainObject.Predmet.ProtuStrankaListFormatedWithAdress_1">
      <item>BOĆARSKI KLUB HRVATSKH VOJNIH INVALIDA DOMOVINSKOG RATA TREŠNJEVKA, Ozaljska 16, 10000 Zagreb</item>
    </derivirana_varijabla>
  </DomainObject.Predmet.ProtuStrankaListFormatedWithAdress>
  <DomainObject.Predmet.ProtuStrankaListFormatedWithAdressOIB>
    <izvorni_sadrzaj>
      <item>BOĆARSKI KLUB HRVATSKH VOJNIH INVALIDA DOMOVINSKOG RATA TREŠNJEVKA, OIB 67948980369, Ozaljska 16, 10000 Zagreb</item>
    </izvorni_sadrzaj>
    <derivirana_varijabla naziv="DomainObject.Predmet.ProtuStrankaListFormatedWithAdressOIB_1">
      <item>BOĆARSKI KLUB HRVATSKH VOJNIH INVALIDA DOMOVINSKOG RATA TREŠNJEVKA, OIB 67948980369, Ozaljska 16, 10000 Zagreb</item>
    </derivirana_varijabla>
  </DomainObject.Predmet.ProtuStrankaListFormatedWithAdressOIB>
  <DomainObject.Predmet.ProtuStrankaListNazivFormated>
    <izvorni_sadrzaj>
      <item>BOĆARSKI KLUB HRVATSKH VOJNIH INVALIDA DOMOVINSKOG RATA TREŠNJEVKA</item>
    </izvorni_sadrzaj>
    <derivirana_varijabla naziv="DomainObject.Predmet.ProtuStrankaListNazivFormated_1">
      <item>BOĆARSKI KLUB HRVATSKH VOJNIH INVALIDA DOMOVINSKOG RATA TREŠNJEVKA</item>
    </derivirana_varijabla>
  </DomainObject.Predmet.ProtuStrankaListNazivFormated>
  <DomainObject.Predmet.ProtuStrankaListNazivFormatedOIB>
    <izvorni_sadrzaj>
      <item>BOĆARSKI KLUB HRVATSKH VOJNIH INVALIDA DOMOVINSKOG RATA TREŠNJEVKA, OIB 67948980369</item>
    </izvorni_sadrzaj>
    <derivirana_varijabla naziv="DomainObject.Predmet.ProtuStrankaListNazivFormatedOIB_1">
      <item>BOĆARSKI KLUB HRVATSKH VOJNIH INVALIDA DOMOVINSKOG RATA TREŠNJEVKA, OIB 67948980369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BOĆARSKI KLUB HRVATSKH VOJNIH INVALIDA DOMOVINSKOG RATA TREŠNJEVKA</izvorni_sadrzaj>
    <derivirana_varijabla naziv="DomainObject.Predmet.ProtustrankaIDrugi_1">BOĆARSKI KLUB HRVATSKH VOJNIH INVALIDA DOMOVINSKOG RATA TREŠNJEVKA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BOĆARSKI KLUB HRVATSKH VOJNIH INVALIDA DOMOVINSKOG RATA TREŠNJEVKA, OIB 67948980369, Ozaljska 16, 10000 Zagreb</izvorni_sadrzaj>
    <derivirana_varijabla naziv="DomainObject.Predmet.ProtustrankaIDrugiAdressOIB_1">BOĆARSKI KLUB HRVATSKH VOJNIH INVALIDA DOMOVINSKOG RATA TREŠNJEVKA, OIB 67948980369, Ozaljska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BOĆARSKI KLUB HRVATSKH VOJNIH INVALIDA DOMOVINSKOG RATA TREŠNJEVKA</item>
    </izvorni_sadrzaj>
    <derivirana_varijabla naziv="DomainObject.Predmet.SudioniciListNaziv_1">
      <item>FINA Regionalni centar Zagreb</item>
      <item>BOĆARSKI KLUB HRVATSKH VOJNIH INVALIDA DOMOVINSKOG RATA TREŠNJEVKA</item>
    </derivirana_varijabla>
  </DomainObject.Predmet.SudioniciListNaziv>
  <DomainObject.Predmet.SudioniciListAdressOIB>
    <izvorni_sadrzaj>
      <item>FINA Regionalni centar Zagreb, OIB 85821130368, Trg svibanjskih žrtava 1995. 1,10000 Zagreb</item>
      <item>BOĆARSKI KLUB HRVATSKH VOJNIH INVALIDA DOMOVINSKOG RATA TREŠNJEVKA, OIB 67948980369, Ozaljska 16,10000 Zagreb</item>
    </izvorni_sadrzaj>
    <derivirana_varijabla naziv="DomainObject.Predmet.SudioniciListAdressOIB_1">
      <item>FINA Regionalni centar Zagreb, OIB 85821130368, Trg svibanjskih žrtava 1995. 1,10000 Zagreb</item>
      <item>BOĆARSKI KLUB HRVATSKH VOJNIH INVALIDA DOMOVINSKOG RATA TREŠNJEVKA, OIB 67948980369, Ozaljska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67948980369</item>
    </izvorni_sadrzaj>
    <derivirana_varijabla naziv="DomainObject.Predmet.SudioniciListNazivOIB_1">
      <item>, OIB 85821130368</item>
      <item>, OIB 67948980369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E4E20-9073-44BC-9BEF-3E658D2D5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2018-05-11T11:58:00Z</dcterms:created>
  <dc:creator>ilukac</dc:creator>
  <cp:lastModifiedBy>Marina Radaković</cp:lastModifiedBy>
  <cp:lastPrinted>2018-05-15T08:40:00Z</cp:lastPrinted>
  <dcterms:modified xmlns:xsi="http://www.w3.org/2001/XMLSchema-instance" xsi:type="dcterms:W3CDTF">2018-05-15T08:40:00Z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