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3ef07" w14:paraId="cb3ef07" w:rsidRDefault="00A974B8" w:rsidP="00A974B8" w:rsidR="00A974B8" w:rsidRPr="00A974B8">
      <w:pPr>
        <w15:collapsed w:val="false"/>
      </w:pPr>
      <w:bookmarkStart w:name="_GoBack" w:id="0"/>
      <w:bookmarkEnd w:id="0"/>
    </w:p>
    <w:p w:rsidRDefault="00A974B8" w:rsidP="00A974B8" w:rsidR="00A974B8" w:rsidRPr="00A974B8"/>
    <w:p w:rsidRDefault="008F3C9C" w:rsidP="00A974B8" w:rsidR="008F3C9C"/>
    <w:p w:rsidRDefault="008F3C9C" w:rsidP="00A974B8" w:rsidR="008F3C9C"/>
    <w:p w:rsidRDefault="00A974B8" w:rsidP="00A974B8" w:rsidR="00A974B8" w:rsidRPr="00243823">
      <w:r w:rsidRPr="00243823">
        <w:t>REPUBLIKA HRVATSKA</w:t>
      </w:r>
    </w:p>
    <w:p w:rsidRDefault="00A974B8" w:rsidP="00A974B8" w:rsidR="00A974B8" w:rsidRPr="00243823">
      <w:r w:rsidRPr="00243823">
        <w:t>TRGOVAČKI SUD U ZADRU</w:t>
      </w:r>
    </w:p>
    <w:p w:rsidRDefault="00A974B8" w:rsidP="00A974B8" w:rsidR="00A974B8" w:rsidRPr="00243823">
      <w:r w:rsidRPr="00243823">
        <w:t>Dr. Franje Tuđmana 35</w:t>
      </w:r>
      <w:r w:rsidRPr="00243823">
        <w:tab/>
      </w:r>
      <w:r w:rsidRPr="00243823">
        <w:tab/>
      </w:r>
      <w:r w:rsidRPr="00243823">
        <w:tab/>
      </w:r>
      <w:r w:rsidRPr="00243823">
        <w:tab/>
      </w:r>
      <w:r w:rsidRPr="00243823">
        <w:tab/>
      </w:r>
      <w:r w:rsidRPr="00243823">
        <w:tab/>
      </w:r>
    </w:p>
    <w:p w:rsidRDefault="00A974B8" w:rsidP="00A974B8" w:rsidR="00A974B8" w:rsidRPr="00243823"/>
    <w:p w:rsidRDefault="00A974B8" w:rsidP="00A974B8" w:rsidR="00A974B8" w:rsidRPr="00243823">
      <w:pPr>
        <w:jc w:val="center"/>
      </w:pPr>
      <w:r w:rsidRPr="00243823">
        <w:t xml:space="preserve">R E P U B L I K A  H R V A T S K A </w:t>
      </w:r>
    </w:p>
    <w:p w:rsidRDefault="00A974B8" w:rsidP="00A974B8" w:rsidR="00A974B8" w:rsidRPr="00243823"/>
    <w:p w:rsidRDefault="00A974B8" w:rsidP="00A974B8" w:rsidR="00A974B8" w:rsidRPr="00243823">
      <w:pPr>
        <w:jc w:val="center"/>
      </w:pPr>
      <w:r w:rsidRPr="00243823">
        <w:t>R J E Š E N J E</w:t>
      </w:r>
    </w:p>
    <w:p w:rsidRDefault="00A974B8" w:rsidP="00A974B8" w:rsidR="00A974B8" w:rsidRPr="00243823"/>
    <w:p w:rsidRDefault="00A974B8" w:rsidP="00C0239E" w:rsidR="0023258F" w:rsidRPr="00243823">
      <w:pPr>
        <w:jc w:val="both"/>
      </w:pPr>
      <w:r w:rsidRPr="00243823">
        <w:tab/>
        <w:t xml:space="preserve">Trgovački sud u Zadru, po sutkinji </w:t>
      </w:r>
      <w:r w:rsidR="00B537A6" w:rsidRPr="00243823">
        <w:t>Ani Markač</w:t>
      </w:r>
      <w:r w:rsidRPr="00243823">
        <w:t>, povodom prijedloga dužnika</w:t>
      </w:r>
      <w:r w:rsidR="0023258F" w:rsidRPr="00243823">
        <w:t xml:space="preserve"> </w:t>
      </w:r>
      <w:r w:rsidR="001B5C7D">
        <w:t xml:space="preserve">DALMATINSKA MARIKULTURA – DALMAR d.o.o. za proizvodnju ribe, trgovinu i usluge, Pakoštane, Obala kralja Petra Krešimira IV., br. 64, OIB: 24336383109, kojeg zastupa punomoćnica Ivana Dominković Cecelja, odvjetnica u Odvjetničkom društvu Dominković i partneri d.o.o., Zagreb, Radnička cesta 80, </w:t>
      </w:r>
      <w:r w:rsidR="00243823">
        <w:t>11</w:t>
      </w:r>
      <w:r w:rsidR="00EE5B7E" w:rsidRPr="00243823">
        <w:t xml:space="preserve">. </w:t>
      </w:r>
      <w:r w:rsidR="00243823">
        <w:t xml:space="preserve">prosinca </w:t>
      </w:r>
      <w:r w:rsidR="00997D24" w:rsidRPr="00243823">
        <w:t xml:space="preserve">2017. </w:t>
      </w:r>
      <w:r w:rsidR="00B537A6" w:rsidRPr="00243823">
        <w:t xml:space="preserve"> </w:t>
      </w:r>
      <w:r w:rsidRPr="00243823">
        <w:t xml:space="preserve"> </w:t>
      </w:r>
    </w:p>
    <w:p w:rsidRDefault="00A974B8" w:rsidP="00A974B8" w:rsidR="00A974B8" w:rsidRPr="00243823">
      <w:pPr>
        <w:jc w:val="center"/>
      </w:pPr>
      <w:r w:rsidRPr="00243823">
        <w:t>r i j e š i o   j e</w:t>
      </w:r>
    </w:p>
    <w:p w:rsidRDefault="003616F1" w:rsidP="003616F1" w:rsidR="003616F1" w:rsidRPr="00243823">
      <w:pPr>
        <w:jc w:val="both"/>
      </w:pPr>
    </w:p>
    <w:p w:rsidRDefault="003616F1" w:rsidP="003616F1" w:rsidR="003616F1" w:rsidRPr="00243823">
      <w:pPr>
        <w:jc w:val="both"/>
      </w:pPr>
      <w:r w:rsidRPr="00243823">
        <w:t>I.</w:t>
      </w:r>
      <w:r w:rsidRPr="00243823">
        <w:tab/>
        <w:t>Određuje se ročište radi sklapanja predstečajne nagodbe nad dužnikom</w:t>
      </w:r>
      <w:r w:rsidR="00243823" w:rsidRPr="00243823">
        <w:t xml:space="preserve"> </w:t>
      </w:r>
      <w:r w:rsidR="001B5C7D">
        <w:t>DALMATINSKA MARIKULTURA – DALMAR d.o.o. za proizvodnju ribe, trgovinu i usluge, Pakoštane, Obala kralja Petra Krešimira IV., br. 64, OIB: 24336383109</w:t>
      </w:r>
      <w:r w:rsidR="0023258F" w:rsidRPr="00243823">
        <w:t xml:space="preserve">, </w:t>
      </w:r>
      <w:r w:rsidRPr="00243823">
        <w:rPr>
          <w:u w:val="single"/>
        </w:rPr>
        <w:t xml:space="preserve">za dan </w:t>
      </w:r>
      <w:r w:rsidR="00243823">
        <w:rPr>
          <w:u w:val="single"/>
        </w:rPr>
        <w:t xml:space="preserve">28. prosinca 2017. </w:t>
      </w:r>
      <w:r w:rsidRPr="00243823">
        <w:rPr>
          <w:u w:val="single"/>
        </w:rPr>
        <w:t xml:space="preserve">u </w:t>
      </w:r>
      <w:r w:rsidR="008D5AB1">
        <w:rPr>
          <w:u w:val="single"/>
        </w:rPr>
        <w:t>10,45</w:t>
      </w:r>
      <w:r w:rsidRPr="00243823">
        <w:rPr>
          <w:u w:val="single"/>
        </w:rPr>
        <w:t xml:space="preserve"> sati u prostorijama Trgovačkog suda u Zadru, Dr. Franje Tuđmana 35, soba broj 14/I.</w:t>
      </w:r>
      <w:r w:rsidR="001B5C7D">
        <w:rPr>
          <w:u w:val="single"/>
        </w:rPr>
        <w:t xml:space="preserve"> </w:t>
      </w:r>
    </w:p>
    <w:p w:rsidRDefault="003616F1" w:rsidP="003616F1" w:rsidR="003616F1" w:rsidRPr="00243823">
      <w:pPr>
        <w:ind w:left="1065"/>
        <w:jc w:val="both"/>
        <w:rPr>
          <w:u w:val="single"/>
        </w:rPr>
      </w:pPr>
    </w:p>
    <w:p w:rsidRDefault="003616F1" w:rsidP="003616F1" w:rsidR="003616F1">
      <w:pPr>
        <w:jc w:val="both"/>
      </w:pPr>
      <w:r>
        <w:t>II.</w:t>
      </w:r>
      <w:r>
        <w:tab/>
        <w:t xml:space="preserve">O ročištu iz točke II. ovog rješenja oglasom se obavještavaju dužnik i svi vjerovnici koji su prihvatili </w:t>
      </w:r>
      <w:r w:rsidR="00243823">
        <w:t xml:space="preserve">Izmijenjeni </w:t>
      </w:r>
      <w:r>
        <w:t>plan financijskog i operativnog restrukturiranja.</w:t>
      </w:r>
    </w:p>
    <w:p w:rsidRDefault="003616F1" w:rsidP="003616F1" w:rsidR="003616F1">
      <w:pPr>
        <w:ind w:firstLine="708"/>
        <w:jc w:val="both"/>
      </w:pPr>
    </w:p>
    <w:p w:rsidRDefault="003616F1" w:rsidP="003616F1" w:rsidR="003616F1">
      <w:pPr>
        <w:jc w:val="both"/>
      </w:pPr>
      <w:r>
        <w:t>III.</w:t>
      </w:r>
      <w:r>
        <w:tab/>
        <w:t xml:space="preserve">Oglas će biti objavljen isticanjem na e-Oglasnoj ploči ovog suda i objavom na web-stranici Financijske agencije, Regionalni centar </w:t>
      </w:r>
      <w:r w:rsidR="0023258F">
        <w:t>Zagreb</w:t>
      </w:r>
      <w:r>
        <w:t>, najkasnije 8 (osam) dana prije dana održavanja ročišta.</w:t>
      </w:r>
    </w:p>
    <w:p w:rsidRDefault="003616F1" w:rsidP="003616F1" w:rsidR="003616F1">
      <w:pPr>
        <w:jc w:val="both"/>
      </w:pPr>
      <w:r>
        <w:tab/>
      </w:r>
    </w:p>
    <w:p w:rsidRDefault="003616F1" w:rsidP="003616F1" w:rsidR="003616F1">
      <w:pPr>
        <w:ind w:left="705"/>
        <w:jc w:val="center"/>
      </w:pPr>
      <w:r>
        <w:t>U Zadru</w:t>
      </w:r>
      <w:r w:rsidR="00243823">
        <w:t xml:space="preserve"> 11. prosinca </w:t>
      </w:r>
      <w:r>
        <w:t>2017.</w:t>
      </w:r>
    </w:p>
    <w:p w:rsidRDefault="003616F1" w:rsidP="003616F1" w:rsidR="003616F1">
      <w:pPr>
        <w:tabs>
          <w:tab w:pos="9072" w:val="right"/>
        </w:tabs>
      </w:pPr>
    </w:p>
    <w:p w:rsidRDefault="00DE1DC6" w:rsidP="00DE1DC6" w:rsidR="003616F1">
      <w:pPr>
        <w:tabs>
          <w:tab w:pos="9072" w:val="right"/>
        </w:tabs>
      </w:pPr>
      <w:r>
        <w:t xml:space="preserve">Za točnost otpravka – ovlaštena službenica </w:t>
      </w:r>
      <w:r>
        <w:tab/>
      </w:r>
      <w:r w:rsidR="003616F1">
        <w:t>Sutkinja</w:t>
      </w:r>
    </w:p>
    <w:p w:rsidRDefault="00DE1DC6" w:rsidP="00DE1DC6" w:rsidR="003616F1">
      <w:r>
        <w:t xml:space="preserve">Martina Kalmeta </w:t>
      </w:r>
      <w:r w:rsidR="003616F1">
        <w:tab/>
      </w:r>
      <w:r w:rsidR="003616F1">
        <w:tab/>
      </w:r>
      <w:r w:rsidR="003616F1">
        <w:tab/>
      </w:r>
      <w:r w:rsidR="003616F1">
        <w:tab/>
        <w:t xml:space="preserve">                 </w:t>
      </w:r>
      <w:r w:rsidR="008F3C9C">
        <w:t xml:space="preserve">                        </w:t>
      </w:r>
      <w:r>
        <w:t xml:space="preserve">            </w:t>
      </w:r>
      <w:r w:rsidR="003616F1">
        <w:t>Ana Markač</w:t>
      </w:r>
      <w:r>
        <w:t>, v.r.</w:t>
      </w:r>
    </w:p>
    <w:p w:rsidRDefault="003616F1" w:rsidP="00D45F28" w:rsidR="003616F1">
      <w:pPr>
        <w:tabs>
          <w:tab w:pos="6840" w:val="left"/>
        </w:tabs>
        <w:jc w:val="right"/>
      </w:pPr>
    </w:p>
    <w:p w:rsidRDefault="003616F1" w:rsidP="003616F1" w:rsidR="003616F1">
      <w:pPr>
        <w:tabs>
          <w:tab w:pos="6840" w:val="left"/>
        </w:tabs>
      </w:pPr>
    </w:p>
    <w:p w:rsidRDefault="00DE1DC6" w:rsidP="003616F1" w:rsidR="00DE1DC6">
      <w:pPr>
        <w:tabs>
          <w:tab w:pos="6840" w:val="left"/>
        </w:tabs>
      </w:pPr>
    </w:p>
    <w:p w:rsidRDefault="003616F1" w:rsidP="003616F1" w:rsidR="003616F1">
      <w:pPr>
        <w:tabs>
          <w:tab w:pos="6840" w:val="left"/>
        </w:tabs>
      </w:pPr>
      <w:r>
        <w:t>UPUTA O PRAVNOM LIJEKU:</w:t>
      </w:r>
    </w:p>
    <w:p w:rsidRDefault="003616F1" w:rsidP="003616F1" w:rsidR="003616F1">
      <w:pPr>
        <w:jc w:val="both"/>
      </w:pPr>
      <w:r>
        <w:t>Protiv ovog rješenja nije dopuštena žalba.</w:t>
      </w:r>
    </w:p>
    <w:p w:rsidRDefault="003616F1" w:rsidP="003616F1" w:rsidR="003616F1">
      <w:pPr>
        <w:jc w:val="both"/>
        <w:rPr>
          <w:bCs/>
        </w:rPr>
      </w:pPr>
    </w:p>
    <w:p w:rsidRDefault="003616F1" w:rsidP="003616F1" w:rsidR="003616F1">
      <w:pPr>
        <w:jc w:val="both"/>
        <w:rPr>
          <w:bCs/>
        </w:rPr>
      </w:pPr>
    </w:p>
    <w:p w:rsidRDefault="003616F1" w:rsidP="003616F1" w:rsidR="003616F1">
      <w:pPr>
        <w:jc w:val="both"/>
        <w:rPr>
          <w:bCs/>
        </w:rPr>
      </w:pPr>
    </w:p>
    <w:p w:rsidRDefault="003616F1" w:rsidP="003616F1" w:rsidR="003616F1">
      <w:pPr>
        <w:jc w:val="both"/>
        <w:rPr>
          <w:bCs/>
        </w:rPr>
      </w:pPr>
      <w:r>
        <w:rPr>
          <w:bCs/>
        </w:rPr>
        <w:t>DNA :</w:t>
      </w:r>
    </w:p>
    <w:p w:rsidRDefault="00D45F28" w:rsidP="003616F1" w:rsidR="003616F1">
      <w:pPr>
        <w:jc w:val="both"/>
      </w:pPr>
      <w:r>
        <w:t xml:space="preserve">- Dužniku </w:t>
      </w:r>
      <w:r w:rsidR="001B5C7D">
        <w:t>putem punomoćnice</w:t>
      </w:r>
    </w:p>
    <w:p w:rsidRDefault="008F3C9C" w:rsidP="003616F1" w:rsidR="003616F1">
      <w:pPr>
        <w:jc w:val="both"/>
      </w:pPr>
      <w:r>
        <w:t>- FINA-Regionalni centar Zagreb</w:t>
      </w:r>
      <w:r w:rsidR="003616F1">
        <w:t xml:space="preserve">, uz dopis </w:t>
      </w:r>
    </w:p>
    <w:p w:rsidRDefault="003616F1" w:rsidP="003616F1" w:rsidR="003616F1">
      <w:pPr>
        <w:jc w:val="both"/>
      </w:pPr>
      <w:r>
        <w:t>- e-Oglasna ploča suda</w:t>
      </w:r>
    </w:p>
    <w:p w:rsidRDefault="003616F1" w:rsidP="003616F1" w:rsidR="003616F1">
      <w:pPr>
        <w:jc w:val="both"/>
      </w:pPr>
      <w:r>
        <w:t xml:space="preserve">- Ministarstvo financija, Porezna uprava Zadar </w:t>
      </w:r>
    </w:p>
    <w:p w:rsidRDefault="00A4036C" w:rsidP="001B5C7D" w:rsidR="00A974B8" w:rsidRPr="00A974B8">
      <w:pPr>
        <w:jc w:val="both"/>
      </w:pPr>
      <w:r>
        <w:t>- u</w:t>
      </w:r>
      <w:r w:rsidR="003616F1">
        <w:t xml:space="preserve"> spis</w:t>
      </w:r>
    </w:p>
    <w:sectPr w:rsidR="00A974B8" w:rsidRPr="00A974B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37A6" w:rsidP="00B537A6" w:rsidR="00B537A6">
      <w:r>
        <w:separator/>
      </w:r>
    </w:p>
  </w:endnote>
  <w:endnote w:id="0" w:type="continuationSeparator">
    <w:p w:rsidRDefault="00B537A6" w:rsidP="00B537A6" w:rsidR="00B537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37A6" w:rsidP="00B537A6" w:rsidR="00B537A6">
      <w:r>
        <w:separator/>
      </w:r>
    </w:p>
  </w:footnote>
  <w:footnote w:id="0" w:type="continuationSeparator">
    <w:p w:rsidRDefault="00B537A6" w:rsidP="00B537A6" w:rsidR="00B537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3823" w:rsidP="00B537A6" w:rsidR="00B537A6" w:rsidRPr="00B537A6">
    <w:pPr>
      <w:jc w:val="right"/>
      <w:rPr>
        <w:sz w:val="22"/>
        <w:szCs w:val="22"/>
      </w:rPr>
    </w:pPr>
    <w:r>
      <w:rPr>
        <w:sz w:val="22"/>
        <w:szCs w:val="22"/>
      </w:rPr>
      <w:t>Poslovni broj: 2 Stpn-</w:t>
    </w:r>
    <w:r w:rsidR="008D5AB1">
      <w:rPr>
        <w:sz w:val="22"/>
        <w:szCs w:val="22"/>
      </w:rPr>
      <w:t>10</w:t>
    </w:r>
    <w:r>
      <w:rPr>
        <w:sz w:val="22"/>
        <w:szCs w:val="22"/>
      </w:rPr>
      <w:t>/</w:t>
    </w:r>
    <w:r w:rsidR="008D5AB1">
      <w:rPr>
        <w:sz w:val="22"/>
        <w:szCs w:val="22"/>
      </w:rPr>
      <w:t>2017-5</w:t>
    </w:r>
  </w:p>
  <w:p w:rsidRDefault="00B537A6" w:rsidP="00B537A6" w:rsidR="00B537A6" w:rsidRPr="00B537A6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5E78C9"/>
    <w:multiLevelType w:val="hybridMultilevel"/>
    <w:tmpl w:val="923EF9D4"/>
    <w:lvl w:tplc="6866A9B8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A461D0C"/>
    <w:multiLevelType w:val="hybridMultilevel"/>
    <w:tmpl w:val="B4F0F3DC"/>
    <w:lvl w:tplc="53D8E9CC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74B8"/>
    <w:rsid w:val="000F1EFA"/>
    <w:rsid w:val="001B5C7D"/>
    <w:rsid w:val="0023258F"/>
    <w:rsid w:val="00243823"/>
    <w:rsid w:val="003616F1"/>
    <w:rsid w:val="00421668"/>
    <w:rsid w:val="00463F9D"/>
    <w:rsid w:val="004D5EE5"/>
    <w:rsid w:val="006E40EA"/>
    <w:rsid w:val="008D5AB1"/>
    <w:rsid w:val="008F3C9C"/>
    <w:rsid w:val="00997D24"/>
    <w:rsid w:val="00A4036C"/>
    <w:rsid w:val="00A974B8"/>
    <w:rsid w:val="00AA077B"/>
    <w:rsid w:val="00B537A6"/>
    <w:rsid w:val="00C0239E"/>
    <w:rsid w:val="00D45F28"/>
    <w:rsid w:val="00DE1DC6"/>
    <w:rsid w:val="00E271A7"/>
    <w:rsid w:val="00EE5B7E"/>
    <w:rsid w:val="00F15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74B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974B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537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537A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537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537A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71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71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71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71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71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74B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974B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537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537A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537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537A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71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71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71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71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71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1079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2017.</izvorni_sadrzaj>
    <derivirana_varijabla naziv="DomainObject.Predmet.DatumOsnivanja_1">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Stpn-10/2017</izvorni_sadrzaj>
    <derivirana_varijabla naziv="DomainObject.Predmet.OznakaBroj_1">Stpn-10/2017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DALMATINSKA MARIKULTURA-DALMAR d.o.o. za proizvodnju ribe, trgovinu i usluge</izvorni_sadrzaj>
    <derivirana_varijabla naziv="DomainObject.Predmet.StrankaFormated_1">  DALMATINSKA MARIKULTURA-DALMAR d.o.o. za proizvodnju ribe, trgovinu i usluge</derivirana_varijabla>
  </DomainObject.Predmet.StrankaFormated>
  <DomainObject.Predmet.StrankaFormatedOIB>
    <izvorni_sadrzaj>  DALMATINSKA MARIKULTURA-DALMAR d.o.o. za proizvodnju ribe, trgovinu i usluge, OIB 24336383109</izvorni_sadrzaj>
    <derivirana_varijabla naziv="DomainObject.Predmet.StrankaFormatedOIB_1">  DALMATINSKA MARIKULTURA-DALMAR d.o.o. za proizvodnju ribe, trgovinu i usluge, OIB 24336383109</derivirana_varijabla>
  </DomainObject.Predmet.StrankaFormatedOIB>
  <DomainObject.Predmet.StrankaFormatedWithAdress>
    <izvorni_sadrzaj> DALMATINSKA MARIKULTURA-DALMAR d.o.o. za proizvodnju ribe, trgovinu i usluge, Obala Kralja Petra Krešimira IV, br. 64, 23210 Pakoštane</izvorni_sadrzaj>
    <derivirana_varijabla naziv="DomainObject.Predmet.StrankaFormatedWithAdress_1"> DALMATINSKA MARIKULTURA-DALMAR d.o.o. za proizvodnju ribe, trgovinu i usluge, Obala Kralja Petra Krešimira IV, br. 64, 23210 Pakoštane</derivirana_varijabla>
  </DomainObject.Predmet.StrankaFormatedWithAdress>
  <DomainObject.Predmet.StrankaFormatedWithAdressOIB>
    <izvorni_sadrzaj> DALMATINSKA MARIKULTURA-DALMAR d.o.o. za proizvodnju ribe, trgovinu i usluge, OIB 24336383109, Obala Kralja Petra Krešimira IV, br. 64, 23210 Pakoštane</izvorni_sadrzaj>
    <derivirana_varijabla naziv="DomainObject.Predmet.StrankaFormatedWithAdressOIB_1"> DALMATINSKA MARIKULTURA-DALMAR d.o.o. za proizvodnju ribe, trgovinu i usluge, OIB 24336383109, Obala Kralja Petra Krešimira IV, br. 64, 23210 Pakoštane</derivirana_varijabla>
  </DomainObject.Predmet.StrankaFormatedWithAdressOIB>
  <DomainObject.Predmet.StrankaWithAdress>
    <izvorni_sadrzaj>DALMATINSKA MARIKULTURA-DALMAR d.o.o. za proizvodnju ribe, trgovinu i usluge Obala Kralja Petra Krešimira IV, br. 64,23210 Pakoštane</izvorni_sadrzaj>
    <derivirana_varijabla naziv="DomainObject.Predmet.StrankaWithAdress_1">DALMATINSKA MARIKULTURA-DALMAR d.o.o. za proizvodnju ribe, trgovinu i usluge Obala Kralja Petra Krešimira IV, br. 64,23210 Pakoštane</derivirana_varijabla>
  </DomainObject.Predmet.StrankaWithAdress>
  <DomainObject.Predmet.StrankaWithAdressOIB>
    <izvorni_sadrzaj>DALMATINSKA MARIKULTURA-DALMAR d.o.o. za proizvodnju ribe, trgovinu i usluge, OIB 24336383109, Obala Kralja Petra Krešimira IV, br. 64,23210 Pakoštane</izvorni_sadrzaj>
    <derivirana_varijabla naziv="DomainObject.Predmet.StrankaWithAdressOIB_1">DALMATINSKA MARIKULTURA-DALMAR d.o.o. za proizvodnju ribe, trgovinu i usluge, OIB 24336383109, Obala Kralja Petra Krešimira IV, br. 64,23210 Pakoštane</derivirana_varijabla>
  </DomainObject.Predmet.StrankaWithAdressOIB>
  <DomainObject.Predmet.StrankaNazivFormated>
    <izvorni_sadrzaj>DALMATINSKA MARIKULTURA-DALMAR d.o.o. za proizvodnju ribe, trgovinu i usluge</izvorni_sadrzaj>
    <derivirana_varijabla naziv="DomainObject.Predmet.StrankaNazivFormated_1">DALMATINSKA MARIKULTURA-DALMAR d.o.o. za proizvodnju ribe, trgovinu i usluge</derivirana_varijabla>
  </DomainObject.Predmet.StrankaNazivFormated>
  <DomainObject.Predmet.StrankaNazivFormatedOIB>
    <izvorni_sadrzaj>DALMATINSKA MARIKULTURA-DALMAR d.o.o. za proizvodnju ribe, trgovinu i usluge, OIB 24336383109</izvorni_sadrzaj>
    <derivirana_varijabla naziv="DomainObject.Predmet.StrankaNazivFormatedOIB_1">DALMATINSKA MARIKULTURA-DALMAR d.o.o. za proizvodnju ribe, trgovinu i usluge, OIB 24336383109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DALMATINSKA MARIKULTURA-DALMAR d.o.o. za proizvodnju ribe, trgovinu i usluge</item>
    </izvorni_sadrzaj>
    <derivirana_varijabla naziv="DomainObject.Predmet.StrankaListFormated_1">
      <item>DALMATINSKA MARIKULTURA-DALMAR d.o.o. za proizvodnju ribe, trgovinu i usluge</item>
    </derivirana_varijabla>
  </DomainObject.Predmet.StrankaListFormated>
  <DomainObject.Predmet.StrankaListFormatedOIB>
    <izvorni_sadrzaj>
      <item>DALMATINSKA MARIKULTURA-DALMAR d.o.o. za proizvodnju ribe, trgovinu i usluge, OIB 24336383109</item>
    </izvorni_sadrzaj>
    <derivirana_varijabla naziv="DomainObject.Predmet.StrankaListFormatedOIB_1">
      <item>DALMATINSKA MARIKULTURA-DALMAR d.o.o. za proizvodnju ribe, trgovinu i usluge, OIB 24336383109</item>
    </derivirana_varijabla>
  </DomainObject.Predmet.StrankaListFormatedOIB>
  <DomainObject.Predmet.StrankaListFormatedWithAdress>
    <izvorni_sadrzaj>
      <item>DALMATINSKA MARIKULTURA-DALMAR d.o.o. za proizvodnju ribe, trgovinu i usluge, Obala Kralja Petra Krešimira IV, br. 64, 23210 Pakoštane</item>
    </izvorni_sadrzaj>
    <derivirana_varijabla naziv="DomainObject.Predmet.StrankaListFormatedWithAdress_1">
      <item>DALMATINSKA MARIKULTURA-DALMAR d.o.o. za proizvodnju ribe, trgovinu i usluge, Obala Kralja Petra Krešimira IV, br. 64, 23210 Pakoštane</item>
    </derivirana_varijabla>
  </DomainObject.Predmet.StrankaListFormatedWithAdress>
  <DomainObject.Predmet.StrankaListFormatedWithAdressOIB>
    <izvorni_sadrzaj>
      <item>DALMATINSKA MARIKULTURA-DALMAR d.o.o. za proizvodnju ribe, trgovinu i usluge, OIB 24336383109, Obala Kralja Petra Krešimira IV, br. 64, 23210 Pakoštane</item>
    </izvorni_sadrzaj>
    <derivirana_varijabla naziv="DomainObject.Predmet.StrankaListFormatedWithAdressOIB_1">
      <item>DALMATINSKA MARIKULTURA-DALMAR d.o.o. za proizvodnju ribe, trgovinu i usluge, OIB 24336383109, Obala Kralja Petra Krešimira IV, br. 64, 23210 Pakoštane</item>
    </derivirana_varijabla>
  </DomainObject.Predmet.StrankaListFormatedWithAdressOIB>
  <DomainObject.Predmet.StrankaListNazivFormated>
    <izvorni_sadrzaj>
      <item>DALMATINSKA MARIKULTURA-DALMAR d.o.o. za proizvodnju ribe, trgovinu i usluge</item>
    </izvorni_sadrzaj>
    <derivirana_varijabla naziv="DomainObject.Predmet.StrankaListNazivFormated_1">
      <item>DALMATINSKA MARIKULTURA-DALMAR d.o.o. za proizvodnju ribe, trgovinu i usluge</item>
    </derivirana_varijabla>
  </DomainObject.Predmet.StrankaListNazivFormated>
  <DomainObject.Predmet.StrankaListNazivFormatedOIB>
    <izvorni_sadrzaj>
      <item>DALMATINSKA MARIKULTURA-DALMAR d.o.o. za proizvodnju ribe, trgovinu i usluge, OIB 24336383109</item>
    </izvorni_sadrzaj>
    <derivirana_varijabla naziv="DomainObject.Predmet.StrankaListNazivFormatedOIB_1">
      <item>DALMATINSKA MARIKULTURA-DALMAR d.o.o. za proizvodnju ribe, trgovinu i usluge, OIB 24336383109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DALMATINSKA MARIKULTURA-DALMAR d.o.o. za proizvodnju ribe, trgovinu i usluge</izvorni_sadrzaj>
    <derivirana_varijabla naziv="DomainObject.Predmet.StrankaIDrugi_1">DALMATINSKA MARIKULTURA-DALMAR d.o.o. za proizvodnju ribe,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DALMATINSKA MARIKULTURA-DALMAR d.o.o. za proizvodnju ribe, trgovinu i usluge, OIB 24336383109, Obala Kralja Petra Krešimira IV, br. 64, 23210 Pakoštane</izvorni_sadrzaj>
    <derivirana_varijabla naziv="DomainObject.Predmet.StrankaIDrugiAdressOIB_1">DALMATINSKA MARIKULTURA-DALMAR d.o.o. za proizvodnju ribe, trgovinu i usluge, OIB 24336383109, Obala Kralja Petra Krešimira IV, br. 64, 23210 Pakoštane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DALMATINSKA MARIKULTURA-DALMAR d.o.o. za proizvodnju ribe, trgovinu i usluge</item>
    </izvorni_sadrzaj>
    <derivirana_varijabla naziv="DomainObject.Predmet.SudioniciListNaziv_1">
      <item>DALMATINSKA MARIKULTURA-DALMAR d.o.o. za proizvodnju ribe, trgovinu i usluge</item>
    </derivirana_varijabla>
  </DomainObject.Predmet.SudioniciListNaziv>
  <DomainObject.Predmet.SudioniciListAdressOIB>
    <izvorni_sadrzaj>
      <item>DALMATINSKA MARIKULTURA-DALMAR d.o.o. za proizvodnju ribe, trgovinu i usluge, OIB 24336383109, Obala Kralja Petra Krešimira IV, br. 64,23210 Pakoštane</item>
    </izvorni_sadrzaj>
    <derivirana_varijabla naziv="DomainObject.Predmet.SudioniciListAdressOIB_1">
      <item>DALMATINSKA MARIKULTURA-DALMAR d.o.o. za proizvodnju ribe, trgovinu i usluge, OIB 24336383109, Obala Kralja Petra Krešimira IV, br. 64,23210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24336383109</item>
    </izvorni_sadrzaj>
    <derivirana_varijabla naziv="DomainObject.Predmet.SudioniciListNazivOIB_1">
      <item>, OIB 24336383109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2F35F3-79CD-4F3A-BEB9-16EF744A5B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1311</properties:Characters>
  <properties:Lines>50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2017-12-11T13:54:00Z</dcterms:created>
  <dc:creator>Tina Grgas</dc:creator>
  <cp:lastModifiedBy>Martina Kalmeta</cp:lastModifiedBy>
  <cp:lastPrinted>2017-12-11T13:01:00Z</cp:lastPrinted>
  <dcterms:modified xmlns:xsi="http://www.w3.org/2001/XMLSchema-instance" xsi:type="dcterms:W3CDTF">2017-12-11T14:04:00Z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