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740e" w14:paraId="86c740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55C94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52E50">
              <w:rPr>
                <w:noProof/>
              </w:rPr>
              <w:t>5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152E50">
        <w:t>ANGELINA JEDAN j.</w:t>
      </w:r>
      <w:r w:rsidR="007108CB">
        <w:t>d.o.o.</w:t>
      </w:r>
      <w:r w:rsidR="00F4530C" w:rsidRPr="00F4530C">
        <w:t xml:space="preserve">, OIB: </w:t>
      </w:r>
      <w:r w:rsidR="00A94AAE">
        <w:t>35792530379</w:t>
      </w:r>
      <w:r w:rsidR="00956461">
        <w:t xml:space="preserve">, </w:t>
      </w:r>
      <w:proofErr w:type="spellStart"/>
      <w:r w:rsidR="00A94AAE">
        <w:t>Podstrana</w:t>
      </w:r>
      <w:proofErr w:type="spellEnd"/>
      <w:r w:rsidR="00A94AAE">
        <w:t>, Poljičkih knezova 51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7108CB">
        <w:t>7. svibnja 2018.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94AAE">
        <w:t>ANGELINA JEDAN j.d.o.o.</w:t>
      </w:r>
      <w:r w:rsidR="00A94AAE" w:rsidRPr="00F4530C">
        <w:t xml:space="preserve">, OIB: </w:t>
      </w:r>
      <w:r w:rsidR="00A94AAE">
        <w:t xml:space="preserve">35792530379, </w:t>
      </w:r>
      <w:proofErr w:type="spellStart"/>
      <w:r w:rsidR="00A94AAE">
        <w:t>Podstrana</w:t>
      </w:r>
      <w:proofErr w:type="spellEnd"/>
      <w:r w:rsidR="00A94AAE">
        <w:t>, Poljičkih knezova 51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956461">
        <w:t xml:space="preserve">26. prosinca </w:t>
      </w:r>
      <w:r w:rsidR="007108CB">
        <w:t>2017.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A94AAE">
        <w:t>24.984,53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108CB">
        <w:t>7. svibnja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BA7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ANGELINA JEDAN jednostavno društvo s ograničenom odgovornošću za ribarstvo i trgovinu</izvorni_sadrzaj>
    <derivirana_varijabla naziv="DomainObject.Predmet.ProtustrankaFormated_1">  ANGELINA JEDAN jednostavno društvo s ograničenom odgovornošću za ribarstvo i trgovinu</derivirana_varijabla>
  </DomainObject.Predmet.ProtustrankaFormated>
  <DomainObject.Predmet.ProtustrankaFormatedOIB>
    <izvorni_sadrzaj>  ANGELINA JEDAN jednostavno društvo s ograničenom odgovornošću za ribarstvo i trgovinu, OIB 35792530379</izvorni_sadrzaj>
    <derivirana_varijabla naziv="DomainObject.Predmet.ProtustrankaFormatedOIB_1">  ANGELINA JEDAN jednostavno društvo s ograničenom odgovornošću za ribarstvo i trgovinu, OIB 35792530379</derivirana_varijabla>
  </DomainObject.Predmet.ProtustrankaFormatedOIB>
  <DomainObject.Predmet.ProtustrankaFormatedWithAdress>
    <izvorni_sadrzaj> ANGELINA JEDAN jednostavno društvo s ograničenom odgovornošću za ribarstvo i trgovinu, Poljičkih knezova 51, 21311 Podstrana</izvorni_sadrzaj>
    <derivirana_varijabla naziv="DomainObject.Predmet.ProtustrankaFormatedWithAdress_1"> ANGELINA JEDAN jednostavno društvo s ograničenom odgovornošću za ribarstvo i trgovinu, Poljičkih knezova 51, 21311 Podstrana</derivirana_varijabla>
  </DomainObject.Predmet.ProtustrankaFormatedWithAdress>
  <DomainObject.Predmet.ProtustrankaFormatedWithAdressOIB>
    <izvorni_sadrzaj> ANGELINA JEDAN jednostavno društvo s ograničenom odgovornošću za ribarstvo i trgovinu, OIB 35792530379, Poljičkih knezova 51, 21311 Podstrana</izvorni_sadrzaj>
    <derivirana_varijabla naziv="DomainObject.Predmet.ProtustrankaFormatedWithAdressOIB_1"> ANGELINA JEDAN jednostavno društvo s ograničenom odgovornošću za ribarstvo i trgovinu, OIB 35792530379, Poljičkih knezova 51, 21311 Podstrana</derivirana_varijabla>
  </DomainObject.Predmet.ProtustrankaFormatedWithAdressOIB>
  <DomainObject.Predmet.ProtustrankaWithAdress>
    <izvorni_sadrzaj>ANGELINA JEDAN jednostavno društvo s ograničenom odgovornošću za ribarstvo i trgovinu Poljičkih knezova 51, 21311 Podstrana</izvorni_sadrzaj>
    <derivirana_varijabla naziv="DomainObject.Predmet.ProtustrankaWithAdress_1">ANGELINA JEDAN jednostavno društvo s ograničenom odgovornošću za ribarstvo i trgovinu Poljičkih knezova 51, 21311 Podstrana</derivirana_varijabla>
  </DomainObject.Predmet.ProtustrankaWithAdress>
  <DomainObject.Predmet.ProtustrankaWithAdressOIB>
    <izvorni_sadrzaj>ANGELINA JEDAN jednostavno društvo s ograničenom odgovornošću za ribarstvo i trgovinu, OIB 35792530379, Poljičkih knezova 51, 21311 Podstrana</izvorni_sadrzaj>
    <derivirana_varijabla naziv="DomainObject.Predmet.ProtustrankaWithAdressOIB_1">ANGELINA JEDAN jednostavno društvo s ograničenom odgovornošću za ribarstvo i trgovinu, OIB 35792530379, Poljičkih knezova 51, 21311 Podstrana</derivirana_varijabla>
  </DomainObject.Predmet.ProtustrankaWithAdressOIB>
  <DomainObject.Predmet.ProtustrankaNazivFormated>
    <izvorni_sadrzaj>ANGELINA JEDAN jednostavno društvo s ograničenom odgovornošću za ribarstvo i trgovinu</izvorni_sadrzaj>
    <derivirana_varijabla naziv="DomainObject.Predmet.ProtustrankaNazivFormated_1">ANGELINA JEDAN jednostavno društvo s ograničenom odgovornošću za ribarstvo i trgovinu</derivirana_varijabla>
  </DomainObject.Predmet.ProtustrankaNazivFormated>
  <DomainObject.Predmet.ProtustrankaNazivFormatedOIB>
    <izvorni_sadrzaj>ANGELINA JEDAN jednostavno društvo s ograničenom odgovornošću za ribarstvo i trgovinu, OIB 35792530379</izvorni_sadrzaj>
    <derivirana_varijabla naziv="DomainObject.Predmet.ProtustrankaNazivFormatedOIB_1">ANGELINA JEDAN jednostavno društvo s ograničenom odgovornošću za ribarstvo i trgovinu, OIB 35792530379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24984.53</izvorni_sadrzaj>
    <derivirana_varijabla naziv="DomainObject.Predmet.TrenutnaVrijednost_1">24984.53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ANGELINA JEDAN jednostavno društvo s ograničenom odgovornošću za ribarstvo i trgovinu</item>
    </izvorni_sadrzaj>
    <derivirana_varijabla naziv="DomainObject.Predmet.ProtuStrankaListFormated_1">
      <item>ANGELINA JEDAN jednostavno društvo s ograničenom odgovornošću za ribarstvo i trgovinu</item>
    </derivirana_varijabla>
  </DomainObject.Predmet.ProtuStrankaListFormated>
  <DomainObject.Predmet.ProtuStrankaListFormatedOIB>
    <izvorni_sadrzaj>
      <item>ANGELINA JEDAN jednostavno društvo s ograničenom odgovornošću za ribarstvo i trgovinu, OIB 35792530379</item>
    </izvorni_sadrzaj>
    <derivirana_varijabla naziv="DomainObject.Predmet.ProtuStrankaListFormatedOIB_1">
      <item>ANGELINA JEDAN jednostavno društvo s ograničenom odgovornošću za ribarstvo i trgovinu, OIB 35792530379</item>
    </derivirana_varijabla>
  </DomainObject.Predmet.ProtuStrankaListFormatedOIB>
  <DomainObject.Predmet.ProtuStrankaListFormatedWithAdress>
    <izvorni_sadrzaj>
      <item>ANGELINA JEDAN jednostavno društvo s ograničenom odgovornošću za ribarstvo i trgovinu, Poljičkih knezova 51, 21311 Podstrana</item>
    </izvorni_sadrzaj>
    <derivirana_varijabla naziv="DomainObject.Predmet.ProtuStrankaListFormatedWithAdress_1">
      <item>ANGELINA JEDAN jednostavno društvo s ograničenom odgovornošću za ribarstvo i trgovinu, Poljičkih knezova 51, 21311 Podstrana</item>
    </derivirana_varijabla>
  </DomainObject.Predmet.ProtuStrankaListFormatedWithAdress>
  <DomainObject.Predmet.ProtuStrankaListFormatedWithAdressOIB>
    <izvorni_sadrzaj>
      <item>ANGELINA JEDAN jednostavno društvo s ograničenom odgovornošću za ribarstvo i trgovinu, OIB 35792530379, Poljičkih knezova 51, 21311 Podstrana</item>
    </izvorni_sadrzaj>
    <derivirana_varijabla naziv="DomainObject.Predmet.ProtuStrankaListFormatedWithAdressOIB_1">
      <item>ANGELINA JEDAN jednostavno društvo s ograničenom odgovornošću za ribarstvo i trgovinu, OIB 35792530379, Poljičkih knezova 51, 21311 Podstrana</item>
    </derivirana_varijabla>
  </DomainObject.Predmet.ProtuStrankaListFormatedWithAdressOIB>
  <DomainObject.Predmet.ProtuStrankaListNazivFormated>
    <izvorni_sadrzaj>
      <item>ANGELINA JEDAN jednostavno društvo s ograničenom odgovornošću za ribarstvo i trgovinu</item>
    </izvorni_sadrzaj>
    <derivirana_varijabla naziv="DomainObject.Predmet.ProtuStrankaListNazivFormated_1">
      <item>ANGELINA JEDAN jednostavno društvo s ograničenom odgovornošću za ribarstvo i trgovinu</item>
    </derivirana_varijabla>
  </DomainObject.Predmet.ProtuStrankaListNazivFormated>
  <DomainObject.Predmet.ProtuStrankaListNazivFormatedOIB>
    <izvorni_sadrzaj>
      <item>ANGELINA JEDAN jednostavno društvo s ograničenom odgovornošću za ribarstvo i trgovinu, OIB 35792530379</item>
    </izvorni_sadrzaj>
    <derivirana_varijabla naziv="DomainObject.Predmet.ProtuStrankaListNazivFormatedOIB_1">
      <item>ANGELINA JEDAN jednostavno društvo s ograničenom odgovornošću za ribarstvo i trgovinu, OIB 35792530379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ANGELINA JEDAN jednostavno društvo s ograničenom odgovornošću za ribarstvo i trgovinu</izvorni_sadrzaj>
    <derivirana_varijabla naziv="DomainObject.Predmet.ProtustrankaIDrugi_1">ANGELINA JEDAN jednostavno društvo s ograničenom odgovornošću za ribarstvo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ANGELINA JEDAN jednostavno društvo s ograničenom odgovornošću za ribarstvo i trgovinu, OIB 35792530379, Poljičkih knezova 51, 21311 Podstrana</izvorni_sadrzaj>
    <derivirana_varijabla naziv="DomainObject.Predmet.ProtustrankaIDrugiAdressOIB_1">ANGELINA JEDAN jednostavno društvo s ograničenom odgovornošću za ribarstvo i trgovinu, OIB 35792530379, Poljičkih knezova 51,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ANGELINA JEDAN jednostavno društvo s ograničenom odgovornošću za ribarstvo i trgovinu</item>
      <item>FINANCIJSKA AGENCIJA, RC SPLIT</item>
    </izvorni_sadrzaj>
    <derivirana_varijabla naziv="DomainObject.Predmet.SudioniciListNaziv_1">
      <item>ANGELINA JEDAN jednostavno društvo s ograničenom odgovornošću za ribarstvo i trgovinu</item>
      <item>FINANCIJSKA AGENCIJA, RC SPLIT</item>
    </derivirana_varijabla>
  </DomainObject.Predmet.SudioniciListNaziv>
  <DomainObject.Predmet.SudioniciListAdressOIB>
    <izvorni_sadrzaj>
      <item>ANGELINA JEDAN jednostavno društvo s ograničenom odgovornošću za ribarstvo i trgovinu, OIB 35792530379, Poljičkih knezova 51,21311 Podstrana</item>
      <item>FINANCIJSKA AGENCIJA, RC SPLIT, OIB 85821130368, Mažuranićevo šetalište 24 b,21000 Split</item>
    </izvorni_sadrzaj>
    <derivirana_varijabla naziv="DomainObject.Predmet.SudioniciListAdressOIB_1">
      <item>ANGELINA JEDAN jednostavno društvo s ograničenom odgovornošću za ribarstvo i trgovinu, OIB 35792530379, Poljičkih knezova 51,21311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35792530379</item>
      <item>, OIB 85821130368</item>
    </izvorni_sadrzaj>
    <derivirana_varijabla naziv="DomainObject.Predmet.SudioniciListNazivOIB_1">
      <item>, OIB 35792530379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6AB48-5FE7-4350-A8DA-2652953C7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1845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2018-05-07T11:02:00Z</dcterms:created>
  <dc:creator>nmarkovic</dc:creator>
  <cp:lastModifiedBy>Ana Golub Gruić</cp:lastModifiedBy>
  <cp:lastPrinted>2018-05-07T10:41:00Z</cp:lastPrinted>
  <dcterms:modified xmlns:xsi="http://www.w3.org/2001/XMLSchema-instance" xsi:type="dcterms:W3CDTF">2018-05-07T12:06:00Z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