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350B1F" w:rsidR="00350B1F" w:rsidRPr="006335DC">
        <w:trPr>
          <w:trHeight w:val="2268"/>
        </w:trPr>
        <w:tc>
          <w:tcPr>
            <w:tcW w:type="dxa" w:w="3369"/>
            <w:vAlign w:val="center"/>
          </w:tcPr>
          <w:p w:rsidRDefault="00350B1F" w:rsidP="00A66C00" w:rsidR="00350B1F" w:rsidRPr="006335DC">
            <w:pPr>
              <w:spacing w:before="100"/>
              <w:jc w:val="center"/>
            </w:pPr>
            <w:bookmarkStart w:name="_GoBack" w:id="0"/>
            <w:bookmarkEnd w:id="0"/>
            <w:r w:rsidRPr="006335DC">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350B1F" w:rsidP="00A66C00" w:rsidR="00350B1F" w:rsidRPr="006335DC">
            <w:pPr>
              <w:spacing w:before="100"/>
            </w:pPr>
            <w:r w:rsidRPr="006335DC">
              <w:t>REPUBLIKA HRVATSKA</w:t>
            </w:r>
          </w:p>
          <w:p w:rsidRDefault="00350B1F" w:rsidP="00A66C00" w:rsidR="00350B1F" w:rsidRPr="006335DC">
            <w:r w:rsidRPr="006335DC">
              <w:t>TRGOVAČKI SUD U SPLITU</w:t>
            </w:r>
          </w:p>
          <w:p w:rsidRDefault="00350B1F" w:rsidP="00DA5B9D" w:rsidR="00350B1F" w:rsidRPr="006335DC">
            <w:r w:rsidRPr="006335DC">
              <w:t>Split, Sukoišanska 6</w:t>
            </w:r>
          </w:p>
        </w:tc>
        <w:tc>
          <w:tcPr>
            <w:tcW w:type="dxa" w:w="5811"/>
          </w:tcPr>
          <w:p w:rsidRDefault="00350B1F" w:rsidP="00DA5B9D" w:rsidR="00350B1F" w:rsidRPr="006335DC">
            <w:pPr>
              <w:jc w:val="both"/>
            </w:pPr>
          </w:p>
          <w:p w:rsidRDefault="00350B1F" w:rsidP="00DA5B9D" w:rsidR="00350B1F" w:rsidRPr="006335DC">
            <w:pPr>
              <w:jc w:val="both"/>
            </w:pPr>
          </w:p>
          <w:p w:rsidRDefault="00350B1F" w:rsidP="00DA5B9D" w:rsidR="00350B1F" w:rsidRPr="006335DC">
            <w:pPr>
              <w:jc w:val="both"/>
            </w:pPr>
          </w:p>
          <w:p w:rsidRDefault="00350B1F" w:rsidP="00DA5B9D" w:rsidR="00350B1F" w:rsidRPr="006335DC">
            <w:pPr>
              <w:jc w:val="right"/>
            </w:pPr>
          </w:p>
          <w:p w:rsidRDefault="00350B1F" w:rsidP="00DA5B9D" w:rsidR="00350B1F" w:rsidRPr="006335DC">
            <w:pPr>
              <w:jc w:val="right"/>
            </w:pPr>
          </w:p>
          <w:p w:rsidRDefault="00350B1F" w:rsidP="00DA5B9D" w:rsidR="00350B1F" w:rsidRPr="006335DC">
            <w:pPr>
              <w:jc w:val="right"/>
            </w:pPr>
          </w:p>
          <w:p w:rsidRDefault="00350B1F" w:rsidP="00DA5B9D" w:rsidR="00350B1F" w:rsidRPr="006335DC">
            <w:pPr>
              <w:jc w:val="right"/>
            </w:pPr>
          </w:p>
          <w:p w:rsidRDefault="00350B1F" w:rsidP="00DA5B9D" w:rsidR="00350B1F" w:rsidRPr="006335DC">
            <w:pPr>
              <w:jc w:val="right"/>
            </w:pPr>
          </w:p>
          <w:p w:rsidRDefault="00350B1F" w:rsidP="00350B1F" w:rsidR="00350B1F" w:rsidRPr="006335DC">
            <w:pPr>
              <w:jc w:val="right"/>
            </w:pPr>
            <w:r w:rsidRPr="006335DC">
              <w:t>Poslovni broj: 11.St-49/2012</w:t>
            </w:r>
          </w:p>
        </w:tc>
      </w:tr>
    </w:tbl>
    <w:p w14:textId="5cdb6f8" w14:paraId="5cdb6f8" w:rsidRDefault="00E14926" w:rsidP="00D77783" w:rsidR="00E14926" w:rsidRPr="006335DC">
      <w:pPr>
        <w:spacing w:after="220" w:before="220"/>
        <w:jc w:val="center"/>
        <w15:collapsed w:val="false"/>
        <w:rPr>
          <w:rFonts w:eastAsia="Times New Roman"/>
          <w:spacing w:val="60"/>
          <w:lang w:eastAsia="hr-HR"/>
        </w:rPr>
      </w:pPr>
      <w:r w:rsidRPr="006335DC">
        <w:rPr>
          <w:rFonts w:eastAsia="Times New Roman"/>
          <w:spacing w:val="60"/>
          <w:lang w:eastAsia="hr-HR"/>
        </w:rPr>
        <w:t>REPUBLIKA HRVATSKA</w:t>
      </w:r>
    </w:p>
    <w:p w:rsidRDefault="00E14926" w:rsidP="00D77783" w:rsidR="00E14926" w:rsidRPr="006335DC">
      <w:pPr>
        <w:spacing w:after="220" w:before="220"/>
        <w:jc w:val="center"/>
        <w:rPr>
          <w:rFonts w:eastAsia="Calibri"/>
        </w:rPr>
      </w:pPr>
      <w:r w:rsidRPr="006335DC">
        <w:rPr>
          <w:rFonts w:eastAsia="Calibri"/>
        </w:rPr>
        <w:t>Z A K L J U Č A K</w:t>
      </w:r>
    </w:p>
    <w:p w:rsidRDefault="00557DDC" w:rsidP="00E14926" w:rsidR="00557DDC" w:rsidRPr="006335DC">
      <w:pPr>
        <w:ind w:firstLine="708"/>
        <w:jc w:val="both"/>
      </w:pPr>
      <w:r w:rsidRPr="006335DC">
        <w:t xml:space="preserve">Trgovački sud u Splitu, po stečajnoj sutkinji Ani Golub Gruić, </w:t>
      </w:r>
      <w:r w:rsidR="00FB790D" w:rsidRPr="006335DC">
        <w:t xml:space="preserve">u stečajnom postupku </w:t>
      </w:r>
      <w:r w:rsidR="00C75A78" w:rsidRPr="006335DC">
        <w:t xml:space="preserve">nad dužnikom </w:t>
      </w:r>
      <w:r w:rsidR="00350B1F" w:rsidRPr="006335DC">
        <w:t xml:space="preserve">DALMACIJAVINO d.d. za proizvodnju i promet alkoholnih i bezalkoholnih pića – u stečaju, </w:t>
      </w:r>
      <w:r w:rsidR="006335DC" w:rsidRPr="006335DC">
        <w:t>OIB: 07837847925,</w:t>
      </w:r>
      <w:r w:rsidR="006335DC">
        <w:t xml:space="preserve"> </w:t>
      </w:r>
      <w:r w:rsidR="00350B1F" w:rsidRPr="006335DC">
        <w:t>Split, Obala kneza Domagoja 15, 1</w:t>
      </w:r>
      <w:r w:rsidR="006335DC">
        <w:t>5</w:t>
      </w:r>
      <w:r w:rsidR="00350B1F" w:rsidRPr="006335DC">
        <w:t>. siječnja 2018.</w:t>
      </w:r>
    </w:p>
    <w:p w:rsidRDefault="00557DDC" w:rsidP="00350B1F" w:rsidR="00B8168C" w:rsidRPr="006335DC">
      <w:pPr>
        <w:spacing w:after="300" w:before="300"/>
        <w:jc w:val="center"/>
      </w:pPr>
      <w:r w:rsidRPr="006335DC">
        <w:t>z a k l j u č i o  j e</w:t>
      </w:r>
    </w:p>
    <w:p w:rsidRDefault="00484946" w:rsidP="00484946" w:rsidR="00350B1F" w:rsidRPr="006335DC">
      <w:pPr>
        <w:ind w:firstLine="709"/>
        <w:jc w:val="both"/>
      </w:pPr>
      <w:r w:rsidRPr="006335DC">
        <w:t>I. Ročište radi utvrđenja troškova i razdiobe kupovnine ostvarene unovčenjem stečajne mase</w:t>
      </w:r>
      <w:r w:rsidR="00350B1F" w:rsidRPr="006335DC">
        <w:t>:</w:t>
      </w:r>
    </w:p>
    <w:p w:rsidRDefault="00350B1F" w:rsidP="00350B1F" w:rsidR="00350B1F" w:rsidRPr="006335DC">
      <w:pPr>
        <w:ind w:firstLine="708"/>
        <w:jc w:val="both"/>
        <w:rPr>
          <w:rFonts w:eastAsia="Times New Roman"/>
          <w:lang w:eastAsia="hr-HR"/>
        </w:rPr>
      </w:pPr>
      <w:r w:rsidRPr="006335DC">
        <w:rPr>
          <w:rFonts w:eastAsia="Times New Roman"/>
          <w:lang w:eastAsia="hr-HR"/>
        </w:rPr>
        <w:t xml:space="preserve">1.  Skladišno poslovni prostor u Velikoj Gorici </w:t>
      </w:r>
    </w:p>
    <w:p w:rsidRDefault="00350B1F" w:rsidP="00350B1F" w:rsidR="00350B1F" w:rsidRPr="006335DC">
      <w:pPr>
        <w:ind w:firstLine="708"/>
        <w:jc w:val="both"/>
        <w:rPr>
          <w:rFonts w:eastAsia="Times New Roman"/>
          <w:lang w:eastAsia="hr-HR"/>
        </w:rPr>
      </w:pPr>
      <w:r w:rsidRPr="006335DC">
        <w:rPr>
          <w:rFonts w:eastAsia="Times New Roman"/>
          <w:lang w:eastAsia="hr-HR"/>
        </w:rPr>
        <w:t>a/ nekretnine upisane u Z.U. 63, K.O. Gradići: čest. zem. 410/2, 415/1 i 415/2, ukupne površine 2223 m</w:t>
      </w:r>
      <w:r w:rsidRPr="006335DC">
        <w:rPr>
          <w:rFonts w:eastAsia="Times New Roman"/>
          <w:vertAlign w:val="superscript"/>
          <w:lang w:eastAsia="hr-HR"/>
        </w:rPr>
        <w:t>2</w:t>
      </w:r>
    </w:p>
    <w:p w:rsidRDefault="00350B1F" w:rsidP="00350B1F" w:rsidR="00350B1F" w:rsidRPr="006335DC">
      <w:pPr>
        <w:jc w:val="both"/>
        <w:rPr>
          <w:rFonts w:eastAsia="Times New Roman"/>
          <w:lang w:eastAsia="hr-HR"/>
        </w:rPr>
      </w:pPr>
    </w:p>
    <w:p w:rsidRDefault="00350B1F" w:rsidP="00350B1F" w:rsidR="00350B1F" w:rsidRPr="006335DC">
      <w:pPr>
        <w:jc w:val="both"/>
        <w:rPr>
          <w:rFonts w:eastAsia="Times New Roman"/>
          <w:lang w:eastAsia="hr-HR"/>
        </w:rPr>
      </w:pPr>
      <w:r w:rsidRPr="006335DC">
        <w:rPr>
          <w:rFonts w:eastAsia="Times New Roman"/>
          <w:lang w:eastAsia="hr-HR"/>
        </w:rPr>
        <w:tab/>
        <w:t>2.  Proizvodno skladišni prostor u Splitu - Sjeverna luka  (tvornica BAP-a, JAP-a, vina, rezervoari, uredi)</w:t>
      </w:r>
    </w:p>
    <w:p w:rsidRDefault="00350B1F" w:rsidP="00350B1F" w:rsidR="00350B1F" w:rsidRPr="006335DC">
      <w:pPr>
        <w:jc w:val="both"/>
        <w:rPr>
          <w:rFonts w:eastAsia="Times New Roman"/>
          <w:lang w:eastAsia="hr-HR"/>
        </w:rPr>
      </w:pPr>
      <w:r w:rsidRPr="006335DC">
        <w:rPr>
          <w:rFonts w:eastAsia="Times New Roman"/>
          <w:lang w:eastAsia="hr-HR"/>
        </w:rPr>
        <w:tab/>
        <w:t>a/ nekretnine upisane u Z.U. 19031,  K.O. Split: čest. zem.  5732/1, 5732/10, 5732/11, 5732/12, 5732/13, 5732/14, 5732/15, 5732/16, 5732/2, 5732/3, 5732/4, 5732/5, 5732/6, 5732/7, 5732/8 i 5732/9 , ukupne površine 56.199 m</w:t>
      </w:r>
      <w:r w:rsidRPr="006335DC">
        <w:rPr>
          <w:rFonts w:eastAsia="Times New Roman"/>
          <w:vertAlign w:val="superscript"/>
          <w:lang w:eastAsia="hr-HR"/>
        </w:rPr>
        <w:t>2</w:t>
      </w:r>
      <w:r w:rsidRPr="006335DC">
        <w:rPr>
          <w:rFonts w:eastAsia="Times New Roman"/>
          <w:lang w:eastAsia="hr-HR"/>
        </w:rPr>
        <w:t>;</w:t>
      </w:r>
    </w:p>
    <w:p w:rsidRDefault="00350B1F" w:rsidP="00350B1F" w:rsidR="00350B1F" w:rsidRPr="006335DC">
      <w:pPr>
        <w:jc w:val="both"/>
        <w:rPr>
          <w:rFonts w:eastAsia="Times New Roman"/>
          <w:lang w:eastAsia="hr-HR"/>
        </w:rPr>
      </w:pPr>
      <w:r w:rsidRPr="006335DC">
        <w:rPr>
          <w:rFonts w:eastAsia="Times New Roman"/>
          <w:lang w:eastAsia="hr-HR"/>
        </w:rPr>
        <w:tab/>
        <w:t>b/ nekretnine upisane u Z.U. 13753,  K.O. Split: čest. zem. 5732/17 površine 1955m2 sveukupne površine (a+b) 58.154 m</w:t>
      </w:r>
      <w:r w:rsidRPr="006335DC">
        <w:rPr>
          <w:rFonts w:eastAsia="Times New Roman"/>
          <w:vertAlign w:val="superscript"/>
          <w:lang w:eastAsia="hr-HR"/>
        </w:rPr>
        <w:t>2</w:t>
      </w:r>
    </w:p>
    <w:p w:rsidRDefault="00350B1F" w:rsidP="00350B1F" w:rsidR="00350B1F" w:rsidRPr="006335DC">
      <w:pPr>
        <w:jc w:val="both"/>
        <w:rPr>
          <w:rFonts w:eastAsia="Times New Roman"/>
          <w:lang w:eastAsia="hr-HR"/>
        </w:rPr>
      </w:pPr>
      <w:r w:rsidRPr="006335DC">
        <w:rPr>
          <w:rFonts w:eastAsia="Times New Roman"/>
          <w:lang w:eastAsia="hr-HR"/>
        </w:rPr>
        <w:tab/>
        <w:t>c/ pripadajuće pokretnine</w:t>
      </w:r>
    </w:p>
    <w:p w:rsidRDefault="00350B1F" w:rsidP="00350B1F" w:rsidR="00350B1F" w:rsidRPr="006335DC">
      <w:pPr>
        <w:jc w:val="both"/>
        <w:rPr>
          <w:rFonts w:eastAsia="Times New Roman"/>
          <w:lang w:eastAsia="hr-HR"/>
        </w:rPr>
      </w:pPr>
    </w:p>
    <w:p w:rsidRDefault="00350B1F" w:rsidP="00350B1F" w:rsidR="00350B1F" w:rsidRPr="006335DC">
      <w:pPr>
        <w:jc w:val="both"/>
        <w:rPr>
          <w:rFonts w:eastAsia="Times New Roman"/>
          <w:lang w:eastAsia="hr-HR"/>
        </w:rPr>
      </w:pPr>
      <w:r w:rsidRPr="006335DC">
        <w:rPr>
          <w:rFonts w:eastAsia="Times New Roman"/>
          <w:lang w:eastAsia="hr-HR"/>
        </w:rPr>
        <w:tab/>
        <w:t>3.  Vinarije na otoku Hvaru u Starom Gradu i Jelsi, te zemljište u Vrbnju</w:t>
      </w:r>
    </w:p>
    <w:p w:rsidRDefault="00350B1F" w:rsidP="00350B1F" w:rsidR="00350B1F" w:rsidRPr="006335DC">
      <w:pPr>
        <w:jc w:val="both"/>
        <w:rPr>
          <w:rFonts w:eastAsia="Times New Roman"/>
          <w:lang w:eastAsia="hr-HR"/>
        </w:rPr>
      </w:pPr>
      <w:r w:rsidRPr="006335DC">
        <w:rPr>
          <w:rFonts w:eastAsia="Times New Roman"/>
          <w:lang w:eastAsia="hr-HR"/>
        </w:rPr>
        <w:tab/>
        <w:t>a/ nekretnine upisane u Z.U. 1620, K.O. Vrbanj:  čest. zem. 1138, ukupne površine 418 m</w:t>
      </w:r>
      <w:r w:rsidRPr="006335DC">
        <w:rPr>
          <w:rFonts w:eastAsia="Times New Roman"/>
          <w:vertAlign w:val="superscript"/>
          <w:lang w:eastAsia="hr-HR"/>
        </w:rPr>
        <w:t>2</w:t>
      </w:r>
      <w:r w:rsidRPr="006335DC">
        <w:rPr>
          <w:rFonts w:eastAsia="Times New Roman"/>
          <w:lang w:eastAsia="hr-HR"/>
        </w:rPr>
        <w:t xml:space="preserve">; </w:t>
      </w:r>
    </w:p>
    <w:p w:rsidRDefault="00350B1F" w:rsidP="00350B1F" w:rsidR="00350B1F" w:rsidRPr="006335DC">
      <w:pPr>
        <w:jc w:val="both"/>
        <w:rPr>
          <w:rFonts w:eastAsia="Times New Roman"/>
          <w:lang w:eastAsia="hr-HR"/>
        </w:rPr>
      </w:pPr>
      <w:r w:rsidRPr="006335DC">
        <w:rPr>
          <w:rFonts w:eastAsia="Times New Roman"/>
          <w:lang w:eastAsia="hr-HR"/>
        </w:rPr>
        <w:tab/>
        <w:t>b/ nekretnine upisane u Z.U. 2680, K.O. Stari Grad: čest. zem.  4454/2, ukupne površine 974 m</w:t>
      </w:r>
      <w:r w:rsidRPr="006335DC">
        <w:rPr>
          <w:rFonts w:eastAsia="Times New Roman"/>
          <w:vertAlign w:val="superscript"/>
          <w:lang w:eastAsia="hr-HR"/>
        </w:rPr>
        <w:t>2</w:t>
      </w:r>
      <w:r w:rsidRPr="006335DC">
        <w:rPr>
          <w:rFonts w:eastAsia="Times New Roman"/>
          <w:lang w:eastAsia="hr-HR"/>
        </w:rPr>
        <w:t xml:space="preserve">; </w:t>
      </w:r>
    </w:p>
    <w:p w:rsidRDefault="00350B1F" w:rsidP="00350B1F" w:rsidR="00350B1F" w:rsidRPr="006335DC">
      <w:pPr>
        <w:jc w:val="both"/>
        <w:rPr>
          <w:rFonts w:eastAsia="Times New Roman"/>
          <w:lang w:eastAsia="hr-HR"/>
        </w:rPr>
      </w:pPr>
      <w:r w:rsidRPr="006335DC">
        <w:rPr>
          <w:rFonts w:eastAsia="Times New Roman"/>
          <w:lang w:eastAsia="hr-HR"/>
        </w:rPr>
        <w:tab/>
        <w:t>c/ nekretnine upisane u Z.U. 3703, K.O. Stari Grad: čest. zem. 4453/4, ukupne površine 5316 m</w:t>
      </w:r>
      <w:r w:rsidRPr="006335DC">
        <w:rPr>
          <w:rFonts w:eastAsia="Times New Roman"/>
          <w:vertAlign w:val="superscript"/>
          <w:lang w:eastAsia="hr-HR"/>
        </w:rPr>
        <w:t>2</w:t>
      </w:r>
      <w:r w:rsidRPr="006335DC">
        <w:rPr>
          <w:rFonts w:eastAsia="Times New Roman"/>
          <w:lang w:eastAsia="hr-HR"/>
        </w:rPr>
        <w:t>;</w:t>
      </w:r>
    </w:p>
    <w:p w:rsidRDefault="00350B1F" w:rsidP="00350B1F" w:rsidR="00350B1F" w:rsidRPr="006335DC">
      <w:pPr>
        <w:jc w:val="both"/>
        <w:rPr>
          <w:rFonts w:eastAsia="Times New Roman"/>
          <w:lang w:eastAsia="hr-HR"/>
        </w:rPr>
      </w:pPr>
      <w:r w:rsidRPr="006335DC">
        <w:rPr>
          <w:rFonts w:eastAsia="Times New Roman"/>
          <w:lang w:eastAsia="hr-HR"/>
        </w:rPr>
        <w:tab/>
        <w:t>d/ nekretnine upisane u Z.U. 3121, K.O. Stari Grad: čest. zgr. 693, čest. zem. 4131/1, 4131/2, 4131/3, 4134, 4164/1, 4164/3, 4450, ukupne površine 16240 m</w:t>
      </w:r>
      <w:r w:rsidRPr="006335DC">
        <w:rPr>
          <w:rFonts w:eastAsia="Times New Roman"/>
          <w:vertAlign w:val="superscript"/>
          <w:lang w:eastAsia="hr-HR"/>
        </w:rPr>
        <w:t>2</w:t>
      </w:r>
      <w:r w:rsidRPr="006335DC">
        <w:rPr>
          <w:rFonts w:eastAsia="Times New Roman"/>
          <w:lang w:eastAsia="hr-HR"/>
        </w:rPr>
        <w:t xml:space="preserve">; </w:t>
      </w:r>
    </w:p>
    <w:p w:rsidRDefault="00350B1F" w:rsidP="00350B1F" w:rsidR="00350B1F" w:rsidRPr="006335DC">
      <w:pPr>
        <w:jc w:val="both"/>
        <w:rPr>
          <w:rFonts w:eastAsia="Times New Roman"/>
          <w:lang w:eastAsia="hr-HR"/>
        </w:rPr>
      </w:pPr>
      <w:r w:rsidRPr="006335DC">
        <w:rPr>
          <w:rFonts w:eastAsia="Times New Roman"/>
          <w:lang w:eastAsia="hr-HR"/>
        </w:rPr>
        <w:t xml:space="preserve">            e/ nekretnine upisane u Z.U. 6240, K.O. Stari Grad: čest. zgr. 1336, čest. zem. 4453/6, 4454/1, 4455/1, 4452/1, 4452/2, ukupne površine 6780 m</w:t>
      </w:r>
      <w:r w:rsidRPr="006335DC">
        <w:rPr>
          <w:rFonts w:eastAsia="Times New Roman"/>
          <w:vertAlign w:val="superscript"/>
          <w:lang w:eastAsia="hr-HR"/>
        </w:rPr>
        <w:t>2</w:t>
      </w:r>
      <w:r w:rsidRPr="006335DC">
        <w:rPr>
          <w:rFonts w:eastAsia="Times New Roman"/>
          <w:lang w:eastAsia="hr-HR"/>
        </w:rPr>
        <w:t>.</w:t>
      </w:r>
    </w:p>
    <w:p w:rsidRDefault="00350B1F" w:rsidP="00350B1F" w:rsidR="00350B1F" w:rsidRPr="006335DC">
      <w:pPr>
        <w:jc w:val="both"/>
        <w:rPr>
          <w:rFonts w:eastAsia="Times New Roman"/>
          <w:lang w:eastAsia="hr-HR"/>
        </w:rPr>
      </w:pPr>
      <w:r w:rsidRPr="006335DC">
        <w:rPr>
          <w:rFonts w:eastAsia="Times New Roman"/>
          <w:lang w:eastAsia="hr-HR"/>
        </w:rPr>
        <w:tab/>
        <w:t>f/ nekretnine upisane u Z.U. 1826, K.O. Stari Grad: čest. zem.  4429, 4432/1, 4432/3, 4432/6, 4447/4, 4447/8, ukupne površine 17091 m</w:t>
      </w:r>
      <w:r w:rsidRPr="006335DC">
        <w:rPr>
          <w:rFonts w:eastAsia="Times New Roman"/>
          <w:vertAlign w:val="superscript"/>
          <w:lang w:eastAsia="hr-HR"/>
        </w:rPr>
        <w:t>2</w:t>
      </w:r>
      <w:r w:rsidRPr="006335DC">
        <w:rPr>
          <w:rFonts w:eastAsia="Times New Roman"/>
          <w:lang w:eastAsia="hr-HR"/>
        </w:rPr>
        <w:t>;</w:t>
      </w:r>
    </w:p>
    <w:p w:rsidRDefault="00350B1F" w:rsidP="00350B1F" w:rsidR="00350B1F" w:rsidRPr="006335DC">
      <w:pPr>
        <w:jc w:val="both"/>
        <w:rPr>
          <w:rFonts w:eastAsia="Times New Roman"/>
          <w:lang w:eastAsia="hr-HR"/>
        </w:rPr>
      </w:pPr>
      <w:r w:rsidRPr="006335DC">
        <w:rPr>
          <w:rFonts w:eastAsia="Times New Roman"/>
          <w:lang w:eastAsia="hr-HR"/>
        </w:rPr>
        <w:tab/>
        <w:t>g/ nekretnine upisane u Z.U. 3122, K.O. Stari Grad: čest. zem.  4164/2, ukupne površine 255 m</w:t>
      </w:r>
      <w:r w:rsidRPr="006335DC">
        <w:rPr>
          <w:rFonts w:eastAsia="Times New Roman"/>
          <w:vertAlign w:val="superscript"/>
          <w:lang w:eastAsia="hr-HR"/>
        </w:rPr>
        <w:t>2</w:t>
      </w:r>
      <w:r w:rsidRPr="006335DC">
        <w:rPr>
          <w:rFonts w:eastAsia="Times New Roman"/>
          <w:lang w:eastAsia="hr-HR"/>
        </w:rPr>
        <w:t xml:space="preserve">; </w:t>
      </w:r>
    </w:p>
    <w:p w:rsidRDefault="00350B1F" w:rsidP="00350B1F" w:rsidR="00350B1F" w:rsidRPr="006335DC">
      <w:pPr>
        <w:jc w:val="both"/>
        <w:rPr>
          <w:rFonts w:eastAsia="Times New Roman"/>
          <w:lang w:eastAsia="hr-HR"/>
        </w:rPr>
      </w:pPr>
      <w:r w:rsidRPr="006335DC">
        <w:rPr>
          <w:rFonts w:eastAsia="Times New Roman"/>
          <w:lang w:eastAsia="hr-HR"/>
        </w:rPr>
        <w:lastRenderedPageBreak/>
        <w:tab/>
        <w:t>h/ nekretnine upisane u Z.U. 1809, K.O. Jelsa: čest. zem. 632, 634/3, ukupne površine 866 m</w:t>
      </w:r>
      <w:r w:rsidRPr="006335DC">
        <w:rPr>
          <w:rFonts w:eastAsia="Times New Roman"/>
          <w:vertAlign w:val="superscript"/>
          <w:lang w:eastAsia="hr-HR"/>
        </w:rPr>
        <w:t>2</w:t>
      </w:r>
      <w:r w:rsidRPr="006335DC">
        <w:rPr>
          <w:rFonts w:eastAsia="Times New Roman"/>
          <w:lang w:eastAsia="hr-HR"/>
        </w:rPr>
        <w:t xml:space="preserve">;                          </w:t>
      </w:r>
    </w:p>
    <w:p w:rsidRDefault="00350B1F" w:rsidP="00350B1F" w:rsidR="00350B1F" w:rsidRPr="006335DC">
      <w:pPr>
        <w:ind w:firstLine="708"/>
        <w:jc w:val="both"/>
        <w:rPr>
          <w:rFonts w:eastAsia="Times New Roman"/>
          <w:lang w:eastAsia="hr-HR"/>
        </w:rPr>
      </w:pPr>
      <w:r w:rsidRPr="006335DC">
        <w:rPr>
          <w:rFonts w:eastAsia="Times New Roman"/>
          <w:lang w:eastAsia="hr-HR"/>
        </w:rPr>
        <w:t>i/ nekretnine upisane u Z.U. 1181, K.O. Jelsa: čest. zgr. 627, 628, na čest. zem. 630 i 633, ukupne površine 3227 m</w:t>
      </w:r>
      <w:r w:rsidRPr="006335DC">
        <w:rPr>
          <w:rFonts w:eastAsia="Times New Roman"/>
          <w:vertAlign w:val="superscript"/>
          <w:lang w:eastAsia="hr-HR"/>
        </w:rPr>
        <w:t>2</w:t>
      </w:r>
      <w:r w:rsidRPr="006335DC">
        <w:rPr>
          <w:rFonts w:eastAsia="Times New Roman"/>
          <w:lang w:eastAsia="hr-HR"/>
        </w:rPr>
        <w:t xml:space="preserve">; </w:t>
      </w:r>
    </w:p>
    <w:p w:rsidRDefault="00350B1F" w:rsidP="00350B1F" w:rsidR="00350B1F" w:rsidRPr="006335DC">
      <w:pPr>
        <w:jc w:val="both"/>
        <w:rPr>
          <w:rFonts w:eastAsia="Times New Roman"/>
          <w:lang w:eastAsia="hr-HR"/>
        </w:rPr>
      </w:pPr>
      <w:r w:rsidRPr="006335DC">
        <w:rPr>
          <w:rFonts w:eastAsia="Times New Roman"/>
          <w:lang w:eastAsia="hr-HR"/>
        </w:rPr>
        <w:tab/>
        <w:t>j/ nekretnine upisane u Z.U. 2463, K.O. Jelsa: čest. zem. 634/4 i 639/2, ukupne površine 500 m</w:t>
      </w:r>
      <w:r w:rsidRPr="006335DC">
        <w:rPr>
          <w:rFonts w:eastAsia="Times New Roman"/>
          <w:vertAlign w:val="superscript"/>
          <w:lang w:eastAsia="hr-HR"/>
        </w:rPr>
        <w:t>2</w:t>
      </w:r>
      <w:r w:rsidRPr="006335DC">
        <w:rPr>
          <w:rFonts w:eastAsia="Times New Roman"/>
          <w:lang w:eastAsia="hr-HR"/>
        </w:rPr>
        <w:t>.</w:t>
      </w:r>
    </w:p>
    <w:p w:rsidRDefault="00350B1F" w:rsidP="00350B1F" w:rsidR="00350B1F" w:rsidRPr="006335DC">
      <w:pPr>
        <w:jc w:val="both"/>
        <w:rPr>
          <w:rFonts w:eastAsia="Times New Roman"/>
          <w:lang w:eastAsia="hr-HR"/>
        </w:rPr>
      </w:pPr>
      <w:r w:rsidRPr="006335DC">
        <w:rPr>
          <w:rFonts w:eastAsia="Times New Roman"/>
          <w:lang w:eastAsia="hr-HR"/>
        </w:rPr>
        <w:t xml:space="preserve">           k/ pripadajuće pokretnine, pobliže opisane u elaboratu o procjeni</w:t>
      </w:r>
    </w:p>
    <w:p w:rsidRDefault="00350B1F" w:rsidP="00350B1F" w:rsidR="00350B1F" w:rsidRPr="006335DC">
      <w:pPr>
        <w:jc w:val="both"/>
        <w:rPr>
          <w:rFonts w:eastAsia="Times New Roman"/>
          <w:lang w:eastAsia="hr-HR"/>
        </w:rPr>
      </w:pPr>
      <w:r w:rsidRPr="006335DC">
        <w:rPr>
          <w:rFonts w:eastAsia="Times New Roman"/>
          <w:lang w:eastAsia="hr-HR"/>
        </w:rPr>
        <w:t xml:space="preserve">           l/ prava s osnova korištenja poljoprivrednog zemljišta na otoku Hvaru, pravo na podnošenje zahtjeva za sklapanje ugovora o dugoročnom zakupu zemljišta, prava s osnova ulaganja u trajne nasade zasađene na navedenom zemljištu</w:t>
      </w:r>
    </w:p>
    <w:p w:rsidRDefault="00350B1F" w:rsidP="00350B1F" w:rsidR="00350B1F" w:rsidRPr="006335DC">
      <w:pPr>
        <w:jc w:val="both"/>
        <w:rPr>
          <w:rFonts w:eastAsia="Times New Roman"/>
        </w:rPr>
      </w:pPr>
    </w:p>
    <w:p w:rsidRDefault="00350B1F" w:rsidP="00350B1F" w:rsidR="00350B1F" w:rsidRPr="006335DC">
      <w:pPr>
        <w:ind w:firstLine="708"/>
        <w:rPr>
          <w:rFonts w:eastAsia="Times New Roman"/>
        </w:rPr>
      </w:pPr>
      <w:r w:rsidRPr="006335DC">
        <w:rPr>
          <w:rFonts w:eastAsia="Times New Roman"/>
        </w:rPr>
        <w:t>4. Skladišni prostor u Zadru</w:t>
      </w:r>
    </w:p>
    <w:p w:rsidRDefault="00350B1F" w:rsidP="00350B1F" w:rsidR="00350B1F" w:rsidRPr="006335DC">
      <w:pPr>
        <w:jc w:val="both"/>
        <w:rPr>
          <w:rFonts w:eastAsia="Times New Roman"/>
          <w:lang w:eastAsia="hr-HR"/>
        </w:rPr>
      </w:pPr>
      <w:r w:rsidRPr="006335DC">
        <w:rPr>
          <w:rFonts w:eastAsia="Times New Roman"/>
          <w:lang w:eastAsia="hr-HR"/>
        </w:rPr>
        <w:t xml:space="preserve">            a/ nekretnine upisane u Z.U. 1287, K.O. Zadar: čest. zgr. 7611/8 i 7611/9, ukupne površine 1722 m</w:t>
      </w:r>
      <w:r w:rsidRPr="006335DC">
        <w:rPr>
          <w:rFonts w:eastAsia="Times New Roman"/>
          <w:vertAlign w:val="superscript"/>
          <w:lang w:eastAsia="hr-HR"/>
        </w:rPr>
        <w:t>2</w:t>
      </w:r>
    </w:p>
    <w:p w:rsidRDefault="00350B1F" w:rsidP="00350B1F" w:rsidR="00350B1F" w:rsidRPr="006335DC">
      <w:pPr>
        <w:rPr>
          <w:rFonts w:eastAsia="Times New Roman"/>
          <w:lang w:eastAsia="hr-HR"/>
        </w:rPr>
      </w:pPr>
    </w:p>
    <w:p w:rsidRDefault="00350B1F" w:rsidP="00350B1F" w:rsidR="00350B1F" w:rsidRPr="006335DC">
      <w:pPr>
        <w:rPr>
          <w:rFonts w:eastAsia="Times New Roman"/>
          <w:lang w:eastAsia="hr-HR"/>
        </w:rPr>
      </w:pPr>
      <w:r w:rsidRPr="006335DC">
        <w:rPr>
          <w:rFonts w:eastAsia="Times New Roman"/>
          <w:lang w:eastAsia="hr-HR"/>
        </w:rPr>
        <w:tab/>
        <w:t>5.  Tvornica kvasine, vinski podrum u Drnišu</w:t>
      </w:r>
    </w:p>
    <w:p w:rsidRDefault="00350B1F" w:rsidP="00350B1F" w:rsidR="00350B1F" w:rsidRPr="006335DC">
      <w:pPr>
        <w:ind w:firstLine="708"/>
        <w:jc w:val="both"/>
        <w:rPr>
          <w:rFonts w:eastAsia="Times New Roman"/>
          <w:lang w:eastAsia="hr-HR"/>
        </w:rPr>
      </w:pPr>
      <w:r w:rsidRPr="006335DC">
        <w:rPr>
          <w:rFonts w:eastAsia="Times New Roman"/>
          <w:lang w:eastAsia="hr-HR"/>
        </w:rPr>
        <w:t>a/  nekretnine upisane u Z.U. 3111, K.O. Drniš: čest. zgr.  441, na čest. zem. 1047/1, 1047/3 i 1047/4 , ukupne površine 20390 m</w:t>
      </w:r>
      <w:r w:rsidRPr="006335DC">
        <w:rPr>
          <w:rFonts w:eastAsia="Times New Roman"/>
          <w:vertAlign w:val="superscript"/>
          <w:lang w:eastAsia="hr-HR"/>
        </w:rPr>
        <w:t>2</w:t>
      </w:r>
      <w:r w:rsidRPr="006335DC">
        <w:rPr>
          <w:rFonts w:eastAsia="Times New Roman"/>
          <w:lang w:eastAsia="hr-HR"/>
        </w:rPr>
        <w:t>.</w:t>
      </w:r>
    </w:p>
    <w:p w:rsidRDefault="00350B1F" w:rsidP="00350B1F" w:rsidR="00350B1F" w:rsidRPr="006335DC">
      <w:pPr>
        <w:jc w:val="both"/>
        <w:rPr>
          <w:rFonts w:eastAsia="Times New Roman"/>
          <w:lang w:eastAsia="hr-HR"/>
        </w:rPr>
      </w:pPr>
      <w:r w:rsidRPr="006335DC">
        <w:rPr>
          <w:rFonts w:eastAsia="Times New Roman"/>
          <w:lang w:eastAsia="hr-HR"/>
        </w:rPr>
        <w:t xml:space="preserve">            b/  pripadajuće pokretnine</w:t>
      </w:r>
    </w:p>
    <w:p w:rsidRDefault="00350B1F" w:rsidP="00350B1F" w:rsidR="00350B1F" w:rsidRPr="006335DC">
      <w:pPr>
        <w:jc w:val="both"/>
        <w:rPr>
          <w:rFonts w:eastAsia="Times New Roman"/>
          <w:lang w:eastAsia="hr-HR"/>
        </w:rPr>
      </w:pPr>
      <w:r w:rsidRPr="006335DC">
        <w:rPr>
          <w:rFonts w:eastAsia="Times New Roman"/>
          <w:lang w:eastAsia="hr-HR"/>
        </w:rPr>
        <w:t xml:space="preserve">            c/ prava s osnova korištenja poljoprivrednog zemljišta u Drnišu, pravo na podnošenje zahtjeva za sklapanje ugovora o dugoročnom zakupu zemljišta, prava s osnova ulaganja u trajne nasade zasađene na navedenom zemljištu, objekte i uređaje koji se nalaze na navedenom zemljištu</w:t>
      </w:r>
    </w:p>
    <w:p w:rsidRDefault="00350B1F" w:rsidP="00350B1F" w:rsidR="00350B1F" w:rsidRPr="006335DC">
      <w:pPr>
        <w:jc w:val="both"/>
        <w:rPr>
          <w:rFonts w:eastAsia="Times New Roman"/>
          <w:lang w:eastAsia="hr-HR"/>
        </w:rPr>
      </w:pPr>
    </w:p>
    <w:p w:rsidRDefault="00350B1F" w:rsidP="00350B1F" w:rsidR="00350B1F" w:rsidRPr="006335DC">
      <w:pPr>
        <w:jc w:val="both"/>
        <w:rPr>
          <w:rFonts w:eastAsia="Times New Roman"/>
          <w:lang w:eastAsia="hr-HR"/>
        </w:rPr>
      </w:pPr>
      <w:r w:rsidRPr="006335DC">
        <w:rPr>
          <w:rFonts w:eastAsia="Times New Roman"/>
          <w:lang w:eastAsia="hr-HR"/>
        </w:rPr>
        <w:tab/>
        <w:t>6. Skladište u prizemlju zgrade i uredi na katu u Rijeci</w:t>
      </w:r>
    </w:p>
    <w:p w:rsidRDefault="00350B1F" w:rsidP="00350B1F" w:rsidR="00350B1F" w:rsidRPr="006335DC">
      <w:pPr>
        <w:ind w:firstLine="708"/>
        <w:jc w:val="both"/>
        <w:rPr>
          <w:rFonts w:eastAsia="Times New Roman"/>
          <w:vertAlign w:val="superscript"/>
          <w:lang w:eastAsia="hr-HR"/>
        </w:rPr>
      </w:pPr>
      <w:r w:rsidRPr="006335DC">
        <w:rPr>
          <w:rFonts w:eastAsia="Times New Roman"/>
          <w:lang w:eastAsia="hr-HR"/>
        </w:rPr>
        <w:t>a/ nekretnine upisane u Z.U. 3668, K.O. Trsat-Sušak: čest. zem. 2310/1, površine 147,3 m</w:t>
      </w:r>
      <w:r w:rsidRPr="006335DC">
        <w:rPr>
          <w:rFonts w:eastAsia="Times New Roman"/>
          <w:vertAlign w:val="superscript"/>
          <w:lang w:eastAsia="hr-HR"/>
        </w:rPr>
        <w:t>2</w:t>
      </w:r>
    </w:p>
    <w:p w:rsidRDefault="00350B1F" w:rsidP="00350B1F" w:rsidR="00350B1F" w:rsidRPr="006335DC">
      <w:pPr>
        <w:ind w:firstLine="708"/>
        <w:jc w:val="both"/>
        <w:rPr>
          <w:rFonts w:eastAsia="Times New Roman"/>
          <w:lang w:eastAsia="hr-HR"/>
        </w:rPr>
      </w:pPr>
    </w:p>
    <w:p w:rsidRDefault="00350B1F" w:rsidP="00350B1F" w:rsidR="00350B1F" w:rsidRPr="006335DC">
      <w:pPr>
        <w:ind w:firstLine="708"/>
        <w:rPr>
          <w:rFonts w:eastAsia="Times New Roman"/>
          <w:lang w:eastAsia="hr-HR"/>
        </w:rPr>
      </w:pPr>
      <w:r w:rsidRPr="006335DC">
        <w:rPr>
          <w:rFonts w:eastAsia="Times New Roman"/>
          <w:lang w:eastAsia="hr-HR"/>
        </w:rPr>
        <w:t>7. Skladišno poslovni prostor u Vukovaru</w:t>
      </w:r>
    </w:p>
    <w:p w:rsidRDefault="00350B1F" w:rsidP="00350B1F" w:rsidR="00350B1F" w:rsidRPr="006335DC">
      <w:pPr>
        <w:rPr>
          <w:rFonts w:eastAsia="Times New Roman"/>
          <w:lang w:eastAsia="hr-HR"/>
        </w:rPr>
      </w:pPr>
      <w:r w:rsidRPr="006335DC">
        <w:rPr>
          <w:rFonts w:eastAsia="Times New Roman"/>
          <w:lang w:eastAsia="hr-HR"/>
        </w:rPr>
        <w:tab/>
        <w:t>a/ nekretnine  upisane u Z.U.  3995, K.O. Vukovar: čest. zem. 663, površine 1826 m</w:t>
      </w:r>
      <w:r w:rsidRPr="006335DC">
        <w:rPr>
          <w:rFonts w:eastAsia="Times New Roman"/>
          <w:vertAlign w:val="superscript"/>
          <w:lang w:eastAsia="hr-HR"/>
        </w:rPr>
        <w:t>2</w:t>
      </w:r>
    </w:p>
    <w:p w:rsidRDefault="00350B1F" w:rsidP="00350B1F" w:rsidR="00350B1F" w:rsidRPr="006335DC">
      <w:pPr>
        <w:jc w:val="both"/>
        <w:rPr>
          <w:rFonts w:eastAsia="Times New Roman"/>
          <w:lang w:eastAsia="hr-HR"/>
        </w:rPr>
      </w:pPr>
    </w:p>
    <w:p w:rsidRDefault="00350B1F" w:rsidP="00350B1F" w:rsidR="00350B1F" w:rsidRPr="006335DC">
      <w:pPr>
        <w:rPr>
          <w:rFonts w:eastAsia="Times New Roman"/>
          <w:lang w:eastAsia="hr-HR"/>
        </w:rPr>
      </w:pPr>
      <w:r w:rsidRPr="006335DC">
        <w:rPr>
          <w:rFonts w:eastAsia="Times New Roman"/>
          <w:lang w:eastAsia="hr-HR"/>
        </w:rPr>
        <w:tab/>
        <w:t>8.   Korporativni brand te brandovi pića iz proizvodnog asortimana stečajnog dužnika.</w:t>
      </w:r>
    </w:p>
    <w:p w:rsidRDefault="00350B1F" w:rsidP="00484946" w:rsidR="00350B1F" w:rsidRPr="006335DC">
      <w:pPr>
        <w:ind w:firstLine="709"/>
        <w:jc w:val="both"/>
      </w:pPr>
    </w:p>
    <w:p w:rsidRDefault="00484946" w:rsidP="00484946" w:rsidR="00484946" w:rsidRPr="006335DC">
      <w:pPr>
        <w:jc w:val="both"/>
      </w:pPr>
      <w:r w:rsidRPr="006335DC">
        <w:t>određuje se za dan</w:t>
      </w:r>
      <w:r w:rsidR="00350B1F" w:rsidRPr="006335DC">
        <w:t xml:space="preserve"> 23. veljače 2018</w:t>
      </w:r>
      <w:r w:rsidRPr="006335DC">
        <w:t xml:space="preserve">. sa početkom u </w:t>
      </w:r>
      <w:r w:rsidR="00350B1F" w:rsidRPr="006335DC">
        <w:t>10:00</w:t>
      </w:r>
      <w:r w:rsidRPr="006335DC">
        <w:t xml:space="preserve"> sati, a isto će se održati</w:t>
      </w:r>
      <w:r w:rsidR="00621097" w:rsidRPr="006335DC">
        <w:t xml:space="preserve"> </w:t>
      </w:r>
      <w:r w:rsidR="00350B1F" w:rsidRPr="006335DC">
        <w:t>u dvorani br. 6 Pravnog fakulteta u Splitu (amfiteatar), Ulica Domovinskog rata 8 (</w:t>
      </w:r>
      <w:r w:rsidR="00350B1F" w:rsidRPr="006335DC">
        <w:rPr>
          <w:b/>
          <w:u w:val="single"/>
        </w:rPr>
        <w:t>ulaz iz Goričke ulice</w:t>
      </w:r>
      <w:r w:rsidR="00350B1F" w:rsidRPr="006335DC">
        <w:t xml:space="preserve">). </w:t>
      </w:r>
      <w:r w:rsidRPr="006335DC">
        <w:t>Na ročištu će se raspravljati o</w:t>
      </w:r>
      <w:r w:rsidR="00350B1F" w:rsidRPr="006335DC">
        <w:t xml:space="preserve"> troškovima te namirenju</w:t>
      </w:r>
      <w:r w:rsidRPr="006335DC">
        <w:t xml:space="preserve"> vjerovnika i drugih osoba koje postavljaju zahtjev za namirenje. </w:t>
      </w:r>
    </w:p>
    <w:p w:rsidRDefault="00484946" w:rsidP="006679A7" w:rsidR="00484946" w:rsidRPr="006335DC">
      <w:pPr>
        <w:spacing w:before="200"/>
        <w:ind w:firstLine="709"/>
        <w:jc w:val="both"/>
      </w:pPr>
      <w:r w:rsidRPr="006335DC">
        <w:t xml:space="preserve">II. Na ročište </w:t>
      </w:r>
      <w:r w:rsidR="00350B1F" w:rsidRPr="006335DC">
        <w:t>se pozivaju</w:t>
      </w:r>
      <w:r w:rsidRPr="006335DC">
        <w:t>:</w:t>
      </w:r>
    </w:p>
    <w:p w:rsidRDefault="00484946" w:rsidP="00484946" w:rsidR="00484946" w:rsidRPr="006335DC">
      <w:pPr>
        <w:spacing w:before="40"/>
        <w:ind w:firstLine="709"/>
        <w:jc w:val="both"/>
      </w:pPr>
      <w:r w:rsidRPr="006335DC">
        <w:t>- stečajna upraviteljica</w:t>
      </w:r>
    </w:p>
    <w:p w:rsidRDefault="00350B1F" w:rsidP="00484946" w:rsidR="00350B1F" w:rsidRPr="006335DC">
      <w:pPr>
        <w:spacing w:before="40"/>
        <w:ind w:firstLine="709"/>
        <w:jc w:val="both"/>
      </w:pPr>
      <w:r w:rsidRPr="006335DC">
        <w:t>- izlučni vjerovnik</w:t>
      </w:r>
    </w:p>
    <w:p w:rsidRDefault="00484946" w:rsidP="00484946" w:rsidR="00484946" w:rsidRPr="006335DC">
      <w:pPr>
        <w:spacing w:before="40"/>
        <w:ind w:firstLine="709"/>
        <w:jc w:val="both"/>
      </w:pPr>
      <w:r w:rsidRPr="006335DC">
        <w:t>- razlučni vjerovni</w:t>
      </w:r>
      <w:r w:rsidR="00350B1F" w:rsidRPr="006335DC">
        <w:t>ci</w:t>
      </w:r>
    </w:p>
    <w:p w:rsidRDefault="00484946" w:rsidP="00484946" w:rsidR="00484946" w:rsidRPr="006335DC">
      <w:pPr>
        <w:spacing w:before="40"/>
        <w:ind w:firstLine="709"/>
        <w:jc w:val="both"/>
      </w:pPr>
      <w:r w:rsidRPr="006335DC">
        <w:t>- eventualni drugi vjerovnici s pravom na odvojeno namirenje</w:t>
      </w:r>
    </w:p>
    <w:p w:rsidRDefault="00484946" w:rsidP="00484946" w:rsidR="00484946" w:rsidRPr="006335DC">
      <w:pPr>
        <w:spacing w:before="40"/>
        <w:ind w:firstLine="709"/>
        <w:jc w:val="both"/>
      </w:pPr>
      <w:r w:rsidRPr="006335DC">
        <w:t>- stečajni vjerovnici</w:t>
      </w:r>
      <w:r w:rsidR="00350B1F" w:rsidRPr="006335DC">
        <w:t>.</w:t>
      </w:r>
    </w:p>
    <w:p w:rsidRDefault="00350B1F" w:rsidP="006679A7" w:rsidR="00B44D35" w:rsidRPr="006335DC">
      <w:pPr>
        <w:spacing w:before="200"/>
        <w:jc w:val="center"/>
      </w:pPr>
      <w:r w:rsidRPr="006335DC">
        <w:t>U Splitu 15. siječnja 2018</w:t>
      </w:r>
      <w:r w:rsidR="00484946" w:rsidRPr="006335DC">
        <w:t>.</w:t>
      </w:r>
    </w:p>
    <w:p w:rsidRDefault="00350B1F" w:rsidP="006679A7" w:rsidR="00BB7454" w:rsidRPr="006335DC">
      <w:pPr>
        <w:spacing w:before="160"/>
        <w:ind w:left="6372"/>
        <w:jc w:val="center"/>
      </w:pPr>
      <w:r w:rsidRPr="006335DC">
        <w:t>Sutkinja</w:t>
      </w:r>
    </w:p>
    <w:p w:rsidRDefault="00350B1F" w:rsidP="00621097" w:rsidR="0000130D" w:rsidRPr="006335DC">
      <w:pPr>
        <w:ind w:left="6372"/>
        <w:jc w:val="center"/>
      </w:pPr>
      <w:r w:rsidRPr="006335DC">
        <w:t>Ana Golub Gruić</w:t>
      </w:r>
    </w:p>
    <w:p w:rsidRDefault="00621097" w:rsidP="00621097" w:rsidR="00621097" w:rsidRPr="006335DC">
      <w:pPr>
        <w:ind w:left="6372"/>
        <w:jc w:val="center"/>
      </w:pPr>
    </w:p>
    <w:p w:rsidRDefault="00350B1F" w:rsidP="003E1CF6" w:rsidR="003E1CF6" w:rsidRPr="006335DC">
      <w:r w:rsidRPr="006335DC">
        <w:t>Pouka o pravnom lijeku</w:t>
      </w:r>
      <w:r w:rsidR="003E1CF6" w:rsidRPr="006335DC">
        <w:t>:Protiv ovog zaključka nije dopuštena žalba.</w:t>
      </w:r>
    </w:p>
    <w:p w:rsidRDefault="003E1CF6" w:rsidP="00BB7454" w:rsidR="003E1CF6" w:rsidRPr="006335DC"/>
    <w:p w:rsidRDefault="00350B1F" w:rsidP="00BB7454" w:rsidR="00BB7454" w:rsidRPr="006335DC">
      <w:r w:rsidRPr="006335DC">
        <w:t>Dna</w:t>
      </w:r>
      <w:r w:rsidR="00BB7454" w:rsidRPr="006335DC">
        <w:t>:</w:t>
      </w:r>
    </w:p>
    <w:p w:rsidRDefault="00350B1F" w:rsidP="00350B1F" w:rsidR="00350B1F" w:rsidRPr="006335DC">
      <w:r w:rsidRPr="006335DC">
        <w:t>- stečajnoj upraviteljici</w:t>
      </w:r>
    </w:p>
    <w:p w:rsidRDefault="00350B1F" w:rsidP="00350B1F" w:rsidR="00350B1F" w:rsidRPr="006335DC">
      <w:r w:rsidRPr="006335DC">
        <w:t>- Republika Hrvatska – Ministarstvo financija, Carinska uprava, Carinarnica Split</w:t>
      </w:r>
    </w:p>
    <w:p w:rsidRDefault="00350B1F" w:rsidP="00350B1F" w:rsidR="00350B1F" w:rsidRPr="006335DC">
      <w:r w:rsidRPr="006335DC">
        <w:t>- Republika Hrvatska – Ministarstvo financija, Porezna uprava, Područni ured Split</w:t>
      </w:r>
    </w:p>
    <w:p w:rsidRDefault="00350B1F" w:rsidP="00350B1F" w:rsidR="00350B1F" w:rsidRPr="006335DC">
      <w:r w:rsidRPr="006335DC">
        <w:t>- Societe Generale – Splitska banka d.d., Split, R. Boškovića 16</w:t>
      </w:r>
    </w:p>
    <w:p w:rsidRDefault="00350B1F" w:rsidP="00350B1F" w:rsidR="00350B1F" w:rsidRPr="006335DC">
      <w:r w:rsidRPr="006335DC">
        <w:t>- Fond za zaštitu okoliša i energetsku učinkovitost, Zagreb, Ksaver 208</w:t>
      </w:r>
    </w:p>
    <w:p w:rsidRDefault="00350B1F" w:rsidP="00350B1F" w:rsidR="00350B1F" w:rsidRPr="006335DC">
      <w:r w:rsidRPr="006335DC">
        <w:t>- Hrvatski fond za privatizaciju, Zagreb, I. Lučića 6-8</w:t>
      </w:r>
    </w:p>
    <w:p w:rsidRDefault="00350B1F" w:rsidP="00350B1F" w:rsidR="00350B1F" w:rsidRPr="006335DC">
      <w:r w:rsidRPr="006335DC">
        <w:t>- Središnji državni ured za upravljanje državnom imovinom</w:t>
      </w:r>
    </w:p>
    <w:p w:rsidRDefault="00350B1F" w:rsidP="00350B1F" w:rsidR="00350B1F" w:rsidRPr="006335DC">
      <w:r w:rsidRPr="006335DC">
        <w:t>- Alen Dumanić, Split, Put Skalica 16</w:t>
      </w:r>
    </w:p>
    <w:p w:rsidRDefault="00350B1F" w:rsidP="00350B1F" w:rsidR="00350B1F" w:rsidRPr="006335DC">
      <w:r w:rsidRPr="006335DC">
        <w:t>- Grad Split, Obala kneza Branimira 12</w:t>
      </w:r>
    </w:p>
    <w:p w:rsidRDefault="00350B1F" w:rsidP="00350B1F" w:rsidR="00350B1F" w:rsidRPr="006335DC">
      <w:r w:rsidRPr="006335DC">
        <w:t xml:space="preserve">- Županijsko državno odvjetništvo u Splitu, Građansko upravni odjel, Split  </w:t>
      </w:r>
    </w:p>
    <w:p w:rsidRDefault="00350B1F" w:rsidP="00350B1F" w:rsidR="00350B1F" w:rsidRPr="006335DC">
      <w:r w:rsidRPr="006335DC">
        <w:t>- Ured predsjednika suda, ovdje</w:t>
      </w:r>
    </w:p>
    <w:p w:rsidRDefault="00350B1F" w:rsidP="00350B1F" w:rsidR="00350B1F" w:rsidRPr="006335DC">
      <w:r w:rsidRPr="006335DC">
        <w:t xml:space="preserve">- </w:t>
      </w:r>
      <w:r w:rsidR="008E516B" w:rsidRPr="006335DC">
        <w:t>Pravni fakultet u Splitu</w:t>
      </w:r>
    </w:p>
    <w:p w:rsidRDefault="008E516B" w:rsidP="00350B1F" w:rsidR="00350B1F" w:rsidRPr="006335DC">
      <w:r w:rsidRPr="006335DC">
        <w:t xml:space="preserve">- </w:t>
      </w:r>
      <w:r w:rsidR="00350B1F" w:rsidRPr="006335DC">
        <w:t>mrežna stranica e-Oglasna ploča sudova</w:t>
      </w:r>
    </w:p>
    <w:p w:rsidRDefault="00350B1F" w:rsidP="00350B1F" w:rsidR="00350B1F" w:rsidRPr="006335DC">
      <w:r w:rsidRPr="006335DC">
        <w:t>- u spis</w:t>
      </w:r>
    </w:p>
    <w:sectPr w:rsidSect="00E14926" w:rsidR="00350B1F" w:rsidRPr="006335D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C35" w:rsidP="00070C41" w:rsidR="00842C35">
      <w:r>
        <w:separator/>
      </w:r>
    </w:p>
  </w:endnote>
  <w:endnote w:id="0" w:type="continuationSeparator">
    <w:p w:rsidRDefault="00842C35" w:rsidP="00070C41" w:rsidR="00842C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C35" w:rsidP="00070C41" w:rsidR="00842C35">
      <w:r>
        <w:separator/>
      </w:r>
    </w:p>
  </w:footnote>
  <w:footnote w:id="0" w:type="continuationSeparator">
    <w:p w:rsidRDefault="00842C35" w:rsidP="00070C41" w:rsidR="00842C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F3F" w:rsidP="00350B1F" w:rsidR="00070C41">
    <w:pPr>
      <w:pStyle w:val="Zaglavlje"/>
      <w:ind w:firstLine="1416"/>
      <w:jc w:val="right"/>
    </w:pPr>
    <w:sdt>
      <w:sdtPr>
        <w:id w:val="1077860722"/>
        <w:docPartObj>
          <w:docPartGallery w:val="Page Numbers (Top of Page)"/>
          <w:docPartUnique/>
        </w:docPartObj>
      </w:sdtPr>
      <w:sdtEndPr/>
      <w:sdtContent>
        <w:r w:rsidR="005420A7">
          <w:fldChar w:fldCharType="begin"/>
        </w:r>
        <w:r w:rsidR="00342D09">
          <w:instrText xml:space="preserve"> PAGE   \* MERGEFORMAT </w:instrText>
        </w:r>
        <w:r w:rsidR="005420A7">
          <w:fldChar w:fldCharType="separate"/>
        </w:r>
        <w:r>
          <w:rPr>
            <w:noProof/>
          </w:rPr>
          <w:t>3</w:t>
        </w:r>
        <w:r w:rsidR="005420A7">
          <w:rPr>
            <w:noProof/>
          </w:rPr>
          <w:fldChar w:fldCharType="end"/>
        </w:r>
        <w:r w:rsidR="00350B1F">
          <w:rPr>
            <w:noProof/>
          </w:rPr>
          <w:tab/>
          <w:t>P</w:t>
        </w:r>
      </w:sdtContent>
    </w:sdt>
    <w:r w:rsidR="00350B1F">
      <w:t xml:space="preserve">oslovni broj: </w:t>
    </w:r>
    <w:r w:rsidR="00E14926">
      <w:t>11.St-</w:t>
    </w:r>
    <w:r w:rsidR="00350B1F">
      <w:t>49</w:t>
    </w:r>
    <w:r w:rsidR="00A637EC">
      <w:t>/20</w:t>
    </w:r>
    <w:r w:rsidR="00350B1F">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2">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70C41"/>
    <w:rsid w:val="000949EB"/>
    <w:rsid w:val="000B4B20"/>
    <w:rsid w:val="001024CF"/>
    <w:rsid w:val="00113EF6"/>
    <w:rsid w:val="00117B6B"/>
    <w:rsid w:val="00136155"/>
    <w:rsid w:val="00136D48"/>
    <w:rsid w:val="00155EF7"/>
    <w:rsid w:val="00173037"/>
    <w:rsid w:val="00184485"/>
    <w:rsid w:val="00190259"/>
    <w:rsid w:val="00192D45"/>
    <w:rsid w:val="001B1A7E"/>
    <w:rsid w:val="001F1B19"/>
    <w:rsid w:val="0025454E"/>
    <w:rsid w:val="0026445A"/>
    <w:rsid w:val="002764EB"/>
    <w:rsid w:val="002B054C"/>
    <w:rsid w:val="002C4693"/>
    <w:rsid w:val="002E407E"/>
    <w:rsid w:val="002F2E34"/>
    <w:rsid w:val="003364B4"/>
    <w:rsid w:val="00342D09"/>
    <w:rsid w:val="00345B5D"/>
    <w:rsid w:val="00350B1F"/>
    <w:rsid w:val="0037652F"/>
    <w:rsid w:val="00387E25"/>
    <w:rsid w:val="00387FB7"/>
    <w:rsid w:val="00391E15"/>
    <w:rsid w:val="00392CE9"/>
    <w:rsid w:val="003954A3"/>
    <w:rsid w:val="003D1234"/>
    <w:rsid w:val="003D61B5"/>
    <w:rsid w:val="003D6B57"/>
    <w:rsid w:val="003D6ED1"/>
    <w:rsid w:val="003E1CF6"/>
    <w:rsid w:val="0041124A"/>
    <w:rsid w:val="00430328"/>
    <w:rsid w:val="00473447"/>
    <w:rsid w:val="00484946"/>
    <w:rsid w:val="004C4C12"/>
    <w:rsid w:val="004E0106"/>
    <w:rsid w:val="0050767A"/>
    <w:rsid w:val="00525D86"/>
    <w:rsid w:val="005420A7"/>
    <w:rsid w:val="00557DDC"/>
    <w:rsid w:val="00561E67"/>
    <w:rsid w:val="005B1ACE"/>
    <w:rsid w:val="005C0DE9"/>
    <w:rsid w:val="005D131F"/>
    <w:rsid w:val="006116B4"/>
    <w:rsid w:val="00616CEF"/>
    <w:rsid w:val="00621097"/>
    <w:rsid w:val="006221DC"/>
    <w:rsid w:val="006335DC"/>
    <w:rsid w:val="0063362D"/>
    <w:rsid w:val="006627C1"/>
    <w:rsid w:val="00662D6D"/>
    <w:rsid w:val="0066673C"/>
    <w:rsid w:val="006679A7"/>
    <w:rsid w:val="006732D9"/>
    <w:rsid w:val="006A54BC"/>
    <w:rsid w:val="006E2F3F"/>
    <w:rsid w:val="00705464"/>
    <w:rsid w:val="00706C8F"/>
    <w:rsid w:val="00712E4B"/>
    <w:rsid w:val="00722BD7"/>
    <w:rsid w:val="00740F6F"/>
    <w:rsid w:val="00757A03"/>
    <w:rsid w:val="00764D97"/>
    <w:rsid w:val="00777490"/>
    <w:rsid w:val="007774F2"/>
    <w:rsid w:val="007957C9"/>
    <w:rsid w:val="007B052A"/>
    <w:rsid w:val="007C3C1F"/>
    <w:rsid w:val="007D0D39"/>
    <w:rsid w:val="007E7707"/>
    <w:rsid w:val="007F1736"/>
    <w:rsid w:val="0081256E"/>
    <w:rsid w:val="00842C35"/>
    <w:rsid w:val="00866B33"/>
    <w:rsid w:val="00880DC1"/>
    <w:rsid w:val="008835B2"/>
    <w:rsid w:val="008901CA"/>
    <w:rsid w:val="008A5AF8"/>
    <w:rsid w:val="008B178C"/>
    <w:rsid w:val="008E516B"/>
    <w:rsid w:val="008E5A54"/>
    <w:rsid w:val="009164C4"/>
    <w:rsid w:val="00964C5F"/>
    <w:rsid w:val="009672FB"/>
    <w:rsid w:val="009A0D0A"/>
    <w:rsid w:val="009C2142"/>
    <w:rsid w:val="009C3FFF"/>
    <w:rsid w:val="009D04E6"/>
    <w:rsid w:val="009F5FD3"/>
    <w:rsid w:val="00A0219A"/>
    <w:rsid w:val="00A050DB"/>
    <w:rsid w:val="00A1156D"/>
    <w:rsid w:val="00A41B27"/>
    <w:rsid w:val="00A636E5"/>
    <w:rsid w:val="00A637EC"/>
    <w:rsid w:val="00A71998"/>
    <w:rsid w:val="00A94047"/>
    <w:rsid w:val="00A97304"/>
    <w:rsid w:val="00AB6EF4"/>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E388B"/>
    <w:rsid w:val="00BF13CE"/>
    <w:rsid w:val="00C00ABF"/>
    <w:rsid w:val="00C31B07"/>
    <w:rsid w:val="00C60F50"/>
    <w:rsid w:val="00C75A78"/>
    <w:rsid w:val="00CA3869"/>
    <w:rsid w:val="00CA40B6"/>
    <w:rsid w:val="00CB1101"/>
    <w:rsid w:val="00CB64CC"/>
    <w:rsid w:val="00CD6A44"/>
    <w:rsid w:val="00CE1E24"/>
    <w:rsid w:val="00CF6774"/>
    <w:rsid w:val="00D01FB0"/>
    <w:rsid w:val="00D625E6"/>
    <w:rsid w:val="00D71110"/>
    <w:rsid w:val="00D72488"/>
    <w:rsid w:val="00D725A2"/>
    <w:rsid w:val="00D77783"/>
    <w:rsid w:val="00D86429"/>
    <w:rsid w:val="00DC1602"/>
    <w:rsid w:val="00E00757"/>
    <w:rsid w:val="00E01C6E"/>
    <w:rsid w:val="00E14926"/>
    <w:rsid w:val="00E23E95"/>
    <w:rsid w:val="00E2666E"/>
    <w:rsid w:val="00E32052"/>
    <w:rsid w:val="00E3734F"/>
    <w:rsid w:val="00E412ED"/>
    <w:rsid w:val="00E47203"/>
    <w:rsid w:val="00E81DD3"/>
    <w:rsid w:val="00E92241"/>
    <w:rsid w:val="00E92B0D"/>
    <w:rsid w:val="00EB64F7"/>
    <w:rsid w:val="00ED0534"/>
    <w:rsid w:val="00ED1D83"/>
    <w:rsid w:val="00EE03A2"/>
    <w:rsid w:val="00EF33CC"/>
    <w:rsid w:val="00EF64FD"/>
    <w:rsid w:val="00F153CA"/>
    <w:rsid w:val="00FB790D"/>
    <w:rsid w:val="00FD47EA"/>
    <w:rsid w:val="00FE469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48494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uiPriority w:val="99"/>
    <w:semiHidden/>
    <w:unhideWhenUsed/>
    <w:rsid w:val="00350B1F"/>
    <w:pPr>
      <w:spacing w:after="120"/>
      <w:ind w:left="283"/>
    </w:pPr>
  </w:style>
  <w:style w:customStyle="true" w:styleId="UvuenotijelotekstaChar" w:type="character">
    <w:name w:val="Uvučeno tijelo teksta Char"/>
    <w:basedOn w:val="Zadanifontodlomka"/>
    <w:link w:val="Uvuenotijeloteksta"/>
    <w:uiPriority w:val="99"/>
    <w:semiHidden/>
    <w:rsid w:val="00350B1F"/>
    <w:rPr>
      <w:rFonts w:cs="Times New Roman" w:hAnsi="Times New Roman" w:ascii="Times New Roman"/>
      <w:sz w:val="24"/>
      <w:szCs w:val="24"/>
    </w:rPr>
  </w:style>
  <w:style w:styleId="Tekstrezerviranogmjesta" w:type="character">
    <w:name w:val="Placeholder Text"/>
    <w:basedOn w:val="Zadanifontodlomka"/>
    <w:uiPriority w:val="99"/>
    <w:semiHidden/>
    <w:rsid w:val="006E2F3F"/>
    <w:rPr>
      <w:color w:val="808080"/>
      <w:bdr w:space="0" w:sz="0" w:color="auto" w:val="none"/>
      <w:shd w:fill="auto" w:color="auto" w:val="clear"/>
    </w:rPr>
  </w:style>
  <w:style w:customStyle="true" w:styleId="eSPISCCParagraphDefaultFont" w:type="character">
    <w:name w:val="eSPIS_CC_Paragraph Default Font"/>
    <w:basedOn w:val="Zadanifontodlomka"/>
    <w:rsid w:val="006E2F3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E2F3F"/>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E2F3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E2F3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48494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uiPriority w:val="99"/>
    <w:semiHidden/>
    <w:unhideWhenUsed/>
    <w:rsid w:val="00350B1F"/>
    <w:pPr>
      <w:spacing w:after="120"/>
      <w:ind w:left="283"/>
    </w:pPr>
  </w:style>
  <w:style w:customStyle="1" w:styleId="UvuenotijelotekstaChar" w:type="character">
    <w:name w:val="Uvučeno tijelo teksta Char"/>
    <w:basedOn w:val="Zadanifontodlomka"/>
    <w:link w:val="Uvuenotijeloteksta"/>
    <w:uiPriority w:val="99"/>
    <w:semiHidden/>
    <w:rsid w:val="00350B1F"/>
    <w:rPr>
      <w:rFonts w:ascii="Times New Roman" w:cs="Times New Roman" w:hAnsi="Times New Roman"/>
      <w:sz w:val="24"/>
      <w:szCs w:val="24"/>
    </w:rPr>
  </w:style>
  <w:style w:styleId="Tekstrezerviranogmjesta" w:type="character">
    <w:name w:val="Placeholder Text"/>
    <w:basedOn w:val="Zadanifontodlomka"/>
    <w:uiPriority w:val="99"/>
    <w:semiHidden/>
    <w:rsid w:val="006E2F3F"/>
    <w:rPr>
      <w:color w:val="808080"/>
      <w:bdr w:color="auto" w:space="0" w:sz="0" w:val="none"/>
      <w:shd w:color="auto" w:fill="auto" w:val="clear"/>
    </w:rPr>
  </w:style>
  <w:style w:customStyle="1" w:styleId="eSPISCCParagraphDefaultFont" w:type="character">
    <w:name w:val="eSPIS_CC_Paragraph Default Font"/>
    <w:basedOn w:val="Zadanifontodlomka"/>
    <w:rsid w:val="006E2F3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E2F3F"/>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E2F3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E2F3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prosinca 2017.</izvorni_sadrzaj>
    <derivirana_varijabla naziv="DomainObject.Predmet.SpisIzvanSuda.DatumIzlazaSpisa_1">11.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Carinska uprava; Općinski sud u Starom Gradu - ZK odjel; REPUBLIKA HRVATSKA zastupanog po punomoćniku ŽUPANIJSKO DRŽAVNO ODVJETNIŠTVO U SPLITU;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LUKA dioničko društvo; Hrvatske vode, pravna osoba za upravljanje vodama; MANTIS, d.o.o. za trgovinu i usluge; NARODNI TRGOVAČKI LANAC d.o.o. za trgovinu i usluge; BASLER OSIGURANJE ZAGREB dioničko društvo za osiguranje; Vinko Paina; TRANSADRIA, međunarodna špedicija d. d. u stečaju; RAD, d.o.o. za vodoopskrbu i ostale komunalne djelatnosti; Hrvatska radiotelevizija; ZAGREBAČKI HOLDING, društvo s ograničenom odgovornošću za javni prijevoz, opskrbu vodom, održavanje čistoće, putnička a; BRODOMERKUR trgovina i usluge, dioničko društvo;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HEP-Operator distribucijskog sustava d.o.o. za distribuciju i opskrbu električne energije ELEKTRA ŠIBENI; Ivica Bašić zastupanog po punomoćniku Mijo Jeličić; OTIS DIZALA, društvo s ograničenom odgovornošću za proizvodnju, montažu, remont i održavanje dizala; Tedi-Tadija Maroević; Ivo Družević; Jakica Lupi; Antun Pavičić; Cvjetko Matković; Ivo Roić; Joza Bratanić; Mara Jukić zastupanog po punomoćniku Mijo Jeličić; Juraj Pavičić; Fabijan Roić; Josip Kovačević; Marinko Dužević; Pero Dulčić Sušak; Mihovil-Mile Pavičić; Nikša Dužević; Katica Kovačević; Vjekoslav Radonić; Ivan Tadić; GASTRO GRUPA d.o.o. za trgovinu i usluge; Duško Pavičić Ivelja; Margarita Radonić; Ivan Tadić Šilo; Louis Petrić; Margarita Marica Stančić; Matko Carić; Vinko Lupi; Tomi Moscatello; AUTO HRVATSKA dioničko društvo; Milovan Kombura; Tadija Moškatelo; Dinko Pavičić Tribunol; Jelisava Pavičić; Damir Petrić; Tonči Šurjak; Ivica Ljubić; Ivica Pavičić; Nikola Vodanović; Marinko Sanseović; Mijo Mili Pavičić; Ivan Tadić; Vinko Maroević; Nikola Haladić; Marija Vodanović; Ivan Buratović; JADRANSKO OSIGURANJE d.d. zastupanog po punomoćniku Grgić &amp; Partneri odvjetničko društvo j.t.d.; Jakov Fredotović; Miljenko Srhoj; Cvjetko Buratović; Luka Šurjak; Nikola Buratović; Tonko Maroević; Ivan Miloš Mile; Nikola Buratović; Pavao Čubre; CITY EX d.o.o. za prijenos poslovne dokumentacije zastupanog po punomoćniku Antonio Zujić; Luka Franetović; Nikola Stipišić; Janez Jelušić; Nikola Sansević; Ivo Pavičić; Prošper Moškatelo; Dinko Račić; Neno Šoljan; Hrvatski Telekom d.d.; Luka Stančić; Ivan Moškatelo; Vjekoslav Bogdanić; Nikola Šimunović; Petro Šoljan; Mirko Radonić; Juraj Dužević; Antun Sansević; Ruža Roić; CODEX SORTIUM društvo s ograničenom odgovornošću za pružanje kompleksnih konzalting usluga; Matilda Buratović; Jakov Tresić; Antun Vodanović Stariji; Dražica Matković Ljubo; SUNCE osiguranje d.d.; Juraj Moškatelo Stariji; Ivo Bojanić; Vinko Moškatelo; Rade Čavić; Cvjetko Miličić; Mila Franetović Dužević; Juraj Tomi Moškatelo; Meri Petrić; Jure Moškatelo; Damir Šurjak; Nikša Moškatelo; Ivo Šurjak; Marija Trbuhović; Ivo Račić Kapetanić; Stjepan Jerković; Fabijan Kunčić; File Vranković; Luka Moškatelo; Ljubica Stipišić; ČISTOĆA d.o.o. za komunalnu djelatnost, održavanje čistoće i odlaganje komunalnog otpada; Jakov Račić; Lenka Roić; Margarita Stančić; Mili Razović; Fabijan Dužević; Tonko Ivčević Bakulić; Vinko Palaversić; Boris Borović; HRVATSKA IZVJEŠTAJNA NOVINSKA AGENCIJA; Lucija Milatić-Bričolić; Kata Duboković; Dušan Salamunić; Niko Salamunić; Josip Crnčić; Ante Mihojević; Tonči Gurdulić; Marko Huljić; TEXT-PAPIR d.o.o. za trgovinu i usluge; Vjeko Jakas; Nikola Grgičević; Ante Tonči Drinković; Boris Rubinić; Boris Carić; Jakša Radonić; Juraj Šperka; Stjepan Hujo Huljić; Đuro Caratan; Prošperino Milevčić; Stjepan Tomislav Huljić; Blaženko Jakas; Marko Buratović; Pavo Bunčuga; Ivan Makjanić; Antun Lučić; Cvjetka Cvita Milevčić; Braco Jakas; SLOBODNA DALMACIJA izdavačka i tiskarska djelatnost, dioničko društvo; Marinko Radonić; Marin Parun Barbić; Antun Gurdulić; Asija Bojanić; Ante Rubinić; Mate Antičević; Jakov Radonić; ČISTOĆA društvo s ograničenom odgovornošću za obavljanje komunalnih djelatnosti održavanja čistoće i odlaganja komunaln; Josip Franičević; Jurko Lučić; Dražica Vicenca Matković; Slobodan Radičić;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OPĆINA JELSA Jedinstveni upravni odjel; Zlatko Balić; Galić Ante; Dean Prelević, odvjetnik; Želimir Miletić; Luči Roić; AUTOKUĆA BOSNIĆ d.o.o. za trgovinu, servis i remont; Nade Pavičić-ivelja; Dujko Čubre; Antun Bratanić; Andrija Matković; Antun Vune Bratanić; Dinko Lušić; Nikica Nikola Matijević; Ivan Sanseović; Marija Kovačević Lolotović; Petar Zlatan Vodanović; TISKARA MALENICA d.o.o. zastupanog po punomoćniku Jasmin Avdagić;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Nada Akrap; Jasminka Antunović; Ivan Marijan zastupanog po punomoćniku Zdravko Bojanić; Nediljka Armanda; Ana Babić; Gordana Babić; Ivan Babić; Katica Babić; Jure Bacelj; Ana Bačić; Nediljka Bajić; Žarka Bakotić; HEP-Operator distribucijskog sustava d.o.o. za distribuciju i opskrbu električne energije; Marko Baković; Ivica Ban; Srđanka Banovac; Božidar Barać; Vedran Barbarić; Marija Barbir; Petar Barbir; Anica Baričević; Rikard Pavlović; Damira Barišić; Ivan Barišić; Manda Bašić; Aleksandar Bauk; Marina Zečić; Ivo Bavčević; Nataša Bazina; Mirjana Begonja; Jelena Belić; Niko Belić; Jagoda Bešker; Nedo Bešker; Zorica Bilić; Sanja Bilić-pavlinović; Jela Bilobrk; Antun Blažević; Hrvoje Blažević; LUČKA UPRAVA SPLIT; Damir Bojčić; Željko Bojčić; Denis Boljat; Srećko Boras; Robert Borić; Goran Bosančić; Pava Botić; Ljuba Božanić; PLOVPUT trgovačko društvo s ograničenom odgovornošću za održavanje pomorskih plovnih putova i radijske službe; Anka Božić; Anica Božić-Bakušić; Ivica Bratić; Nikša Bratić; Vencislav Brizić; Zlata Brizić; Mate Brstilo; Zora Budimir; Regionalna veletržnica Benkovac dioničko društvo za trgovinu i usluge "u stečaju"; Miranda Budiša; Nediljko Bugarin; Željka Vučemilović-šimunović; Gordana Buljević; Marina Burić; Mario Buzov; Đuro Caratan; MESSER CROATIA PLIN Poduzeće za proizvodnju i prodaju tehničkih plinova d.o.o.; Toni Caratan; Boris Carić; Paulo Carić; Dinka Cezareo; Nevenka Cukrov; Dijana Czwik; Vinka Čavala; Silva Černak Lojić; Diana Čović; TINA ALATI društvo s ograničenom odgovorošću za trgovinu i usluge; Ante Čulo; Blaž Ćapin; Filip Delać; Ankica Delić; Marko Delić; Nediljka Delić; Gordana Didak; Mili Divić; ZAVOD ZA JAVNO ZDRAVSTVO DR. ANDRIJA ŠTAMPAR; Ljiljana Dragan Jelušić; Milka Drlje; Mato Drmić; Jozo Družianić; Stanko Duvančić; Damir Duvnjak; Nives Džanko; Ante Đurđević; Zagrebačka burza d.d. zastupanog po punomoćniku MAĐARIĆ &amp; LUI - odvjetničko društvo d.o.o.; Ljubica Elez; Ankica Ezgeta; Lenka Franić; Ivica Gabelić; Marija Galešić; Petar Galić; Silvana Galić; Kazimir Garić; Vencel Gašpar; Vinko Gašpar; Ana Goreta; Zorka Goreta; Josip Gotovac; Vjekoslav Grbčić; Divna Grbeša; Ana Grubišić; METRONET TELEKOMUNIKACIJE d.d. za telekomunikacijske usluge;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RELAX, d.o.o. za proizvodnju i trgovinu; Ante Jeličić; Marija Jocić; Ante Jolić; Marica Jukić; Marko Jukić; Renata Jukić; Jadranka Jurić; Marija Jurić; Ankica Kainić; MINISTARSTVO GOSPODARSTVA, RAVNETELJSTVO ZA ROBNE ZALIHE zastupanog po punomoćniku ŽUPANIJSKO DRŽAVNO ODVJETNIŠTVO U SPLITU; Jelena Kalinić; Petar Kalinić; Anamarija Kalinić Radović; Stipan Kamber; Đuro Kapoši; Željko Karin; Marijana Karin Prnjak; Neda Kasalo; Zvonimir Kasalo; Suzana Kašić; PUĆO d.o.o. za trgovinu, ugostiteljstvo i cestovni prijevoz;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ITEM, d.o.o. informatičke usluge; Ivana Lilić; Ivo Lipanović; Marko Lojić; Mile Lovrić; Ana Lovrinčević; Dejan Lukavac; Nela Madžar; Alenka Malinić; Pavao Marasović; Anto Marijan; Cvita Marijanović; Dobrinka Marijanović; Tomislav Marijanović; Jasna Marin; Marina Marin; ŠKARE TRADE, d.o.o. za trgovinu i ugostiteljstvo; Željko Marinac; Božidar Marinković; Jakov Mateta; Ivan Matić; Ružica Matić; Slavko Matić; CROATIA osiguranje d.d. FILIJALA SPLIT; Željko Matić; Marija Matković; Ivan Melvan; Nikola Midenjak; Pere Mihanović; Ana Mikulić; Mate Mikulić; Ivan Milaković; MIRJANA BARIĆ; Ivan Milanović; Zorka Miletić; Milan Miljuš; Đorđe Mirčetić; Tonči Mišković; Ana Moro; Slavko Moro; Tomi Moscatello; Marija Munitić; MILENKO BUŠLJETA; Ljubomir Muslim; Mijo Nožina; Jurica Oman; Mirko Oman; Janja Orošnjak; Mila Palada; Ivan Pandža; Asija Papić; Mijo Papić; Tereza Papić; Rajko Parać; Tatjana Parać; Đurđica Parat; Ivan Pastuović; Jurica Pavela; Roki Pavičić; MILICA UGARKOVIĆ; Ivan Pažanin; Luka Peko; Neda Penga; Ante Perko; Ivana Perko; Gordana Perković; Marica Perković; Nediljko Perković; SREDIŠNJE KLIRINŠKO DEPOZITARNO DRUŠTVO, dioničko društvo; Nila Peroš; Dragica Peša; Iris Peša; Nikša Petrić; Matko Pezo; Zlatko Piperković; Joško Pivac; Luka Pjevac; Anka Plazonja; Robert Plazonja; Gordan Poparić; Ante Popović; Milanka Pranić; Miroslav Primorac; Iva Punda; Drago Radić; Mladen Radmilović; Petar Radonić; Jagoda Radošević; Agencija za upravljanje državnom imovinom; Ante Rajčić; Marko Ralica; Ivan Raos; Zdenka Razlog; Mila Rebić; Marija Reljanović; Mara Režić; Marija Rizvan; Anđelko Rogulj; Berislava Roša; Sofija Ruić; Ana Runjić; Gordan Ruščić; Sanja Ružić; Svjetlana Samac; Miljenko Samardžić; Dinka Sanseović; Ante Sarić; COMENG, društvo s ograničenom odgovornošću za informatički inženjering; Ivan Sarić; Marija Sedlar; Ljubica Sekelez; Kristina Serdarević; Aleksandra Sever-Muhar; Boško Sikavica; Snježana Sikavica; Dragan Simić; Tanja Sinovčić; Ljiljana Sirić; FABIJAN PERONJA zastupanog po punomoćniku KRUNO PERONJA; Dijana Skelin; Kata Sočo; Marija Stančić; Đani Stanić; Danica Stipović; Milorad Stojsavljević; Petar Strinić; Luca Strunje; Slavka Svalina; Marijan Šamija; Marinka Šamija; Katica Šeparović; Nenad Ševo; Krasna Šiklić; Mili Šimig; Vesna Škare; HP - Hrvatska pošta d.d.; Ljubica Škopljanac; Milica Špar; Eleana Šubat; Ivan Šuljug; Vesna Šunjić; Ljubica Tarle; Nada Teklić; Lada Terzić; Ivan Tomić; GRAFOPLEX, društvo s ograničenom odgovornošću, za trgovinu i usluge; Ivan Topić; Jelica Topić; Tvrtko Topić; Anđelka Torlak; Ivan Torlak; Marko Torlak; Damir Tot; AMEROPA AG zastupanog po punomoćniku Odvjetničko društvo Hanžeković &amp; Partneri društvo s ograničenom odgovornošću;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HEP-Operator distribucijskog sustava d.o.o. za distribuciju i opskrbu električne energije; Zora Vuković; Ivan Vukušić; Jadran Vukušić; Nevenka Vukušić; Vjera Vukušić; Zvonimir Vukušić; Nevenka Vuleta; Financijska agencija;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NIKOLA LACMANOVIĆ zastupanog po punomoćniku DORIS KOŠTA;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VODOVOD I KANALIZACIJA, društvo s ograničenom odgovornošću za vodoopskrbu, odvodnju i pročišćavanje otpadnih voda; Neda-lidia Buljević; Ivan Bugarin; Maja Bučić; Mira Božić; Sandra Borić; Marija Davidović; Petar Adjanski; Ana Čatlak; Marinko Buškulić; Marinko Galić; JELKOM, društvo s ograničenom odgovornošću za komunalnu djelatnost; Luca Gabela; Tomislav Frankić; Elias Erceg; Jakov Elez; Sretan Bajalo; Mario Tomić; Ranko Vuleta; Zlatko Balić; Boško Barać; Milan Vukić; DALMACIJAVINO d.d. za proizvodnju i promet alkoholnih i bezalkoholnih pića "u stečaju"; Mara Vukorepa; Bare Vujina; Milenko Bašić; Diana Blažević; Jozo Bogić; Stjepko Bojanić; Miroslav Trečić; Neda Tukić; Vinka Ukić; Mira Velić; EUROLEASING d.o.o. zastupanog po punomoćniku Grgić &amp; Partneri odvjetničko društvo j.t.d.; Ivan Vrdoljak; Iva Vrdoljak; Dražen Todorović; Dubravka Stojanovska; Josip Strniša; Ivica Sviličić; Ana Rogošić; Ivica Stipinović; Darko Topić; Marija Trečić; Rino Barbić, odvjetnik; Milica Zorić; Ivo Rajčić; Ivan Radoš; Željka Vučemilović-šimunović; Slaven Tukić; Bartul Barišić; Tajana Domazet; Velinka Runjić; Niko Dujić; Teo Mandić; HVARSKI VODOVOD d.o.o. zastupanog po punomoćniku Rino Barbić;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IVAN MILAT; Joško Pavlov; Tina Trajković; Nada Dujmić; Nada Baković; Marija Duvančić; DIONOVA - DIONA d.o.o.; TEHNOPLAST d.o.o. za građevinarstvo, trgovinu, ugostiteljstvo, turizam i uslužne djelatnosti; VIPnet, društvo s ograničenom odgovornošću za usluge javnih telekomunikacija; BILIĆ-ERIĆ d.o.o. za privatnu zaštitu; GRAD DRNIŠ; DALMACIJAVINO - ZAGREB društvo sograničenom odgovornošću za trgovinu, ugostiteljstvo i prijevoz</izvorni_sadrzaj>
    <derivirana_varijabla naziv="DomainObject.Predmet.StrankaFormated_1">  Carinska uprava; Općinski sud u Starom Gradu - ZK odjel; REPUBLIKA HRVATSKA zastupanog po punomoćniku ŽUPANIJSKO DRŽAVNO ODVJETNIŠTVO U SPLITU;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LUKA dioničko društvo; Hrvatske vode, pravna osoba za upravljanje vodama; MANTIS, d.o.o. za trgovinu i usluge; NARODNI TRGOVAČKI LANAC d.o.o. za trgovinu i usluge; BASLER OSIGURANJE ZAGREB dioničko društvo za osiguranje; Vinko Paina; TRANSADRIA, međunarodna špedicija d. d. u stečaju; RAD, d.o.o. za vodoopskrbu i ostale komunalne djelatnosti; Hrvatska radiotelevizija; ZAGREBAČKI HOLDING, društvo s ograničenom odgovornošću za javni prijevoz, opskrbu vodom, održavanje čistoće, putnička a; BRODOMERKUR trgovina i usluge, dioničko društvo;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HEP-Operator distribucijskog sustava d.o.o. za distribuciju i opskrbu električne energije ELEKTRA ŠIBENI; Ivica Bašić zastupanog po punomoćniku Mijo Jeličić; OTIS DIZALA, društvo s ograničenom odgovornošću za proizvodnju, montažu, remont i održavanje dizala; Tedi-Tadija Maroević; Ivo Družević; Jakica Lupi; Antun Pavičić; Cvjetko Matković; Ivo Roić; Joza Bratanić; Mara Jukić zastupanog po punomoćniku Mijo Jeličić; Juraj Pavičić; Fabijan Roić; Josip Kovačević; Marinko Dužević; Pero Dulčić Sušak; Mihovil-Mile Pavičić; Nikša Dužević; Katica Kovačević; Vjekoslav Radonić; Ivan Tadić; GASTRO GRUPA d.o.o. za trgovinu i usluge; Duško Pavičić Ivelja; Margarita Radonić; Ivan Tadić Šilo; Louis Petrić; Margarita Marica Stančić; Matko Carić; Vinko Lupi; Tomi Moscatello; AUTO HRVATSKA dioničko društvo; Milovan Kombura; Tadija Moškatelo; Dinko Pavičić Tribunol; Jelisava Pavičić; Damir Petrić; Tonči Šurjak; Ivica Ljubić; Ivica Pavičić; Nikola Vodanović; Marinko Sanseović; Mijo Mili Pavičić; Ivan Tadić; Vinko Maroević; Nikola Haladić; Marija Vodanović; Ivan Buratović; JADRANSKO OSIGURANJE d.d. zastupanog po punomoćniku Grgić &amp; Partneri odvjetničko društvo j.t.d.; Jakov Fredotović; Miljenko Srhoj; Cvjetko Buratović; Luka Šurjak; Nikola Buratović; Tonko Maroević; Ivan Miloš Mile; Nikola Buratović; Pavao Čubre; CITY EX d.o.o. za prijenos poslovne dokumentacije zastupanog po punomoćniku Antonio Zujić; Luka Franetović; Nikola Stipišić; Janez Jelušić; Nikola Sansević; Ivo Pavičić; Prošper Moškatelo; Dinko Račić; Neno Šoljan; Hrvatski Telekom d.d.; Luka Stančić; Ivan Moškatelo; Vjekoslav Bogdanić; Nikola Šimunović; Petro Šoljan; Mirko Radonić; Juraj Dužević; Antun Sansević; Ruža Roić; CODEX SORTIUM društvo s ograničenom odgovornošću za pružanje kompleksnih konzalting usluga; Matilda Buratović; Jakov Tresić; Antun Vodanović Stariji; Dražica Matković Ljubo; SUNCE osiguranje d.d.; Juraj Moškatelo Stariji; Ivo Bojanić; Vinko Moškatelo; Rade Čavić; Cvjetko Miličić; Mila Franetović Dužević; Juraj Tomi Moškatelo; Meri Petrić; Jure Moškatelo; Damir Šurjak; Nikša Moškatelo; Ivo Šurjak; Marija Trbuhović; Ivo Račić Kapetanić; Stjepan Jerković; Fabijan Kunčić; File Vranković; Luka Moškatelo; Ljubica Stipišić; ČISTOĆA d.o.o. za komunalnu djelatnost, održavanje čistoće i odlaganje komunalnog otpada; Jakov Račić; Lenka Roić; Margarita Stančić; Mili Razović; Fabijan Dužević; Tonko Ivčević Bakulić; Vinko Palaversić; Boris Borović; HRVATSKA IZVJEŠTAJNA NOVINSKA AGENCIJA; Lucija Milatić-Bričolić; Kata Duboković; Dušan Salamunić; Niko Salamunić; Josip Crnčić; Ante Mihojević; Tonči Gurdulić; Marko Huljić; TEXT-PAPIR d.o.o. za trgovinu i usluge; Vjeko Jakas; Nikola Grgičević; Ante Tonči Drinković; Boris Rubinić; Boris Carić; Jakša Radonić; Juraj Šperka; Stjepan Hujo Huljić; Đuro Caratan; Prošperino Milevčić; Stjepan Tomislav Huljić; Blaženko Jakas; Marko Buratović; Pavo Bunčuga; Ivan Makjanić; Antun Lučić; Cvjetka Cvita Milevčić; Braco Jakas; SLOBODNA DALMACIJA izdavačka i tiskarska djelatnost, dioničko društvo; Marinko Radonić; Marin Parun Barbić; Antun Gurdulić; Asija Bojanić; Ante Rubinić; Mate Antičević; Jakov Radonić; ČISTOĆA društvo s ograničenom odgovornošću za obavljanje komunalnih djelatnosti održavanja čistoće i odlaganja komunaln; Josip Franičević; Jurko Lučić; Dražica Vicenca Matković; Slobodan Radičić;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OPĆINA JELSA Jedinstveni upravni odjel; Zlatko Balić; Galić Ante; Dean Prelević, odvjetnik; Želimir Miletić; Luči Roić; AUTOKUĆA BOSNIĆ d.o.o. za trgovinu, servis i remont; Nade Pavičić-ivelja; Dujko Čubre; Antun Bratanić; Andrija Matković; Antun Vune Bratanić; Dinko Lušić; Nikica Nikola Matijević; Ivan Sanseović; Marija Kovačević Lolotović; Petar Zlatan Vodanović; TISKARA MALENICA d.o.o. zastupanog po punomoćniku Jasmin Avdagić;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Nada Akrap; Jasminka Antunović; Ivan Marijan zastupanog po punomoćniku Zdravko Bojanić; Nediljka Armanda; Ana Babić; Gordana Babić; Ivan Babić; Katica Babić; Jure Bacelj; Ana Bačić; Nediljka Bajić; Žarka Bakotić; HEP-Operator distribucijskog sustava d.o.o. za distribuciju i opskrbu električne energije; Marko Baković; Ivica Ban; Srđanka Banovac; Božidar Barać; Vedran Barbarić; Marija Barbir; Petar Barbir; Anica Baričević; Rikard Pavlović; Damira Barišić; Ivan Barišić; Manda Bašić; Aleksandar Bauk; Marina Zečić; Ivo Bavčević; Nataša Bazina; Mirjana Begonja; Jelena Belić; Niko Belić; Jagoda Bešker; Nedo Bešker; Zorica Bilić; Sanja Bilić-pavlinović; Jela Bilobrk; Antun Blažević; Hrvoje Blažević; LUČKA UPRAVA SPLIT; Damir Bojčić; Željko Bojčić; Denis Boljat; Srećko Boras; Robert Borić; Goran Bosančić; Pava Botić; Ljuba Božanić; PLOVPUT trgovačko društvo s ograničenom odgovornošću za održavanje pomorskih plovnih putova i radijske službe; Anka Božić; Anica Božić-Bakušić; Ivica Bratić; Nikša Bratić; Vencislav Brizić; Zlata Brizić; Mate Brstilo; Zora Budimir; Regionalna veletržnica Benkovac dioničko društvo za trgovinu i usluge "u stečaju"; Miranda Budiša; Nediljko Bugarin; Željka Vučemilović-šimunović; Gordana Buljević; Marina Burić; Mario Buzov; Đuro Caratan; MESSER CROATIA PLIN Poduzeće za proizvodnju i prodaju tehničkih plinova d.o.o.; Toni Caratan; Boris Carić; Paulo Carić; Dinka Cezareo; Nevenka Cukrov; Dijana Czwik; Vinka Čavala; Silva Černak Lojić; Diana Čović; TINA ALATI društvo s ograničenom odgovorošću za trgovinu i usluge; Ante Čulo; Blaž Ćapin; Filip Delać; Ankica Delić; Marko Delić; Nediljka Delić; Gordana Didak; Mili Divić; ZAVOD ZA JAVNO ZDRAVSTVO DR. ANDRIJA ŠTAMPAR; Ljiljana Dragan Jelušić; Milka Drlje; Mato Drmić; Jozo Družianić; Stanko Duvančić; Damir Duvnjak; Nives Džanko; Ante Đurđević; Zagrebačka burza d.d. zastupanog po punomoćniku MAĐARIĆ &amp; LUI - odvjetničko društvo d.o.o.; Ljubica Elez; Ankica Ezgeta; Lenka Franić; Ivica Gabelić; Marija Galešić; Petar Galić; Silvana Galić; Kazimir Garić; Vencel Gašpar; Vinko Gašpar; Ana Goreta; Zorka Goreta; Josip Gotovac; Vjekoslav Grbčić; Divna Grbeša; Ana Grubišić; METRONET TELEKOMUNIKACIJE d.d. za telekomunikacijske usluge;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RELAX, d.o.o. za proizvodnju i trgovinu; Ante Jeličić; Marija Jocić; Ante Jolić; Marica Jukić; Marko Jukić; Renata Jukić; Jadranka Jurić; Marija Jurić; Ankica Kainić; MINISTARSTVO GOSPODARSTVA, RAVNETELJSTVO ZA ROBNE ZALIHE zastupanog po punomoćniku ŽUPANIJSKO DRŽAVNO ODVJETNIŠTVO U SPLITU; Jelena Kalinić; Petar Kalinić; Anamarija Kalinić Radović; Stipan Kamber; Đuro Kapoši; Željko Karin; Marijana Karin Prnjak; Neda Kasalo; Zvonimir Kasalo; Suzana Kašić; PUĆO d.o.o. za trgovinu, ugostiteljstvo i cestovni prijevoz;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ITEM, d.o.o. informatičke usluge; Ivana Lilić; Ivo Lipanović; Marko Lojić; Mile Lovrić; Ana Lovrinčević; Dejan Lukavac; Nela Madžar; Alenka Malinić; Pavao Marasović; Anto Marijan; Cvita Marijanović; Dobrinka Marijanović; Tomislav Marijanović; Jasna Marin; Marina Marin; ŠKARE TRADE, d.o.o. za trgovinu i ugostiteljstvo; Željko Marinac; Božidar Marinković; Jakov Mateta; Ivan Matić; Ružica Matić; Slavko Matić; CROATIA osiguranje d.d. FILIJALA SPLIT; Željko Matić; Marija Matković; Ivan Melvan; Nikola Midenjak; Pere Mihanović; Ana Mikulić; Mate Mikulić; Ivan Milaković; MIRJANA BARIĆ; Ivan Milanović; Zorka Miletić; Milan Miljuš; Đorđe Mirčetić; Tonči Mišković; Ana Moro; Slavko Moro; Tomi Moscatello; Marija Munitić; MILENKO BUŠLJETA; Ljubomir Muslim; Mijo Nožina; Jurica Oman; Mirko Oman; Janja Orošnjak; Mila Palada; Ivan Pandža; Asija Papić; Mijo Papić; Tereza Papić; Rajko Parać; Tatjana Parać; Đurđica Parat; Ivan Pastuović; Jurica Pavela; Roki Pavičić; MILICA UGARKOVIĆ; Ivan Pažanin; Luka Peko; Neda Penga; Ante Perko; Ivana Perko; Gordana Perković; Marica Perković; Nediljko Perković; SREDIŠNJE KLIRINŠKO DEPOZITARNO DRUŠTVO, dioničko društvo; Nila Peroš; Dragica Peša; Iris Peša; Nikša Petrić; Matko Pezo; Zlatko Piperković; Joško Pivac; Luka Pjevac; Anka Plazonja; Robert Plazonja; Gordan Poparić; Ante Popović; Milanka Pranić; Miroslav Primorac; Iva Punda; Drago Radić; Mladen Radmilović; Petar Radonić; Jagoda Radošević; Agencija za upravljanje državnom imovinom; Ante Rajčić; Marko Ralica; Ivan Raos; Zdenka Razlog; Mila Rebić; Marija Reljanović; Mara Režić; Marija Rizvan; Anđelko Rogulj; Berislava Roša; Sofija Ruić; Ana Runjić; Gordan Ruščić; Sanja Ružić; Svjetlana Samac; Miljenko Samardžić; Dinka Sanseović; Ante Sarić; COMENG, društvo s ograničenom odgovornošću za informatički inženjering; Ivan Sarić; Marija Sedlar; Ljubica Sekelez; Kristina Serdarević; Aleksandra Sever-Muhar; Boško Sikavica; Snježana Sikavica; Dragan Simić; Tanja Sinovčić; Ljiljana Sirić; FABIJAN PERONJA zastupanog po punomoćniku KRUNO PERONJA; Dijana Skelin; Kata Sočo; Marija Stančić; Đani Stanić; Danica Stipović; Milorad Stojsavljević; Petar Strinić; Luca Strunje; Slavka Svalina; Marijan Šamija; Marinka Šamija; Katica Šeparović; Nenad Ševo; Krasna Šiklić; Mili Šimig; Vesna Škare; HP - Hrvatska pošta d.d.; Ljubica Škopljanac; Milica Špar; Eleana Šubat; Ivan Šuljug; Vesna Šunjić; Ljubica Tarle; Nada Teklić; Lada Terzić; Ivan Tomić; GRAFOPLEX, društvo s ograničenom odgovornošću, za trgovinu i usluge; Ivan Topić; Jelica Topić; Tvrtko Topić; Anđelka Torlak; Ivan Torlak; Marko Torlak; Damir Tot; AMEROPA AG zastupanog po punomoćniku Odvjetničko društvo Hanžeković &amp; Partneri društvo s ograničenom odgovornošću;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HEP-Operator distribucijskog sustava d.o.o. za distribuciju i opskrbu električne energije; Zora Vuković; Ivan Vukušić; Jadran Vukušić; Nevenka Vukušić; Vjera Vukušić; Zvonimir Vukušić; Nevenka Vuleta; Financijska agencija;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NIKOLA LACMANOVIĆ zastupanog po punomoćniku DORIS KOŠTA;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VODOVOD I KANALIZACIJA, društvo s ograničenom odgovornošću za vodoopskrbu, odvodnju i pročišćavanje otpadnih voda; Neda-lidia Buljević; Ivan Bugarin; Maja Bučić; Mira Božić; Sandra Borić; Marija Davidović; Petar Adjanski; Ana Čatlak; Marinko Buškulić; Marinko Galić; JELKOM, društvo s ograničenom odgovornošću za komunalnu djelatnost; Luca Gabela; Tomislav Frankić; Elias Erceg; Jakov Elez; Sretan Bajalo; Mario Tomić; Ranko Vuleta; Zlatko Balić; Boško Barać; Milan Vukić; DALMACIJAVINO d.d. za proizvodnju i promet alkoholnih i bezalkoholnih pića "u stečaju"; Mara Vukorepa; Bare Vujina; Milenko Bašić; Diana Blažević; Jozo Bogić; Stjepko Bojanić; Miroslav Trečić; Neda Tukić; Vinka Ukić; Mira Velić; EUROLEASING d.o.o. zastupanog po punomoćniku Grgić &amp; Partneri odvjetničko društvo j.t.d.; Ivan Vrdoljak; Iva Vrdoljak; Dražen Todorović; Dubravka Stojanovska; Josip Strniša; Ivica Sviličić; Ana Rogošić; Ivica Stipinović; Darko Topić; Marija Trečić; Rino Barbić, odvjetnik; Milica Zorić; Ivo Rajčić; Ivan Radoš; Željka Vučemilović-šimunović; Slaven Tukić; Bartul Barišić; Tajana Domazet; Velinka Runjić; Niko Dujić; Teo Mandić; HVARSKI VODOVOD d.o.o. zastupanog po punomoćniku Rino Barbić;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IVAN MILAT; Joško Pavlov; Tina Trajković; Nada Dujmić; Nada Baković; Marija Duvančić; DIONOVA - DIONA d.o.o.; TEHNOPLAST d.o.o. za građevinarstvo, trgovinu, ugostiteljstvo, turizam i uslužne djelatnosti; VIPnet, društvo s ograničenom odgovornošću za usluge javnih telekomunikacija; BILIĆ-ERIĆ d.o.o. za privatnu zaštitu; GRAD DRNIŠ; DALMACIJAVINO - ZAGREB društvo sograničenom odgovornošću za trgovinu, ugostiteljstvo i prijevoz</derivirana_varijabla>
  </DomainObject.Predmet.StrankaFormated>
  <DomainObject.Predmet.StrankaFormatedOIB>
    <izvorni_sadrzaj>  Carinska uprava, OIB 18683136487; Općinski sud u Starom Gradu - ZK odjel; REPUBLIKA HRVATSKA, OIB 18683136487 zastupanog po punomoćniku ŽUPANIJSKO DRŽAVNO ODVJETNIŠTVO U SPLITU;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LUKA dioničko društvo, OIB 34440814040; Hrvatske vode, pravna osoba za upravljanje vodama, OIB 28921383001; MANTIS, d.o.o. za trgovinu i usluge, OIB 41274793973; NARODNI TRGOVAČKI LANAC d.o.o. za trgovinu i usluge, OIB 78344221376; BASLER OSIGURANJE ZAGREB dioničko društvo za osiguranje, OIB 59706054982; Vinko Paina, OIB 51203688235; TRANSADRIA, međunarodna špedicija d. d. u stečaju, OIB 47965841018; RAD, d.o.o. za vodoopskrbu i ostale komunalne djelatnosti, OIB 71304592430; Hrvatska radiotelevizija, OIB 68419124305; ZAGREBAČKI HOLDING, društvo s ograničenom odgovornošću za javni prijevoz, opskrbu vodom, održavanje čistoće, putnička a, OIB 85584865987; BRODOMERKUR trgovina i usluge, dioničko društvo, OIB 33956120458;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HEP-Operator distribucijskog sustava d.o.o. za distribuciju i opskrbu električne energije ELEKTRA ŠIBENI, OIB 46830600751; Ivica Bašić, OIB 14595893401 zastupanog po punomoćniku Mijo Jeličić; OTIS DIZALA, društvo s ograničenom odgovornošću za proizvodnju, montažu, remont i održavanje dizala, OIB 76080865307; Tedi-Tadija Maroević, OIB 75901351091; Ivo Družević, OIB 59608054089; Jakica Lupi, OIB 73236308888; Antun Pavičić, OIB 65866256737; Cvjetko Matković, OIB 10443683019; Ivo Roić, OIB 73872839985; Joza Bratanić, OIB 08011374888; Mara Jukić, OIB 37710339746 zastupanog po punomoćniku Mijo Jeličić; Juraj Pavičić, OIB 09529542053; Fabijan Roić, OIB 55646544786; Josip Kovačević, OIB 24407104693; Marinko Dužević, OIB 12242231071; Pero Dulčić Sušak, OIB 55533277123; Mihovil-Mile Pavičić, OIB 24835949834; Nikša Dužević, OIB 66241675982; Katica Kovačević, OIB 33120980772; Vjekoslav Radonić, OIB 33204721839; Ivan Tadić, OIB 00384008152; GASTRO GRUPA d.o.o. za trgovinu i usluge, OIB 39228456312; Duško Pavičić Ivelja, OIB 25982798589; Margarita Radonić, OIB 28025722533; Ivan Tadić Šilo, OIB 70114227603; Louis Petrić, OIB 16074465250; Margarita Marica Stančić, OIB 08101100980; Matko Carić, OIB 35189247498; Vinko Lupi, OIB 35451219902; Tomi Moscatello, OIB 28508820612; AUTO HRVATSKA dioničko društvo, OIB 32709834358; Milovan Kombura, OIB 30770175855; Tadija Moškatelo, OIB 31188799731; Dinko Pavičić Tribunol, OIB 99243667034; Jelisava Pavičić, OIB 83980708087; Damir Petrić, OIB 86091667582; Tonči Šurjak, OIB 60785268681; Ivica Ljubić, OIB 56655610557; Ivica Pavičić, OIB 72332556277; Nikola Vodanović, OIB 74845370223; Marinko Sanseović, OIB 45513941394; Mijo Mili Pavičić, OIB 88915921313; Ivan Tadić, OIB 70114227603; Vinko Maroević, OIB 76848533915; Nikola Haladić, OIB 44890767273; Marija Vodanović, OIB 55757464937; Ivan Buratović, OIB 47859397279; JADRANSKO OSIGURANJE d.d., OIB 94472454976 zastupanog po punomoćniku Grgić &amp; Partneri odvjetničko društvo j.t.d.; Jakov Fredotović, OIB 46839149373; Miljenko Srhoj, OIB 83488729434; Cvjetko Buratović, OIB 68271062216; Luka Šurjak, OIB 94878152360; Nikola Buratović, OIB 83296807791; Tonko Maroević, OIB 09539101243; Ivan Miloš Mile, OIB 62291039145; Nikola Buratović, OIB 63461897206; Pavao Čubre, OIB 53903728630; CITY EX d.o.o. za prijenos poslovne dokumentacije, OIB 99406899243 zastupanog po punomoćniku Antonio Zujić; Luka Franetović, OIB 70961784599; Nikola Stipišić, OIB 40730811746; Janez Jelušić, OIB 53424861114; Nikola Sansević, OIB 77925554696; Ivo Pavičić, OIB 10571584537; Prošper Moškatelo, OIB 30735770287; Dinko Račić, OIB 02437704848; Neno Šoljan, OIB 04419572654; Hrvatski Telekom d.d., OIB 81793146560; Luka Stančić, OIB 91475365556; Ivan Moškatelo, OIB 16048013538; Vjekoslav Bogdanić, OIB 94391191426; Nikola Šimunović, OIB 24630749503; Petro Šoljan, OIB 76350894229; Mirko Radonić, OIB 28025722533; Juraj Dužević, OIB 99909425440; Antun Sansević, OIB 80183811492; Ruža Roić, OIB 27524265061; CODEX SORTIUM društvo s ograničenom odgovornošću za pružanje kompleksnih konzalting usluga, OIB 83918065246; Matilda Buratović, OIB 24198956638; Jakov Tresić, OIB 60663993622; Antun Vodanović Stariji, OIB 43563335947; Dražica Matković Ljubo, OIB 38484140872; SUNCE osiguranje d.d., OIB 12012147571; Juraj Moškatelo Stariji, OIB 12577877147; Ivo Bojanić, OIB 00897882683; Vinko Moškatelo, OIB 57771107058; Rade Čavić, OIB 74420229729; Cvjetko Miličić, OIB 44230808110; Mila Franetović Dužević, OIB 02539671010; Juraj Tomi Moškatelo, OIB 80968217347; Meri Petrić, OIB 49953370209; Jure Moškatelo, OIB 82967525191; Damir Šurjak, OIB 27457530614; Nikša Moškatelo, OIB 98307576243; Ivo Šurjak, OIB 90776404563; Marija Trbuhović, OIB 38712300010; Ivo Račić Kapetanić, OIB 70008404713; Stjepan Jerković, OIB 25876380285; Fabijan Kunčić, OIB 51005536058; File Vranković, OIB 44132340384; Luka Moškatelo, OIB 37611216898; Ljubica Stipišić, OIB 53136752678; ČISTOĆA d.o.o. za komunalnu djelatnost, održavanje čistoće i odlaganje komunalnog otpada, OIB 16912997621; Jakov Račić, OIB 31621777587; Lenka Roić, OIB 57371012596; Margarita Stančić, OIB 77283348907; Mili Razović, OIB 03291272208; Fabijan Dužević, OIB 65516171063; Tonko Ivčević Bakulić, OIB 62293366608; Vinko Palaversić, OIB 66878442541; Boris Borović, OIB 51193036454; HRVATSKA IZVJEŠTAJNA NOVINSKA AGENCIJA, OIB 41387373932; Lucija Milatić-Bričolić, OIB 72454967005; Kata Duboković, OIB 93006547119; Dušan Salamunić, OIB 67690387290; Niko Salamunić, OIB 76231208532; Josip Crnčić, OIB 78272535399; Ante Mihojević, OIB 08852465695; Tonči Gurdulić, OIB 88962507191; Marko Huljić, OIB 99873701212; TEXT-PAPIR d.o.o. za trgovinu i usluge, OIB 45878059290; Vjeko Jakas, OIB 99530955280; Nikola Grgičević, OIB 72806517394; Ante Tonči Drinković, OIB 92836065068; Boris Rubinić, OIB 69242251733; Boris Carić, OIB 46466426123; Jakša Radonić, OIB 11727504421; Juraj Šperka, OIB 79176257167; Stjepan Hujo Huljić, OIB 06947019866; Đuro Caratan, OIB 81898965125; Prošperino Milevčić, OIB 45533211549; Stjepan Tomislav Huljić, OIB 97499130016; Blaženko Jakas, OIB 38730295070; Marko Buratović, OIB 96637597848; Pavo Bunčuga, OIB 76824484181; Ivan Makjanić, OIB 86091321106; Antun Lučić, OIB 23239072373; Cvjetka Cvita Milevčić, OIB 75708915913; Braco Jakas, OIB 76920975322; SLOBODNA DALMACIJA izdavačka i tiskarska djelatnost, dioničko društvo, OIB 35075764438; Marinko Radonić, OIB 89514038279; Marin Parun Barbić, OIB 39599282196; Antun Gurdulić, OIB 55215862622; Asija Bojanić, OIB 14798986072; Ante Rubinić, OIB 15201258693; Mate Antičević, OIB 55268785640; Jakov Radonić, OIB 93729454627; ČISTOĆA društvo s ograničenom odgovornošću za obavljanje komunalnih djelatnosti održavanja čistoće i odlaganja komunaln, OIB 38812451417; Josip Franičević, OIB 43547284113; Jurko Lučić, OIB 16439489089; Dražica Vicenca Matković, OIB 67149132840; Slobodan Radičić, OIB 46777889915;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OPĆINA JELSA Jedinstveni upravni odjel, OIB 94187441810; Zlatko Balić, OIB 07837847925; Galić Ante, OIB 90017639391; Dean Prelević, odvjetnik, OIB 10098946497; Želimir Miletić, OIB 86888847404; Luči Roić, OIB 24743587539; AUTOKUĆA BOSNIĆ d.o.o. za trgovinu, servis i remont, OIB 62890333516;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TISKARA MALENICA d.o.o., OIB 21268596817 zastupanog po punomoćniku Jasmin Avdagić;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Nada Akrap, OIB 50608806627; Jasminka Antunović, OIB 74697035343; Ivan Marijan, OIB 35721802898 zastupanog po punomoćniku Zdravko Bojanić; Nediljka Armanda, OIB 09033661295; Ana Babić, OIB 99777361372; Gordana Babić; Ivan Babić, OIB 39364629552; Katica Babić, OIB 49371248632; Jure Bacelj, OIB 68175280792; Ana Bačić, OIB 18080781553; Nediljka Bajić, OIB 00893712988; Žarka Bakotić, OIB 36917498674; HEP-Operator distribucijskog sustava d.o.o. za distribuciju i opskrbu električne energije, OIB 46830600751; Marko Baković, OIB 05569494546; Ivica Ban, OIB 07285230342; Srđanka Banovac, OIB 50974371502; Božidar Barać, OIB 80639746410; Vedran Barbarić, OIB 18526555730; Marija Barbir, OIB 43799885260; Petar Barbir, OIB 94965914070; Anica Baričević, OIB 06811970314; Rikard Pavlović, OIB 16829467929;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LUČKA UPRAVA SPLIT, OIB 06992092556; Damir Bojčić, OIB 41258960204; Željko Bojčić, OIB 09291034408; Denis Boljat, OIB 33725767264; Srećko Boras, OIB 94339540336; Robert Borić, OIB 38057391892; Goran Bosančić, OIB 33007404175; Pava Botić, OIB 34296544282; Ljuba Božanić, OIB 04083001132; PLOVPUT trgovačko društvo s ograničenom odgovornošću za održavanje pomorskih plovnih putova i radijske službe, OIB 14480721492; Anka Božić, OIB 84941173128; Anica Božić-Bakušić, OIB 89654935153; Ivica Bratić, OIB 86080104106; Nikša Bratić, OIB 49290967945; Vencislav Brizić, OIB 29265973045; Zlata Brizić, OIB 73389614517; Mate Brstilo, OIB 97701748344; Zora Budimir, OIB 65069642793; Regionalna veletržnica Benkovac dioničko društvo za trgovinu i usluge "u stečaju", OIB 16205687638; Miranda Budiša, OIB 35557811513; Nediljko Bugarin, OIB 69239215555; Željka Vučemilović-šimunović, OIB 19390672750; Gordana Buljević, OIB 32937631192; Marina Burić, OIB 93570683955; Mario Buzov, OIB 93519007247; Đuro Caratan, OIB 81898965125; MESSER CROATIA PLIN Poduzeće za proizvodnju i prodaju tehničkih plinova d.o.o., OIB 32179081874; Toni Caratan, OIB 68762006562; Boris Carić, OIB 46466426123; Paulo Carić, OIB 15402538356; Dinka Cezareo, OIB 08033901183; Nevenka Cukrov, OIB 17311242164; Dijana Czwik, OIB 09675579569; Vinka Čavala, OIB 72189149878; Silva Černak Lojić, OIB 21589065823; Diana Čović, OIB 59401221926; TINA ALATI društvo s ograničenom odgovorošću za trgovinu i usluge, OIB 72232886006; Ante Čulo, OIB 58219699024; Blaž Ćapin, OIB 67223092915; Filip Delać, OIB 82167098700; Ankica Delić, OIB 80719299509; Marko Delić, OIB 05763270433; Nediljka Delić, OIB 99568210497; Gordana Didak, OIB 78878339902; Mili Divić, OIB 35555990248; ZAVOD ZA JAVNO ZDRAVSTVO DR. ANDRIJA ŠTAMPAR, OIB 33392005961; Ljiljana Dragan Jelušić, OIB 50973171038; Milka Drlje, OIB 15738553325; Mato Drmić, OIB 39636384582; Jozo Družianić, OIB 63604163211; Stanko Duvančić, OIB 41476060687; Damir Duvnjak, OIB 63781484968; Nives Džanko, OIB 90598357164; Ante Đurđević, OIB 72594587030; Zagrebačka burza d.d., OIB 84368186611 zastupanog po punomoćniku MAĐARIĆ &amp; LUI - odvjetničko društvo d.o.o.;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METRONET TELEKOMUNIKACIJE d.d. za telekomunikacijske usluge, OIB 23269006802;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RELAX, d.o.o. za proizvodnju i trgovinu, OIB 24543050439; Ante Jeličić, OIB 91949654327; Marija Jocić, OIB 87687857774; Ante Jolić, OIB 30924166560; Marica Jukić, OIB 19856164686; Marko Jukić, OIB 72590351524; Renata Jukić, OIB 09827250222; Jadranka Jurić, OIB 52705592800; Marija Jurić, OIB 31016018881; Ankica Kainić, OIB 80409745726; MINISTARSTVO GOSPODARSTVA, RAVNETELJSTVO ZA ROBNE ZALIHE, OIB 22413472900 zastupanog po punomoćniku ŽUPANIJSKO DRŽAVNO ODVJETNIŠTVO U SPLITU;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PUĆO d.o.o. za trgovinu, ugostiteljstvo i cestovni prijevoz, OIB 33417474295;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ITEM, d.o.o. informatičke usluge, OIB 71527463594;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ŠKARE TRADE, d.o.o. za trgovinu i ugostiteljstvo, OIB 88448992592; Željko Marinac, OIB 53959056974; Božidar Marinković, OIB 12351935621; Jakov Mateta, OIB 14390943845; Ivan Matić, OIB 23355936969; Ružica Matić, OIB 42779808936; Slavko Matić, OIB 28602503915; CROATIA osiguranje d.d. FILIJALA SPLIT, OIB 26187994862; Željko Matić, OIB 66582117749; Marija Matković, OIB 79153132638; Ivan Melvan, OIB 80843491669; Nikola Midenjak, OIB 88248589366; Pere Mihanović, OIB 49545684243; Ana Mikulić, OIB 54712970747; Mate Mikulić, OIB 87811623322; Ivan Milaković, OIB 91056811857; MIRJANA BARIĆ, OIB 91861480870;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MILENKO BUŠLJETA, OIB 63433937940;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MILICA UGARKOVIĆ, OIB 03462724779; Ivan Pažanin, OIB 47030103613; Luka Peko, OIB 89771272445; Neda Penga, OIB 76197116887; Ante Perko, OIB 58528189918; Ivana Perko, OIB 72532024891; Gordana Perković, OIB 48186805492; Marica Perković, OIB 69926366099; Nediljko Perković, OIB 66481146396; SREDIŠNJE KLIRINŠKO DEPOZITARNO DRUŠTVO, dioničko društvo, OIB 64406809162;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Agencija za upravljanje državnom imovinom, OIB 75666130770;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COMENG, društvo s ograničenom odgovornošću za informatički inženjering, OIB 42122172362;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FABIJAN PERONJA, OIB 19033633778 zastupanog po punomoćniku KRUNO PERONJA;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HP - Hrvatska pošta d.d., OIB 87311810356; Ljubica Škopljanac, OIB 09408788504; Milica Špar, OIB 07038339077; Eleana Šubat, OIB 38900880602; Ivan Šuljug, OIB 45192577645; Vesna Šunjić, OIB 05247958818; Ljubica Tarle, OIB 28166909018; Nada Teklić, OIB 80645998554; Lada Terzić, OIB 31496851195; Ivan Tomić, OIB 55633242961; GRAFOPLEX, društvo s ograničenom odgovornošću, za trgovinu i usluge, OIB 71142152777; Ivan Topić, OIB 63353072185; Jelica Topić, OIB 84009834780; Tvrtko Topić, OIB 15832739048; Anđelka Torlak, OIB 94366468246; Ivan Torlak, OIB 36758209001; Marko Torlak, OIB 25141930670; Damir Tot, OIB 97869422869; AMEROPA AG, OIB 38272342702 zastupanog po punomoćniku Odvjetničko društvo Hanžeković &amp; Partneri društvo s ograničenom odgovornošću;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HEP-Operator distribucijskog sustava d.o.o. za distribuciju i opskrbu električne energije, OIB 46830600751; Zora Vuković, OIB 33099880685; Ivan Vukušić, OIB 52615536531; Jadran Vukušić, OIB 16315354223; Nevenka Vukušić, OIB 24889115799; Vjera Vukušić, OIB 63442370123; Zvonimir Vukušić, OIB 28097018986; Nevenka Vuleta, OIB 13567782306; Financijska agencija, OIB 85821130368;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NIKOLA LACMANOVIĆ, OIB 50670282682 zastupanog po punomoćniku DORIS KOŠTA;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VODOVOD I KANALIZACIJA, društvo s ograničenom odgovornošću za vodoopskrbu, odvodnju i pročišćavanje otpadnih voda, OIB 56826138353;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JELKOM, društvo s ograničenom odgovornošću za komunalnu djelatnost, OIB 92345732468;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DALMACIJAVINO d.d. za proizvodnju i promet alkoholnih i bezalkoholnih pića "u stečaju", OIB 07837847925;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EUROLEASING d.o.o., OIB 48922277230 zastupanog po punomoćniku Grgić &amp; Partneri odvjetničko društvo j.t.d.;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Rino Barbić, odvjetnik, OIB 04402974520;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HVARSKI VODOVOD d.o.o., OIB 96577868636 zastupanog po punomoćniku Rino Barbić;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IVAN MILAT, OIB 89865160390; Joško Pavlov, OIB 35141086138; Tina Trajković, OIB 65331410683; Nada Dujmić, OIB 98309510309; Nada Baković, OIB 16994220173; Marija Duvančić, OIB 22739898593;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GRAD DRNIŠ, OIB 38309740312; DALMACIJAVINO - ZAGREB društvo sograničenom odgovornošću za trgovinu, ugostiteljstvo i prijevoz, OIB 93269876765</izvorni_sadrzaj>
    <derivirana_varijabla naziv="DomainObject.Predmet.StrankaFormatedOIB_1">  Carinska uprava, OIB 18683136487; Općinski sud u Starom Gradu - ZK odjel; REPUBLIKA HRVATSKA, OIB 18683136487 zastupanog po punomoćniku ŽUPANIJSKO DRŽAVNO ODVJETNIŠTVO U SPLITU;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LUKA dioničko društvo, OIB 34440814040; Hrvatske vode, pravna osoba za upravljanje vodama, OIB 28921383001; MANTIS, d.o.o. za trgovinu i usluge, OIB 41274793973; NARODNI TRGOVAČKI LANAC d.o.o. za trgovinu i usluge, OIB 78344221376; BASLER OSIGURANJE ZAGREB dioničko društvo za osiguranje, OIB 59706054982; Vinko Paina, OIB 51203688235; TRANSADRIA, međunarodna špedicija d. d. u stečaju, OIB 47965841018; RAD, d.o.o. za vodoopskrbu i ostale komunalne djelatnosti, OIB 71304592430; Hrvatska radiotelevizija, OIB 68419124305; ZAGREBAČKI HOLDING, društvo s ograničenom odgovornošću za javni prijevoz, opskrbu vodom, održavanje čistoće, putnička a, OIB 85584865987; BRODOMERKUR trgovina i usluge, dioničko društvo, OIB 33956120458;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HEP-Operator distribucijskog sustava d.o.o. za distribuciju i opskrbu električne energije ELEKTRA ŠIBENI, OIB 46830600751; Ivica Bašić, OIB 14595893401 zastupanog po punomoćniku Mijo Jeličić; OTIS DIZALA, društvo s ograničenom odgovornošću za proizvodnju, montažu, remont i održavanje dizala, OIB 76080865307; Tedi-Tadija Maroević, OIB 75901351091; Ivo Družević, OIB 59608054089; Jakica Lupi, OIB 73236308888; Antun Pavičić, OIB 65866256737; Cvjetko Matković, OIB 10443683019; Ivo Roić, OIB 73872839985; Joza Bratanić, OIB 08011374888; Mara Jukić, OIB 37710339746 zastupanog po punomoćniku Mijo Jeličić; Juraj Pavičić, OIB 09529542053; Fabijan Roić, OIB 55646544786; Josip Kovačević, OIB 24407104693; Marinko Dužević, OIB 12242231071; Pero Dulčić Sušak, OIB 55533277123; Mihovil-Mile Pavičić, OIB 24835949834; Nikša Dužević, OIB 66241675982; Katica Kovačević, OIB 33120980772; Vjekoslav Radonić, OIB 33204721839; Ivan Tadić, OIB 00384008152; GASTRO GRUPA d.o.o. za trgovinu i usluge, OIB 39228456312; Duško Pavičić Ivelja, OIB 25982798589; Margarita Radonić, OIB 28025722533; Ivan Tadić Šilo, OIB 70114227603; Louis Petrić, OIB 16074465250; Margarita Marica Stančić, OIB 08101100980; Matko Carić, OIB 35189247498; Vinko Lupi, OIB 35451219902; Tomi Moscatello, OIB 28508820612; AUTO HRVATSKA dioničko društvo, OIB 32709834358; Milovan Kombura, OIB 30770175855; Tadija Moškatelo, OIB 31188799731; Dinko Pavičić Tribunol, OIB 99243667034; Jelisava Pavičić, OIB 83980708087; Damir Petrić, OIB 86091667582; Tonči Šurjak, OIB 60785268681; Ivica Ljubić, OIB 56655610557; Ivica Pavičić, OIB 72332556277; Nikola Vodanović, OIB 74845370223; Marinko Sanseović, OIB 45513941394; Mijo Mili Pavičić, OIB 88915921313; Ivan Tadić, OIB 70114227603; Vinko Maroević, OIB 76848533915; Nikola Haladić, OIB 44890767273; Marija Vodanović, OIB 55757464937; Ivan Buratović, OIB 47859397279; JADRANSKO OSIGURANJE d.d., OIB 94472454976 zastupanog po punomoćniku Grgić &amp; Partneri odvjetničko društvo j.t.d.; Jakov Fredotović, OIB 46839149373; Miljenko Srhoj, OIB 83488729434; Cvjetko Buratović, OIB 68271062216; Luka Šurjak, OIB 94878152360; Nikola Buratović, OIB 83296807791; Tonko Maroević, OIB 09539101243; Ivan Miloš Mile, OIB 62291039145; Nikola Buratović, OIB 63461897206; Pavao Čubre, OIB 53903728630; CITY EX d.o.o. za prijenos poslovne dokumentacije, OIB 99406899243 zastupanog po punomoćniku Antonio Zujić; Luka Franetović, OIB 70961784599; Nikola Stipišić, OIB 40730811746; Janez Jelušić, OIB 53424861114; Nikola Sansević, OIB 77925554696; Ivo Pavičić, OIB 10571584537; Prošper Moškatelo, OIB 30735770287; Dinko Račić, OIB 02437704848; Neno Šoljan, OIB 04419572654; Hrvatski Telekom d.d., OIB 81793146560; Luka Stančić, OIB 91475365556; Ivan Moškatelo, OIB 16048013538; Vjekoslav Bogdanić, OIB 94391191426; Nikola Šimunović, OIB 24630749503; Petro Šoljan, OIB 76350894229; Mirko Radonić, OIB 28025722533; Juraj Dužević, OIB 99909425440; Antun Sansević, OIB 80183811492; Ruža Roić, OIB 27524265061; CODEX SORTIUM društvo s ograničenom odgovornošću za pružanje kompleksnih konzalting usluga, OIB 83918065246; Matilda Buratović, OIB 24198956638; Jakov Tresić, OIB 60663993622; Antun Vodanović Stariji, OIB 43563335947; Dražica Matković Ljubo, OIB 38484140872; SUNCE osiguranje d.d., OIB 12012147571; Juraj Moškatelo Stariji, OIB 12577877147; Ivo Bojanić, OIB 00897882683; Vinko Moškatelo, OIB 57771107058; Rade Čavić, OIB 74420229729; Cvjetko Miličić, OIB 44230808110; Mila Franetović Dužević, OIB 02539671010; Juraj Tomi Moškatelo, OIB 80968217347; Meri Petrić, OIB 49953370209; Jure Moškatelo, OIB 82967525191; Damir Šurjak, OIB 27457530614; Nikša Moškatelo, OIB 98307576243; Ivo Šurjak, OIB 90776404563; Marija Trbuhović, OIB 38712300010; Ivo Račić Kapetanić, OIB 70008404713; Stjepan Jerković, OIB 25876380285; Fabijan Kunčić, OIB 51005536058; File Vranković, OIB 44132340384; Luka Moškatelo, OIB 37611216898; Ljubica Stipišić, OIB 53136752678; ČISTOĆA d.o.o. za komunalnu djelatnost, održavanje čistoće i odlaganje komunalnog otpada, OIB 16912997621; Jakov Račić, OIB 31621777587; Lenka Roić, OIB 57371012596; Margarita Stančić, OIB 77283348907; Mili Razović, OIB 03291272208; Fabijan Dužević, OIB 65516171063; Tonko Ivčević Bakulić, OIB 62293366608; Vinko Palaversić, OIB 66878442541; Boris Borović, OIB 51193036454; HRVATSKA IZVJEŠTAJNA NOVINSKA AGENCIJA, OIB 41387373932; Lucija Milatić-Bričolić, OIB 72454967005; Kata Duboković, OIB 93006547119; Dušan Salamunić, OIB 67690387290; Niko Salamunić, OIB 76231208532; Josip Crnčić, OIB 78272535399; Ante Mihojević, OIB 08852465695; Tonči Gurdulić, OIB 88962507191; Marko Huljić, OIB 99873701212; TEXT-PAPIR d.o.o. za trgovinu i usluge, OIB 45878059290; Vjeko Jakas, OIB 99530955280; Nikola Grgičević, OIB 72806517394; Ante Tonči Drinković, OIB 92836065068; Boris Rubinić, OIB 69242251733; Boris Carić, OIB 46466426123; Jakša Radonić, OIB 11727504421; Juraj Šperka, OIB 79176257167; Stjepan Hujo Huljić, OIB 06947019866; Đuro Caratan, OIB 81898965125; Prošperino Milevčić, OIB 45533211549; Stjepan Tomislav Huljić, OIB 97499130016; Blaženko Jakas, OIB 38730295070; Marko Buratović, OIB 96637597848; Pavo Bunčuga, OIB 76824484181; Ivan Makjanić, OIB 86091321106; Antun Lučić, OIB 23239072373; Cvjetka Cvita Milevčić, OIB 75708915913; Braco Jakas, OIB 76920975322; SLOBODNA DALMACIJA izdavačka i tiskarska djelatnost, dioničko društvo, OIB 35075764438; Marinko Radonić, OIB 89514038279; Marin Parun Barbić, OIB 39599282196; Antun Gurdulić, OIB 55215862622; Asija Bojanić, OIB 14798986072; Ante Rubinić, OIB 15201258693; Mate Antičević, OIB 55268785640; Jakov Radonić, OIB 93729454627; ČISTOĆA društvo s ograničenom odgovornošću za obavljanje komunalnih djelatnosti održavanja čistoće i odlaganja komunaln, OIB 38812451417; Josip Franičević, OIB 43547284113; Jurko Lučić, OIB 16439489089; Dražica Vicenca Matković, OIB 67149132840; Slobodan Radičić, OIB 46777889915;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OPĆINA JELSA Jedinstveni upravni odjel, OIB 94187441810; Zlatko Balić, OIB 07837847925; Galić Ante, OIB 90017639391; Dean Prelević, odvjetnik, OIB 10098946497; Želimir Miletić, OIB 86888847404; Luči Roić, OIB 24743587539; AUTOKUĆA BOSNIĆ d.o.o. za trgovinu, servis i remont, OIB 62890333516;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TISKARA MALENICA d.o.o., OIB 21268596817 zastupanog po punomoćniku Jasmin Avdagić;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Nada Akrap, OIB 50608806627; Jasminka Antunović, OIB 74697035343; Ivan Marijan, OIB 35721802898 zastupanog po punomoćniku Zdravko Bojanić; Nediljka Armanda, OIB 09033661295; Ana Babić, OIB 99777361372; Gordana Babić; Ivan Babić, OIB 39364629552; Katica Babić, OIB 49371248632; Jure Bacelj, OIB 68175280792; Ana Bačić, OIB 18080781553; Nediljka Bajić, OIB 00893712988; Žarka Bakotić, OIB 36917498674; HEP-Operator distribucijskog sustava d.o.o. za distribuciju i opskrbu električne energije, OIB 46830600751; Marko Baković, OIB 05569494546; Ivica Ban, OIB 07285230342; Srđanka Banovac, OIB 50974371502; Božidar Barać, OIB 80639746410; Vedran Barbarić, OIB 18526555730; Marija Barbir, OIB 43799885260; Petar Barbir, OIB 94965914070; Anica Baričević, OIB 06811970314; Rikard Pavlović, OIB 16829467929;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LUČKA UPRAVA SPLIT, OIB 06992092556; Damir Bojčić, OIB 41258960204; Željko Bojčić, OIB 09291034408; Denis Boljat, OIB 33725767264; Srećko Boras, OIB 94339540336; Robert Borić, OIB 38057391892; Goran Bosančić, OIB 33007404175; Pava Botić, OIB 34296544282; Ljuba Božanić, OIB 04083001132; PLOVPUT trgovačko društvo s ograničenom odgovornošću za održavanje pomorskih plovnih putova i radijske službe, OIB 14480721492; Anka Božić, OIB 84941173128; Anica Božić-Bakušić, OIB 89654935153; Ivica Bratić, OIB 86080104106; Nikša Bratić, OIB 49290967945; Vencislav Brizić, OIB 29265973045; Zlata Brizić, OIB 73389614517; Mate Brstilo, OIB 97701748344; Zora Budimir, OIB 65069642793; Regionalna veletržnica Benkovac dioničko društvo za trgovinu i usluge "u stečaju", OIB 16205687638; Miranda Budiša, OIB 35557811513; Nediljko Bugarin, OIB 69239215555; Željka Vučemilović-šimunović, OIB 19390672750; Gordana Buljević, OIB 32937631192; Marina Burić, OIB 93570683955; Mario Buzov, OIB 93519007247; Đuro Caratan, OIB 81898965125; MESSER CROATIA PLIN Poduzeće za proizvodnju i prodaju tehničkih plinova d.o.o., OIB 32179081874; Toni Caratan, OIB 68762006562; Boris Carić, OIB 46466426123; Paulo Carić, OIB 15402538356; Dinka Cezareo, OIB 08033901183; Nevenka Cukrov, OIB 17311242164; Dijana Czwik, OIB 09675579569; Vinka Čavala, OIB 72189149878; Silva Černak Lojić, OIB 21589065823; Diana Čović, OIB 59401221926; TINA ALATI društvo s ograničenom odgovorošću za trgovinu i usluge, OIB 72232886006; Ante Čulo, OIB 58219699024; Blaž Ćapin, OIB 67223092915; Filip Delać, OIB 82167098700; Ankica Delić, OIB 80719299509; Marko Delić, OIB 05763270433; Nediljka Delić, OIB 99568210497; Gordana Didak, OIB 78878339902; Mili Divić, OIB 35555990248; ZAVOD ZA JAVNO ZDRAVSTVO DR. ANDRIJA ŠTAMPAR, OIB 33392005961; Ljiljana Dragan Jelušić, OIB 50973171038; Milka Drlje, OIB 15738553325; Mato Drmić, OIB 39636384582; Jozo Družianić, OIB 63604163211; Stanko Duvančić, OIB 41476060687; Damir Duvnjak, OIB 63781484968; Nives Džanko, OIB 90598357164; Ante Đurđević, OIB 72594587030; Zagrebačka burza d.d., OIB 84368186611 zastupanog po punomoćniku MAĐARIĆ &amp; LUI - odvjetničko društvo d.o.o.;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METRONET TELEKOMUNIKACIJE d.d. za telekomunikacijske usluge, OIB 23269006802;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RELAX, d.o.o. za proizvodnju i trgovinu, OIB 24543050439; Ante Jeličić, OIB 91949654327; Marija Jocić, OIB 87687857774; Ante Jolić, OIB 30924166560; Marica Jukić, OIB 19856164686; Marko Jukić, OIB 72590351524; Renata Jukić, OIB 09827250222; Jadranka Jurić, OIB 52705592800; Marija Jurić, OIB 31016018881; Ankica Kainić, OIB 80409745726; MINISTARSTVO GOSPODARSTVA, RAVNETELJSTVO ZA ROBNE ZALIHE, OIB 22413472900 zastupanog po punomoćniku ŽUPANIJSKO DRŽAVNO ODVJETNIŠTVO U SPLITU;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PUĆO d.o.o. za trgovinu, ugostiteljstvo i cestovni prijevoz, OIB 33417474295;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ITEM, d.o.o. informatičke usluge, OIB 71527463594;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ŠKARE TRADE, d.o.o. za trgovinu i ugostiteljstvo, OIB 88448992592; Željko Marinac, OIB 53959056974; Božidar Marinković, OIB 12351935621; Jakov Mateta, OIB 14390943845; Ivan Matić, OIB 23355936969; Ružica Matić, OIB 42779808936; Slavko Matić, OIB 28602503915; CROATIA osiguranje d.d. FILIJALA SPLIT, OIB 26187994862; Željko Matić, OIB 66582117749; Marija Matković, OIB 79153132638; Ivan Melvan, OIB 80843491669; Nikola Midenjak, OIB 88248589366; Pere Mihanović, OIB 49545684243; Ana Mikulić, OIB 54712970747; Mate Mikulić, OIB 87811623322; Ivan Milaković, OIB 91056811857; MIRJANA BARIĆ, OIB 91861480870;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MILENKO BUŠLJETA, OIB 63433937940;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MILICA UGARKOVIĆ, OIB 03462724779; Ivan Pažanin, OIB 47030103613; Luka Peko, OIB 89771272445; Neda Penga, OIB 76197116887; Ante Perko, OIB 58528189918; Ivana Perko, OIB 72532024891; Gordana Perković, OIB 48186805492; Marica Perković, OIB 69926366099; Nediljko Perković, OIB 66481146396; SREDIŠNJE KLIRINŠKO DEPOZITARNO DRUŠTVO, dioničko društvo, OIB 64406809162;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Agencija za upravljanje državnom imovinom, OIB 75666130770;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COMENG, društvo s ograničenom odgovornošću za informatički inženjering, OIB 42122172362;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FABIJAN PERONJA, OIB 19033633778 zastupanog po punomoćniku KRUNO PERONJA;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HP - Hrvatska pošta d.d., OIB 87311810356; Ljubica Škopljanac, OIB 09408788504; Milica Špar, OIB 07038339077; Eleana Šubat, OIB 38900880602; Ivan Šuljug, OIB 45192577645; Vesna Šunjić, OIB 05247958818; Ljubica Tarle, OIB 28166909018; Nada Teklić, OIB 80645998554; Lada Terzić, OIB 31496851195; Ivan Tomić, OIB 55633242961; GRAFOPLEX, društvo s ograničenom odgovornošću, za trgovinu i usluge, OIB 71142152777; Ivan Topić, OIB 63353072185; Jelica Topić, OIB 84009834780; Tvrtko Topić, OIB 15832739048; Anđelka Torlak, OIB 94366468246; Ivan Torlak, OIB 36758209001; Marko Torlak, OIB 25141930670; Damir Tot, OIB 97869422869; AMEROPA AG, OIB 38272342702 zastupanog po punomoćniku Odvjetničko društvo Hanžeković &amp; Partneri društvo s ograničenom odgovornošću;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HEP-Operator distribucijskog sustava d.o.o. za distribuciju i opskrbu električne energije, OIB 46830600751; Zora Vuković, OIB 33099880685; Ivan Vukušić, OIB 52615536531; Jadran Vukušić, OIB 16315354223; Nevenka Vukušić, OIB 24889115799; Vjera Vukušić, OIB 63442370123; Zvonimir Vukušić, OIB 28097018986; Nevenka Vuleta, OIB 13567782306; Financijska agencija, OIB 85821130368;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NIKOLA LACMANOVIĆ, OIB 50670282682 zastupanog po punomoćniku DORIS KOŠTA;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VODOVOD I KANALIZACIJA, društvo s ograničenom odgovornošću za vodoopskrbu, odvodnju i pročišćavanje otpadnih voda, OIB 56826138353;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JELKOM, društvo s ograničenom odgovornošću za komunalnu djelatnost, OIB 92345732468;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DALMACIJAVINO d.d. za proizvodnju i promet alkoholnih i bezalkoholnih pića "u stečaju", OIB 07837847925;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EUROLEASING d.o.o., OIB 48922277230 zastupanog po punomoćniku Grgić &amp; Partneri odvjetničko društvo j.t.d.;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Rino Barbić, odvjetnik, OIB 04402974520;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HVARSKI VODOVOD d.o.o., OIB 96577868636 zastupanog po punomoćniku Rino Barbić;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IVAN MILAT, OIB 89865160390; Joško Pavlov, OIB 35141086138; Tina Trajković, OIB 65331410683; Nada Dujmić, OIB 98309510309; Nada Baković, OIB 16994220173; Marija Duvančić, OIB 22739898593;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GRAD DRNIŠ, OIB 38309740312; DALMACIJAVINO - ZAGREB društvo sograničenom odgovornošću za trgovinu, ugostiteljstvo i prijevoz, OIB 93269876765</derivirana_varijabla>
  </DomainObject.Predmet.StrankaFormatedOIB>
  <DomainObject.Predmet.StrankaFormatedWithAdress>
    <izvorni_sadrzaj> Carinska uprava, Zrinsko Frankopanska 60, 21000 Split; Općinski sud u Starom Gradu - ZK odjel, Ulica Novo Riva 3, 21460 Stari Grad; REPUBLIKA HRVATSKA zastupanog po punomoćniku ŽUPANIJSKO DRŽAVNO ODVJETNIŠTVO U SPLITU;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LUKA dioničko društvo, Kopilica 47 B, Split; Hrvatske vode, pravna osoba za upravljanje vodama, Grada Vukovara 220, 10000 Zagreb; MANTIS, d.o.o. za trgovinu i usluge, Varaždinska 51, Split; NARODNI TRGOVAČKI LANAC d.o.o. za trgovinu i usluge, Soblinec, Soblinečka 55, Sesvete; BASLER OSIGURANJE ZAGREB dioničko društvo za osiguranje, Radnička cesta 37/b, 10000 Zagreb; Vinko Paina, Malo selo, 21460 Stari Grad; TRANSADRIA, međunarodna špedicija d. d. u stečaju, Riva Boduli 1, Rijeka; RAD, d.o.o. za vodoopskrbu i ostale komunalne djelatnosti, Ul.Stjepana Radića 69, Drniš; Hrvatska radiotelevizija, Prisavlje 3, 10000 Zagreb; ZAGREBAČKI HOLDING, društvo s ograničenom odgovornošću za javni prijevoz, opskrbu vodom, održavanje čistoće, putnička a, Ulica grada Vukovara 41, 10000 Zagreb; BRODOMERKUR trgovina i usluge, dioničko društvo, Poljička Cesta 35, Split;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HEP-Operator distribucijskog sustava d.o.o. za distribuciju i opskrbu električne energije ELEKTRA ŠIBENI, Ulica grada Vukovara 37, 10000 Zagreb; Ivica Bašić, Vukovarska 170, 21000 Split zastupanog po punomoćniku Mijo Jeličić; OTIS DIZALA, društvo s ograničenom odgovornošću za proizvodnju, montažu, remont i održavanje dizala, Prilaz Vladislava Brajkovića 15, 10000 Zagreb; Tedi-Tadija Maroević, Out Rudine 4, 21460 Stari Grad; Ivo Družević, Družević Dvor 20, 21460 Stari Grad, Dol; Jakica Lupi, Vrbanj 0, 21462 Vrbanj; Antun Pavičić, Pavičića dvor 13, 21460 Stari Grad, Dol; Cvjetko Matković, Matije Ivanića 0, 21460 Stari Grad; Ivo Roić, Zbora Narodne garde 2, 21460 Stari Grad; Joza Bratanić, Vrbanj 0, 21462 Vrbanj; Mara Jukić, Čavoglave bb, 22322 Ružić zastupanog po punomoćniku Mijo Jeličić; Juraj Pavičić, Ceratorij 0, 21462 Vrbanj; Fabijan Roić, Domobranska 26, 21460 Stari Grad; Josip Kovačević, M.Ivanića 26, 21460 Stari Grad; Marinko Dužević, Dol  0, 21460 Stari Grad, Dol; Pero Dulčić Sušak, Malo Selo 63, 21460 Stari Grad; Mihovil-Mile Pavičić, Vrbanj 0, 21462 Vrbanj; Nikša Dužević, Dol 0, 21460 Dol; Katica Kovačević, Dol 0, 21460 Dol; Vjekoslav Radonić, Dol 0, 21460 Dol; Ivan Tadić, Vagonj 32, 21460 Stari Grad; GASTRO GRUPA d.o.o. za trgovinu i usluge, Grada Vukovara 271, 10000 Zagreb; Duško Pavičić Ivelja, Bassina 0, 21462 Vrbanj; Margarita Radonić, Dol 0, 21460 Dol; Ivan Tadić Šilo, Stari Grad 0, 21460 Stari Grad; Louis Petrić, Srinjo kola 2, 21460 Stari Grad; Margarita Marica Stančić, Kod Sv. Petra 0, 21460 Stari Grad; Matko Carić, Dol 0, 21460 Dol; Vinko Lupi, Sv. Magdalene 7, 21460 Stari Grad; Tomi Moscatello, Dol, 21460 Dol; AUTO HRVATSKA dioničko društvo, Dubrovačka Ulica 1, Split; Milovan Kombura, F. Vrančića 13, 21000 Split; Tadija Moškatelo, B.Kašića 9, 21460 Stari Grad; Dinko Pavičić Tribunol, Žrtava Rata  2, 21460 Stari Grad; Jelisava Pavičić, Vrbanj 0, 21462 Vrbanj; Damir Petrić, Stari Grad 0, 21460 Stari Grad; Tonči Šurjak, Stari Grad 0, 21460 Stari Grad; Ivica Ljubić, Stari Grad 0, 21460 Stari Grad; Ivica Pavičić, Vrbanj 0, 21462 Vrbanj; Nikola Vodanović, Vrbanj 0, 21462 Vrbanj; Marinko Sanseović, Dol 0, 21460 Dol; Mijo Mili Pavičić, Vrbanj 0, 21460 Vrbanj; Ivan Tadić, Stari Grad 0, 21460 Stari Grad; Vinko Maroević, Stari Grad, 21460 Stari Grad; Nikola Haladić, Stari Grad 0, 21460 Stari Grad; Marija Vodanović, Stari Grad 0, 21460 Stari Grad; Ivan Buratović, Vrbanj 13, 21462 Vrbanj; JADRANSKO OSIGURANJE d.d., Listopadska 2, 10000 Zagreb zastupanog po punomoćniku Grgić &amp; Partneri odvjetničko društvo j.t.d.; Jakov Fredotović, Vrbanj 297, 21462 Vrbanj; Miljenko Srhoj, Krešimirova 5, 21460 Stari Grad; Cvjetko Buratović, Put Križa 4, 21460 Stari Grad; Luka Šurjak, Dol 0, 21460 Dol; Nikola Buratović, Vrbanj 0, 21462 Vrbanj; Tonko Maroević, Šiberija 6, 21460 Stari Grad; Ivan Miloš Mile, Dol 0, 21460 Dol; Nikola Buratović, Vrbanj 0, 21462 Vrbanj; Pavao Čubre, Vrbanj 0, 21462 Vrbanj; CITY EX d.o.o. za prijenos poslovne dokumentacije, Donje Svetice 40, 10 000 Zagreb zastupanog po punomoćniku Antonio Zujić; Luka Franetović, C. Škarpe 17, 21460 Stari Grad; Nikola Stipišić, Vrbanj 0, 21462 Vrbanj; Janez Jelušić, Sv. Petra 0, 21460 Stari Grad; Nikola Sansević, Dol 0, 21460 Stari Grad; Ivo Pavičić, Dol 0, 21460 Dol; Prošper Moškatelo, Dol 0, 21460 Dol; Dinko Račić, Vrbanj 173, 21462 Vrbanj; Neno Šoljan, Molo Selo 0, 21460 Stari Grad; Hrvatski Telekom d.d., Savska cesta 32, 10000 Zagreb; Luka Stančić, Stančića dvor 0, 21460 Dol; Ivan Moškatelo, Ploča 29, 21460 Dol; Vjekoslav Bogdanić, J.B.Jelačića 9, 21460 Stari Grad; Nikola Šimunović, K. Zvonimira 35, 21460 Stari Grad; Petro Šoljan, Donja kola 0, 21460 Stari Grad; Mirko Radonić, Pod jugo 19, 21460 Dol; Juraj Dužević, Radošića dvor 4, 21460 Dol; Antun Sansević, Sansevića dvor 43, 21460 Dol; Ruža Roić, Pod jugo 10, 21460 Dol; CODEX SORTIUM društvo s ograničenom odgovornošću za pružanje kompleksnih konzalting usluga, Ivana Šibla 9, 10000 Zagreb; Matilda Buratović, Vrbanj 0, 21462 Vrbanj; Jakov Tresić, Vrbanj 0, 21462 Vrbanj; Antun Vodanović Stariji, Vrbanj  0, 21460 Vrbanj; Dražica Matković Ljubo, Vrbanj 0, 21462 Vrbanj; SUNCE osiguranje d.d., Trnjanska cesta 108, 10000 Zagreb; Juraj Moškatelo Stariji, Ploča 27, 21460 Stari Grad; Ivo Bojanić, Šiberija 19, 21460 Stari Grad; Vinko Moškatelo, Ploča 23, 21460 Dol; Rade Čavić, Malo Selo 0, 21460 Stari Grad; Cvjetko Miličić, T. Buzolića 8, 21450 Hvar; Mila Franetović Dužević, Vrankovića dvor 5, 21460 Stari Grad; Juraj Tomi Moškatelo, Ploča 2, 21460 Dol; Meri Petrić, Stari Grad 0, 21460 Stari Grad; Jure Moškatelo, Ploča 2, 21460 Dol; Damir Šurjak, Šurokovića dvor 5, 21460 Dol; Nikša Moškatelo, Ploča 4, 21460 Dol; Ivo Šurjak, Ostravska 8, 21000 Split; Marija Trbuhović, Vrbanj 0, 21462 Vrbanj; Ivo Račić Kapetanić, Vrbanj 0, 21462 Vrbanj; Stjepan Jerković, Zastražišće 0, 21466 Zastražišće; Fabijan Kunčić, Dol 0, 21460 Dol; File Vranković, Dol 0, 21460 Dol; Luka Moškatelo, Dol 0, 21460 Dol; Ljubica Stipišić, Vrbanj 0, 21462 Vrbanj; ČISTOĆA d.o.o. za komunalnu djelatnost, održavanje čistoće i odlaganje komunalnog otpada, Put od Republike 14, Dubrovnik; Jakov Račić, Vrbanj 302 A, 21462 Vrbanj; Lenka Roić, Dol, 21460 Dol; Margarita Stančić, Dol 0, 21460 Dol; Mili Razović, Vinkovačka 51, 21000 Split; Fabijan Dužević, Domobranska 31, 21460 Stari Grad; Tonko Ivčević Bakulić, Šiberija 29, 21460 Stari Grad; Vinko Palaversić, Jelsa, 21465 Jelsa; Boris Borović, Poljica, 21466 Poljica; HRVATSKA IZVJEŠTAJNA NOVINSKA AGENCIJA, Marulićev trg 16, 10000 Zagreb; Lucija Milatić-Bričolić, Svirče 0, 21462 Svirče; Kata Duboković, Pitve bb, 21465 Pitve; Dušan Salamunić, Račić bb, 21465 Jelsa; Niko Salamunić, Jelsa bb, 21465 Jelsa; Josip Crnčić, Pitve 0, 21465 Pitve; Ante Mihojević, Vrboska, 21463 Vrboska; Tonči Gurdulić, Jelsa 0, 21465 Jelsa; Marko Huljić, Račić 860, 21465 Jelsa; TEXT-PAPIR d.o.o. za trgovinu i usluge, Stinice 12, Split; Vjeko Jakas, Zvala bb, 21465 Zavala; Nikola Grgičević, Vrisnik 0, 21465 Vrisnik; Ante Tonči Drinković, Bonski Dolac, 21465 Jelsa; Boris Rubinić, V rbanj  0, 21462 Vrbanj; Boris Carić, Ivan Dolac 0, 21465 Ivan Dolac, Jelsa; Jakša Radonić, Jelsa 0, 21465 Jelsa; Juraj Šperka, Zastražišće 0, 21466 Zastražišće; Stjepan Hujo Huljić, Vrsina bb, 21465 Jelsa; Đuro Caratan, Zavala 0, 21465 Zavala; Prošperino Milevčić, Jelsa 0, 21465 Jelsa; Stjepan Tomislav Huljić, Lučica bb, 21465 Jelsa; Blaženko Jakas, Zavala 0, 21465 Zavala; Marko Buratović, Svirče 0, 21462 Svirče; Pavo Bunčuga, Banski Dolac bb, 21465 Jelsa; Ivan Makjanić, Svirče 0, 21462 Svirče; Antun Lučić, Poljica, 21466 Poljica; Cvjetka Cvita Milevčić, Jelsa 0, 21465 Jelsa; Braco Jakas, Zavala 136, 21465 Zavala; SLOBODNA DALMACIJA izdavačka i tiskarska djelatnost, dioničko društvo, Ulica Hrvatske Mornarice 4, Split; Marinko Radonić, Pitve 72, 21465 Pitve; Marin Parun Barbić, Pitve 0, 21465 Pitve; Antun Gurdulić, Vrsina bb, 21465 Jelsa; Asija Bojanić, Burkovo, 21465 Jelsa; Ante Rubinić, Vrsina  307, 21465 Jelsa; Mate Antičević, Zavala 0, 21465 Zavala; Jakov Radonić, Jelsa bb, 21465 Jelsa; ČISTOĆA društvo s ograničenom odgovornošću za obavljanje komunalnih djelatnosti održavanja čistoće i odlaganja komunaln, Put Plokita 81, Split; Josip Franičević, Burkovo bb, 21465 Jelsa; Jurko Lučić, Vrboska 0, 21463 Vrboska; Dražica Vicenca Matković, Vrbanj 117, 21462 Vrbanj; Slobodan Radičić, Pitve bb, 21465 Pitve;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OPĆINA JELSA Jedinstveni upravni odjel, Riba bb, 21465 Jelsa; Zlatko Balić, Obala kneza Domagoja 15, 21204 Dugopolje; Galić Ante, Odeska 16, 21000 Split; Dean Prelević, odvjetnik, Gundulićeva 22, 21000 Split; Želimir Miletić, Put Kotlara 31, 23000 Zadar; Luči Roić, Pavičića dvor 7, 21460 Dol; AUTOKUĆA BOSNIĆ d.o.o. za trgovinu, servis i remont, Rakite 27, Žrnovnica;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TISKARA MALENICA d.o.o., 113. Šibenske brigade HV-a 193, Šibenik zastupanog po punomoćniku Jasmin Avdagić;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Nada Akrap, Put Sirobuje 37, 21000 Split; Jasminka Antunović, Ulica Luke Botića 24, 21210 Solin; Ivan Marijan, Strossmayerovo šetalište bb, 21465 JELSA, Otok Hvar zastupanog po punomoćniku Zdravko Bojanić;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HEP-Operator distribucijskog sustava d.o.o. za distribuciju i opskrbu električne energije, Ulica grada Vukovara 37, 10000 Zagreb;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Rikard Pavlović, Gundulićeva 26, 21000 Split;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LUČKA UPRAVA SPLIT, Gat Sv. Duje 1, Split;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PLOVPUT trgovačko društvo s ograničenom odgovornošću za održavanje pomorskih plovnih putova i radijske službe, Obala Lazareta 1,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Regionalna veletržnica Benkovac dioničko društvo za trgovinu i usluge "u stečaju", Benkovačke bojne 17, Benkovac;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MESSER CROATIA PLIN Poduzeće za proizvodnju i prodaju tehničkih plinova d.o.o., Industrijska 1, Zaprešić;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TINA ALATI društvo s ograničenom odgovorošću za trgovinu i usluge, Trg Francuske Repub. 14, 10000 Zagreb;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ZAVOD ZA JAVNO ZDRAVSTVO DR. ANDRIJA ŠTAMPAR, Mirogojska Cesta 16, 10000 Zagreb;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Zagrebačka burza d.d., Ivana Lučića 2a/22, 10000 Zagreb zastupanog po punomoćniku MAĐARIĆ &amp; LUI - odvjetničko društvo d.o.o.;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METRONET TELEKOMUNIKACIJE d.d. za telekomunikacijske usluge, Ulica Grada Vukovara 269/d, 10000 Zagreb;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RELAX, d.o.o. za proizvodnju i trgovinu, Tijardovićeva 4/II,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MINISTARSTVO GOSPODARSTVA, RAVNETELJSTVO ZA ROBNE ZALIHE, Ul.Grada Vukovara 78/VI, 10000 Zagreb zastupanog po punomoćniku ŽUPANIJSKO DRŽAVNO ODVJETNIŠTVO U SPLITU;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PUĆO d.o.o. za trgovinu, ugostiteljstvo i cestovni prijevoz, Puće 2, Ružić;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ITEM, d.o.o. informatičke usluge, Put Supavla 39, Split;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ŠKARE TRADE, d.o.o. za trgovinu i ugostiteljstvo, Sarajevska Ulica 64, Split;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CROATIA osiguranje d.d. FILIJALA SPLIT, Miramarska 22, 10000 Zagreb;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MIRJANA BARIĆ, D.Farlatija 92, 23000 Zadar;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MILENKO BUŠLJETA, P. Bonifacije 30, 23000 Zadar;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MILICA UGARKOVIĆ, 23000 Zadar;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SREDIŠNJE KLIRINŠKO DEPOZITARNO DRUŠTVO, dioničko društvo, Heinzelova 62/a, 10000 Zagreb;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Agencija za upravljanje državnom imovinom, Ivana Lučića 6, 10000 Zagreb;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COMENG, društvo s ograničenom odgovornošću za informatički inženjering, A. Starčevića 11, Solin;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FABIJAN PERONJA, Banski dolac bb, 21465 Jelsa zastupanog po punomoćniku KRUNO PERONJA;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HP - Hrvatska pošta d.d., Jurišićeva 13, 10000 Zagreb;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GRAFOPLEX, društvo s ograničenom odgovornošću, za trgovinu i usluge, Hektorovićeva 47, Split;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AMEROPA AG, Rebgasse 108, BINNINGEN zastupanog po punomoćniku Odvjetničko društvo Hanžeković &amp; Partneri društvo s ograničenom odgovornošću;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HEP-Operator distribucijskog sustava d.o.o. za distribuciju i opskrbu električne energije, Ulica grada Vukovara 37, 10000 Zagreb;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Financijska agencija, Vrtni put 3, 10000 Zagreb;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NIKOLA LACMANOVIĆ, Sukoišanska 19, 21000 Split zastupanog po punomoćniku DORIS KOŠTA;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VODOVOD I KANALIZACIJA, društvo s ograničenom odgovornošću za vodoopskrbu, odvodnju i pročišćavanje otpadnih voda, Biokovska 3,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JELKOM, društvo s ograničenom odgovornošću za komunalnu djelatnost, Vrboska;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DALMACIJAVINO d.d. za proizvodnju i promet alkoholnih i bezalkoholnih pića "u stečaju", Obala kneza Domagoja 15,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EUROLEASING d.o.o., Remetinečka cesta 98, 10000 Zagreb zastupanog po punomoćniku Grgić &amp; Partneri odvjetničko društvo j.t.d.;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Rino Barbić, odvjetnik, Vrsina 0, 21465 Jelsa;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HVARSKI VODOVOD d.o.o., Radičina 0, 21465 Jelsa zastupanog po punomoćniku Rino Barbić;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IVAN MILAT, Ulica br. 7, 20271 BLATO NA KORČULI; Joško Pavlov, Primorska Ulica 54, 21214 Kaštel Gomilica; Tina Trajković, Doverska 11, 21000 Split; Nada Dujmić, Aljinovića 95, 21311 Žrnovnica; Nada Baković, Kroz Selo 6, 22321 Parčić; Marija Duvančić, Duvančići 40, 22320 Razvođe;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GRAD DRNIŠ, Trg kralja Tomislava 1, 22320 Drniš; DALMACIJAVINO - ZAGREB društvo sograničenom odgovornošću za trgovinu, ugostiteljstvo i prijevoz, Gajeva 26, 10000 Zagreb</izvorni_sadrzaj>
    <derivirana_varijabla naziv="DomainObject.Predmet.StrankaFormatedWithAdress_1"> Carinska uprava, Zrinsko Frankopanska 60, 21000 Split; Općinski sud u Starom Gradu - ZK odjel, Ulica Novo Riva 3, 21460 Stari Grad; REPUBLIKA HRVATSKA zastupanog po punomoćniku ŽUPANIJSKO DRŽAVNO ODVJETNIŠTVO U SPLITU;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LUKA dioničko društvo, Kopilica 47 B, Split; Hrvatske vode, pravna osoba za upravljanje vodama, Grada Vukovara 220, 10000 Zagreb; MANTIS, d.o.o. za trgovinu i usluge, Varaždinska 51, Split; NARODNI TRGOVAČKI LANAC d.o.o. za trgovinu i usluge, Soblinec, Soblinečka 55, Sesvete; BASLER OSIGURANJE ZAGREB dioničko društvo za osiguranje, Radnička cesta 37/b, 10000 Zagreb; Vinko Paina, Malo selo, 21460 Stari Grad; TRANSADRIA, međunarodna špedicija d. d. u stečaju, Riva Boduli 1, Rijeka; RAD, d.o.o. za vodoopskrbu i ostale komunalne djelatnosti, Ul.Stjepana Radića 69, Drniš; Hrvatska radiotelevizija, Prisavlje 3, 10000 Zagreb; ZAGREBAČKI HOLDING, društvo s ograničenom odgovornošću za javni prijevoz, opskrbu vodom, održavanje čistoće, putnička a, Ulica grada Vukovara 41, 10000 Zagreb; BRODOMERKUR trgovina i usluge, dioničko društvo, Poljička Cesta 35, Split;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HEP-Operator distribucijskog sustava d.o.o. za distribuciju i opskrbu električne energije ELEKTRA ŠIBENI, Ulica grada Vukovara 37, 10000 Zagreb; Ivica Bašić, Vukovarska 170, 21000 Split zastupanog po punomoćniku Mijo Jeličić; OTIS DIZALA, društvo s ograničenom odgovornošću za proizvodnju, montažu, remont i održavanje dizala, Prilaz Vladislava Brajkovića 15, 10000 Zagreb; Tedi-Tadija Maroević, Out Rudine 4, 21460 Stari Grad; Ivo Družević, Družević Dvor 20, 21460 Stari Grad, Dol; Jakica Lupi, Vrbanj 0, 21462 Vrbanj; Antun Pavičić, Pavičića dvor 13, 21460 Stari Grad, Dol; Cvjetko Matković, Matije Ivanića 0, 21460 Stari Grad; Ivo Roić, Zbora Narodne garde 2, 21460 Stari Grad; Joza Bratanić, Vrbanj 0, 21462 Vrbanj; Mara Jukić, Čavoglave bb, 22322 Ružić zastupanog po punomoćniku Mijo Jeličić; Juraj Pavičić, Ceratorij 0, 21462 Vrbanj; Fabijan Roić, Domobranska 26, 21460 Stari Grad; Josip Kovačević, M.Ivanića 26, 21460 Stari Grad; Marinko Dužević, Dol  0, 21460 Stari Grad, Dol; Pero Dulčić Sušak, Malo Selo 63, 21460 Stari Grad; Mihovil-Mile Pavičić, Vrbanj 0, 21462 Vrbanj; Nikša Dužević, Dol 0, 21460 Dol; Katica Kovačević, Dol 0, 21460 Dol; Vjekoslav Radonić, Dol 0, 21460 Dol; Ivan Tadić, Vagonj 32, 21460 Stari Grad; GASTRO GRUPA d.o.o. za trgovinu i usluge, Grada Vukovara 271, 10000 Zagreb; Duško Pavičić Ivelja, Bassina 0, 21462 Vrbanj; Margarita Radonić, Dol 0, 21460 Dol; Ivan Tadić Šilo, Stari Grad 0, 21460 Stari Grad; Louis Petrić, Srinjo kola 2, 21460 Stari Grad; Margarita Marica Stančić, Kod Sv. Petra 0, 21460 Stari Grad; Matko Carić, Dol 0, 21460 Dol; Vinko Lupi, Sv. Magdalene 7, 21460 Stari Grad; Tomi Moscatello, Dol, 21460 Dol; AUTO HRVATSKA dioničko društvo, Dubrovačka Ulica 1, Split; Milovan Kombura, F. Vrančića 13, 21000 Split; Tadija Moškatelo, B.Kašića 9, 21460 Stari Grad; Dinko Pavičić Tribunol, Žrtava Rata  2, 21460 Stari Grad; Jelisava Pavičić, Vrbanj 0, 21462 Vrbanj; Damir Petrić, Stari Grad 0, 21460 Stari Grad; Tonči Šurjak, Stari Grad 0, 21460 Stari Grad; Ivica Ljubić, Stari Grad 0, 21460 Stari Grad; Ivica Pavičić, Vrbanj 0, 21462 Vrbanj; Nikola Vodanović, Vrbanj 0, 21462 Vrbanj; Marinko Sanseović, Dol 0, 21460 Dol; Mijo Mili Pavičić, Vrbanj 0, 21460 Vrbanj; Ivan Tadić, Stari Grad 0, 21460 Stari Grad; Vinko Maroević, Stari Grad, 21460 Stari Grad; Nikola Haladić, Stari Grad 0, 21460 Stari Grad; Marija Vodanović, Stari Grad 0, 21460 Stari Grad; Ivan Buratović, Vrbanj 13, 21462 Vrbanj; JADRANSKO OSIGURANJE d.d., Listopadska 2, 10000 Zagreb zastupanog po punomoćniku Grgić &amp; Partneri odvjetničko društvo j.t.d.; Jakov Fredotović, Vrbanj 297, 21462 Vrbanj; Miljenko Srhoj, Krešimirova 5, 21460 Stari Grad; Cvjetko Buratović, Put Križa 4, 21460 Stari Grad; Luka Šurjak, Dol 0, 21460 Dol; Nikola Buratović, Vrbanj 0, 21462 Vrbanj; Tonko Maroević, Šiberija 6, 21460 Stari Grad; Ivan Miloš Mile, Dol 0, 21460 Dol; Nikola Buratović, Vrbanj 0, 21462 Vrbanj; Pavao Čubre, Vrbanj 0, 21462 Vrbanj; CITY EX d.o.o. za prijenos poslovne dokumentacije, Donje Svetice 40, 10 000 Zagreb zastupanog po punomoćniku Antonio Zujić; Luka Franetović, C. Škarpe 17, 21460 Stari Grad; Nikola Stipišić, Vrbanj 0, 21462 Vrbanj; Janez Jelušić, Sv. Petra 0, 21460 Stari Grad; Nikola Sansević, Dol 0, 21460 Stari Grad; Ivo Pavičić, Dol 0, 21460 Dol; Prošper Moškatelo, Dol 0, 21460 Dol; Dinko Račić, Vrbanj 173, 21462 Vrbanj; Neno Šoljan, Molo Selo 0, 21460 Stari Grad; Hrvatski Telekom d.d., Savska cesta 32, 10000 Zagreb; Luka Stančić, Stančića dvor 0, 21460 Dol; Ivan Moškatelo, Ploča 29, 21460 Dol; Vjekoslav Bogdanić, J.B.Jelačića 9, 21460 Stari Grad; Nikola Šimunović, K. Zvonimira 35, 21460 Stari Grad; Petro Šoljan, Donja kola 0, 21460 Stari Grad; Mirko Radonić, Pod jugo 19, 21460 Dol; Juraj Dužević, Radošića dvor 4, 21460 Dol; Antun Sansević, Sansevića dvor 43, 21460 Dol; Ruža Roić, Pod jugo 10, 21460 Dol; CODEX SORTIUM društvo s ograničenom odgovornošću za pružanje kompleksnih konzalting usluga, Ivana Šibla 9, 10000 Zagreb; Matilda Buratović, Vrbanj 0, 21462 Vrbanj; Jakov Tresić, Vrbanj 0, 21462 Vrbanj; Antun Vodanović Stariji, Vrbanj  0, 21460 Vrbanj; Dražica Matković Ljubo, Vrbanj 0, 21462 Vrbanj; SUNCE osiguranje d.d., Trnjanska cesta 108, 10000 Zagreb; Juraj Moškatelo Stariji, Ploča 27, 21460 Stari Grad; Ivo Bojanić, Šiberija 19, 21460 Stari Grad; Vinko Moškatelo, Ploča 23, 21460 Dol; Rade Čavić, Malo Selo 0, 21460 Stari Grad; Cvjetko Miličić, T. Buzolića 8, 21450 Hvar; Mila Franetović Dužević, Vrankovića dvor 5, 21460 Stari Grad; Juraj Tomi Moškatelo, Ploča 2, 21460 Dol; Meri Petrić, Stari Grad 0, 21460 Stari Grad; Jure Moškatelo, Ploča 2, 21460 Dol; Damir Šurjak, Šurokovića dvor 5, 21460 Dol; Nikša Moškatelo, Ploča 4, 21460 Dol; Ivo Šurjak, Ostravska 8, 21000 Split; Marija Trbuhović, Vrbanj 0, 21462 Vrbanj; Ivo Račić Kapetanić, Vrbanj 0, 21462 Vrbanj; Stjepan Jerković, Zastražišće 0, 21466 Zastražišće; Fabijan Kunčić, Dol 0, 21460 Dol; File Vranković, Dol 0, 21460 Dol; Luka Moškatelo, Dol 0, 21460 Dol; Ljubica Stipišić, Vrbanj 0, 21462 Vrbanj; ČISTOĆA d.o.o. za komunalnu djelatnost, održavanje čistoće i odlaganje komunalnog otpada, Put od Republike 14, Dubrovnik; Jakov Račić, Vrbanj 302 A, 21462 Vrbanj; Lenka Roić, Dol, 21460 Dol; Margarita Stančić, Dol 0, 21460 Dol; Mili Razović, Vinkovačka 51, 21000 Split; Fabijan Dužević, Domobranska 31, 21460 Stari Grad; Tonko Ivčević Bakulić, Šiberija 29, 21460 Stari Grad; Vinko Palaversić, Jelsa, 21465 Jelsa; Boris Borović, Poljica, 21466 Poljica; HRVATSKA IZVJEŠTAJNA NOVINSKA AGENCIJA, Marulićev trg 16, 10000 Zagreb; Lucija Milatić-Bričolić, Svirče 0, 21462 Svirče; Kata Duboković, Pitve bb, 21465 Pitve; Dušan Salamunić, Račić bb, 21465 Jelsa; Niko Salamunić, Jelsa bb, 21465 Jelsa; Josip Crnčić, Pitve 0, 21465 Pitve; Ante Mihojević, Vrboska, 21463 Vrboska; Tonči Gurdulić, Jelsa 0, 21465 Jelsa; Marko Huljić, Račić 860, 21465 Jelsa; TEXT-PAPIR d.o.o. za trgovinu i usluge, Stinice 12, Split; Vjeko Jakas, Zvala bb, 21465 Zavala; Nikola Grgičević, Vrisnik 0, 21465 Vrisnik; Ante Tonči Drinković, Bonski Dolac, 21465 Jelsa; Boris Rubinić, V rbanj  0, 21462 Vrbanj; Boris Carić, Ivan Dolac 0, 21465 Ivan Dolac, Jelsa; Jakša Radonić, Jelsa 0, 21465 Jelsa; Juraj Šperka, Zastražišće 0, 21466 Zastražišće; Stjepan Hujo Huljić, Vrsina bb, 21465 Jelsa; Đuro Caratan, Zavala 0, 21465 Zavala; Prošperino Milevčić, Jelsa 0, 21465 Jelsa; Stjepan Tomislav Huljić, Lučica bb, 21465 Jelsa; Blaženko Jakas, Zavala 0, 21465 Zavala; Marko Buratović, Svirče 0, 21462 Svirče; Pavo Bunčuga, Banski Dolac bb, 21465 Jelsa; Ivan Makjanić, Svirče 0, 21462 Svirče; Antun Lučić, Poljica, 21466 Poljica; Cvjetka Cvita Milevčić, Jelsa 0, 21465 Jelsa; Braco Jakas, Zavala 136, 21465 Zavala; SLOBODNA DALMACIJA izdavačka i tiskarska djelatnost, dioničko društvo, Ulica Hrvatske Mornarice 4, Split; Marinko Radonić, Pitve 72, 21465 Pitve; Marin Parun Barbić, Pitve 0, 21465 Pitve; Antun Gurdulić, Vrsina bb, 21465 Jelsa; Asija Bojanić, Burkovo, 21465 Jelsa; Ante Rubinić, Vrsina  307, 21465 Jelsa; Mate Antičević, Zavala 0, 21465 Zavala; Jakov Radonić, Jelsa bb, 21465 Jelsa; ČISTOĆA društvo s ograničenom odgovornošću za obavljanje komunalnih djelatnosti održavanja čistoće i odlaganja komunaln, Put Plokita 81, Split; Josip Franičević, Burkovo bb, 21465 Jelsa; Jurko Lučić, Vrboska 0, 21463 Vrboska; Dražica Vicenca Matković, Vrbanj 117, 21462 Vrbanj; Slobodan Radičić, Pitve bb, 21465 Pitve;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OPĆINA JELSA Jedinstveni upravni odjel, Riba bb, 21465 Jelsa; Zlatko Balić, Obala kneza Domagoja 15, 21204 Dugopolje; Galić Ante, Odeska 16, 21000 Split; Dean Prelević, odvjetnik, Gundulićeva 22, 21000 Split; Želimir Miletić, Put Kotlara 31, 23000 Zadar; Luči Roić, Pavičića dvor 7, 21460 Dol; AUTOKUĆA BOSNIĆ d.o.o. za trgovinu, servis i remont, Rakite 27, Žrnovnica;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TISKARA MALENICA d.o.o., 113. Šibenske brigade HV-a 193, Šibenik zastupanog po punomoćniku Jasmin Avdagić;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Nada Akrap, Put Sirobuje 37, 21000 Split; Jasminka Antunović, Ulica Luke Botića 24, 21210 Solin; Ivan Marijan, Strossmayerovo šetalište bb, 21465 JELSA, Otok Hvar zastupanog po punomoćniku Zdravko Bojanić;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HEP-Operator distribucijskog sustava d.o.o. za distribuciju i opskrbu električne energije, Ulica grada Vukovara 37, 10000 Zagreb;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Rikard Pavlović, Gundulićeva 26, 21000 Split;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LUČKA UPRAVA SPLIT, Gat Sv. Duje 1, Split;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PLOVPUT trgovačko društvo s ograničenom odgovornošću za održavanje pomorskih plovnih putova i radijske službe, Obala Lazareta 1,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Regionalna veletržnica Benkovac dioničko društvo za trgovinu i usluge "u stečaju", Benkovačke bojne 17, Benkovac;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MESSER CROATIA PLIN Poduzeće za proizvodnju i prodaju tehničkih plinova d.o.o., Industrijska 1, Zaprešić;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TINA ALATI društvo s ograničenom odgovorošću za trgovinu i usluge, Trg Francuske Repub. 14, 10000 Zagreb;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ZAVOD ZA JAVNO ZDRAVSTVO DR. ANDRIJA ŠTAMPAR, Mirogojska Cesta 16, 10000 Zagreb;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Zagrebačka burza d.d., Ivana Lučića 2a/22, 10000 Zagreb zastupanog po punomoćniku MAĐARIĆ &amp; LUI - odvjetničko društvo d.o.o.;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METRONET TELEKOMUNIKACIJE d.d. za telekomunikacijske usluge, Ulica Grada Vukovara 269/d, 10000 Zagreb;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RELAX, d.o.o. za proizvodnju i trgovinu, Tijardovićeva 4/II,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MINISTARSTVO GOSPODARSTVA, RAVNETELJSTVO ZA ROBNE ZALIHE, Ul.Grada Vukovara 78/VI, 10000 Zagreb zastupanog po punomoćniku ŽUPANIJSKO DRŽAVNO ODVJETNIŠTVO U SPLITU;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PUĆO d.o.o. za trgovinu, ugostiteljstvo i cestovni prijevoz, Puće 2, Ružić;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ITEM, d.o.o. informatičke usluge, Put Supavla 39, Split;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ŠKARE TRADE, d.o.o. za trgovinu i ugostiteljstvo, Sarajevska Ulica 64, Split;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CROATIA osiguranje d.d. FILIJALA SPLIT, Miramarska 22, 10000 Zagreb;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MIRJANA BARIĆ, D.Farlatija 92, 23000 Zadar;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MILENKO BUŠLJETA, P. Bonifacije 30, 23000 Zadar;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MILICA UGARKOVIĆ, 23000 Zadar;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SREDIŠNJE KLIRINŠKO DEPOZITARNO DRUŠTVO, dioničko društvo, Heinzelova 62/a, 10000 Zagreb;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Agencija za upravljanje državnom imovinom, Ivana Lučića 6, 10000 Zagreb;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COMENG, društvo s ograničenom odgovornošću za informatički inženjering, A. Starčevića 11, Solin;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FABIJAN PERONJA, Banski dolac bb, 21465 Jelsa zastupanog po punomoćniku KRUNO PERONJA;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HP - Hrvatska pošta d.d., Jurišićeva 13, 10000 Zagreb;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GRAFOPLEX, društvo s ograničenom odgovornošću, za trgovinu i usluge, Hektorovićeva 47, Split;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AMEROPA AG, Rebgasse 108, BINNINGEN zastupanog po punomoćniku Odvjetničko društvo Hanžeković &amp; Partneri društvo s ograničenom odgovornošću;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HEP-Operator distribucijskog sustava d.o.o. za distribuciju i opskrbu električne energije, Ulica grada Vukovara 37, 10000 Zagreb;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Financijska agencija, Vrtni put 3, 10000 Zagreb;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NIKOLA LACMANOVIĆ, Sukoišanska 19, 21000 Split zastupanog po punomoćniku DORIS KOŠTA;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VODOVOD I KANALIZACIJA, društvo s ograničenom odgovornošću za vodoopskrbu, odvodnju i pročišćavanje otpadnih voda, Biokovska 3,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JELKOM, društvo s ograničenom odgovornošću za komunalnu djelatnost, Vrboska;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DALMACIJAVINO d.d. za proizvodnju i promet alkoholnih i bezalkoholnih pića "u stečaju", Obala kneza Domagoja 15,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EUROLEASING d.o.o., Remetinečka cesta 98, 10000 Zagreb zastupanog po punomoćniku Grgić &amp; Partneri odvjetničko društvo j.t.d.;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Rino Barbić, odvjetnik, Vrsina 0, 21465 Jelsa;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HVARSKI VODOVOD d.o.o., Radičina 0, 21465 Jelsa zastupanog po punomoćniku Rino Barbić;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IVAN MILAT, Ulica br. 7, 20271 BLATO NA KORČULI; Joško Pavlov, Primorska Ulica 54, 21214 Kaštel Gomilica; Tina Trajković, Doverska 11, 21000 Split; Nada Dujmić, Aljinovića 95, 21311 Žrnovnica; Nada Baković, Kroz Selo 6, 22321 Parčić; Marija Duvančić, Duvančići 40, 22320 Razvođe;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GRAD DRNIŠ, Trg kralja Tomislava 1, 22320 Drniš; DALMACIJAVINO - ZAGREB društvo sograničenom odgovornošću za trgovinu, ugostiteljstvo i prijevoz, Gajeva 26, 10000 Zagreb</derivirana_varijabla>
  </DomainObject.Predmet.StrankaFormatedWithAdress>
  <DomainObject.Predmet.StrankaFormatedWithAdressOIB>
    <izvorni_sadrzaj> Carinska uprava, OIB 18683136487, Zrinsko Frankopanska 60, 21000 Split; Općinski sud u Starom Gradu - ZK odjel, Ulica Novo Riva 3, 21460 Stari Grad; REPUBLIKA HRVATSKA, OIB 18683136487 zastupanog po punomoćniku ŽUPANIJSKO DRŽAVNO ODVJETNIŠTVO U SPLITU;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LUKA dioničko društvo, OIB 34440814040, Kopilica 47 B, Split; Hrvatske vode, pravna osoba za upravljanje vodama, OIB 28921383001, Grada Vukovara 220, 10000 Zagreb; MANTIS, d.o.o. za trgovinu i usluge, OIB 41274793973, Varaždinska 51, Split; NARODNI TRGOVAČKI LANAC d.o.o. za trgovinu i usluge, OIB 78344221376, Soblinec, Soblinečka 55, Sesvete; BASLER OSIGURANJE ZAGREB dioničko društvo za osiguranje, OIB 59706054982, Radnička cesta 37/b, 10000 Zagreb; Vinko Paina, OIB 51203688235, Malo selo, 21460 Stari Grad; TRANSADRIA, međunarodna špedicija d. d. u stečaju, OIB 47965841018, Riva Boduli 1, Rijeka; RAD, d.o.o. za vodoopskrbu i ostale komunalne djelatnosti, OIB 71304592430, Ul.Stjepana Radića 69, Drniš; Hrvatska radiotelevizija, OIB 68419124305, Prisavlje 3, 10000 Zagreb; ZAGREBAČKI HOLDING, društvo s ograničenom odgovornošću za javni prijevoz, opskrbu vodom, održavanje čistoće, putnička a, OIB 85584865987, Ulica grada Vukovara 41, 10000 Zagreb; BRODOMERKUR trgovina i usluge, dioničko društvo, OIB 33956120458, Poljička Cesta 35, Split;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HEP-Operator distribucijskog sustava d.o.o. za distribuciju i opskrbu električne energije ELEKTRA ŠIBENI, OIB 46830600751, Ulica grada Vukovara 37, 10000 Zagreb; Ivica Bašić, OIB 14595893401, Vukovarska 170, 21000 Split zastupanog po punomoćniku Mijo Jeličić; OTIS DIZALA, društvo s ograničenom odgovornošću za proizvodnju, montažu, remont i održavanje dizala, OIB 76080865307, Prilaz Vladislava Brajkovića 15, 10000 Zagreb; Tedi-Tadija Maroević, OIB 75901351091, Out Rudine 4, 21460 Stari Grad; Ivo Družević, OIB 59608054089, Družević Dvor 20, 21460 Stari Grad, Dol; Jakica Lupi, OIB 73236308888, Vrbanj 0, 21462 Vrbanj; Antun Pavičić, OIB 65866256737, Pavičića dvor 13, 21460 Stari Grad, Dol; Cvjetko Matković, OIB 10443683019, Matije Ivanića 0, 21460 Stari Grad; Ivo Roić, OIB 73872839985, Zbora Narodne garde 2, 21460 Stari Grad; Joza Bratanić, OIB 08011374888, Vrbanj 0, 21462 Vrbanj; Mara Jukić, OIB 37710339746, Čavoglave bb, 22322 Ružić zastupanog po punomoćniku Mijo Jeličić; Juraj Pavičić, OIB 09529542053, Ceratorij 0, 21462 Vrbanj; Fabijan Roić, OIB 55646544786, Domobranska 26, 21460 Stari Grad; Josip Kovačević, OIB 24407104693, M.Ivanića 26, 21460 Stari Grad; Marinko Dužević, OIB 12242231071, Dol  0, 21460 Stari Grad, Dol; Pero Dulčić Sušak, OIB 55533277123, Malo Selo 63, 21460 Stari Grad; Mihovil-Mile Pavičić, OIB 24835949834, Vrbanj 0, 21462 Vrbanj; Nikša Dužević, OIB 66241675982, Dol 0, 21460 Dol; Katica Kovačević, OIB 33120980772, Dol 0, 21460 Dol; Vjekoslav Radonić, OIB 33204721839, Dol 0, 21460 Dol; Ivan Tadić, OIB 00384008152, Vagonj 32, 21460 Stari Grad; GASTRO GRUPA d.o.o. za trgovinu i usluge, OIB 39228456312, Grada Vukovara 271, 10000 Zagreb; Duško Pavičić Ivelja, OIB 25982798589, Bassina 0, 21462 Vrbanj; Margarita Radonić, OIB 28025722533, Dol 0, 21460 Dol; Ivan Tadić Šilo, OIB 70114227603, Stari Grad 0, 21460 Stari Grad; Louis Petrić, OIB 16074465250, Srinjo kola 2, 21460 Stari Grad; Margarita Marica Stančić, OIB 08101100980, Kod Sv. Petra 0, 21460 Stari Grad; Matko Carić, OIB 35189247498, Dol 0, 21460 Dol; Vinko Lupi, OIB 35451219902, Sv. Magdalene 7, 21460 Stari Grad; Tomi Moscatello, OIB 28508820612, Dol, 21460 Dol; AUTO HRVATSKA dioničko društvo, OIB 32709834358, Dubrovačka Ulica 1, Split; Milovan Kombura, OIB 30770175855, F. Vrančića 13, 21000 Split; Tadija Moškatelo, OIB 31188799731, B.Kašića 9, 21460 Stari Grad; Dinko Pavičić Tribunol, OIB 99243667034, Žrtava Rata  2, 21460 Stari Grad; Jelisava Pavičić, OIB 83980708087, Vrbanj 0, 21462 Vrbanj; Damir Petrić, OIB 86091667582, Stari Grad 0, 21460 Stari Grad; Tonči Šurjak, OIB 60785268681, Stari Grad 0, 21460 Stari Grad; Ivica Ljubić, OIB 56655610557, Stari Grad 0, 21460 Stari Grad; Ivica Pavičić, OIB 72332556277, Vrbanj 0, 21462 Vrbanj; Nikola Vodanović, OIB 74845370223, Vrbanj 0, 21462 Vrbanj; Marinko Sanseović, OIB 45513941394, Dol 0, 21460 Dol; Mijo Mili Pavičić, OIB 88915921313, Vrbanj 0, 21460 Vrbanj; Ivan Tadić, OIB 70114227603, Stari Grad 0, 21460 Stari Grad; Vinko Maroević, OIB 76848533915, Stari Grad, 21460 Stari Grad; Nikola Haladić, OIB 44890767273, Stari Grad 0, 21460 Stari Grad; Marija Vodanović, OIB 55757464937, Stari Grad 0, 21460 Stari Grad; Ivan Buratović, OIB 47859397279, Vrbanj 13, 21462 Vrbanj; JADRANSKO OSIGURANJE d.d., OIB 94472454976, Listopadska 2, 10000 Zagreb zastupanog po punomoćniku Grgić &amp; Partneri odvjetničko društvo j.t.d.; Jakov Fredotović, OIB 46839149373, Vrbanj 297, 21462 Vrbanj; Miljenko Srhoj, OIB 83488729434, Krešimirova 5, 21460 Stari Grad; Cvjetko Buratović, OIB 68271062216, Put Križa 4, 21460 Stari Grad; Luka Šurjak, OIB 94878152360, Dol 0, 21460 Dol; Nikola Buratović, OIB 83296807791, Vrbanj 0, 21462 Vrbanj; Tonko Maroević, OIB 09539101243, Šiberija 6, 21460 Stari Grad; Ivan Miloš Mile, OIB 62291039145, Dol 0, 21460 Dol; Nikola Buratović, OIB 63461897206, Vrbanj 0, 21462 Vrbanj; Pavao Čubre, OIB 53903728630, Vrbanj 0, 21462 Vrbanj; CITY EX d.o.o. za prijenos poslovne dokumentacije, OIB 99406899243, Donje Svetice 40, 10 000 Zagreb zastupanog po punomoćniku Antonio Zujić; Luka Franetović, OIB 70961784599, C. Škarpe 17, 21460 Stari Grad; Nikola Stipišić, OIB 40730811746, Vrbanj 0, 21462 Vrbanj; Janez Jelušić, OIB 53424861114, Sv. Petra 0, 21460 Stari Grad; Nikola Sansević, OIB 77925554696, Dol 0, 21460 Stari Grad; Ivo Pavičić, OIB 10571584537, Dol 0, 21460 Dol; Prošper Moškatelo, OIB 30735770287, Dol 0, 21460 Dol; Dinko Račić, OIB 02437704848, Vrbanj 173, 21462 Vrbanj; Neno Šoljan, OIB 04419572654, Molo Selo 0, 21460 Stari Grad; Hrvatski Telekom d.d., OIB 81793146560, Savska cesta 32, 10000 Zagreb; Luka Stančić, OIB 91475365556, Stančića dvor 0, 21460 Dol; Ivan Moškatelo, OIB 16048013538, Ploča 29, 21460 Dol; Vjekoslav Bogdanić, OIB 94391191426, J.B.Jelačića 9, 21460 Stari Grad; Nikola Šimunović, OIB 24630749503, K. Zvonimira 35, 21460 Stari Grad; Petro Šoljan, OIB 76350894229, Donja kola 0, 21460 Stari Grad; Mirko Radonić, OIB 28025722533, Pod jugo 19, 21460 Dol; Juraj Dužević, OIB 99909425440, Radošića dvor 4, 21460 Dol; Antun Sansević, OIB 80183811492, Sansevića dvor 43, 21460 Dol; Ruža Roić, OIB 27524265061, Pod jugo 10, 21460 Dol; CODEX SORTIUM društvo s ograničenom odgovornošću za pružanje kompleksnih konzalting usluga, OIB 83918065246, Ivana Šibla 9, 10000 Zagreb; Matilda Buratović, OIB 24198956638, Vrbanj 0, 21462 Vrbanj; Jakov Tresić, OIB 60663993622, Vrbanj 0, 21462 Vrbanj; Antun Vodanović Stariji, OIB 43563335947, Vrbanj  0, 21460 Vrbanj; Dražica Matković Ljubo, OIB 38484140872, Vrbanj 0, 21462 Vrbanj; SUNCE osiguranje d.d., OIB 12012147571, Trnjanska cesta 108, 10000 Zagreb; Juraj Moškatelo Stariji, OIB 12577877147, Ploča 27, 21460 Stari Grad; Ivo Bojanić, OIB 00897882683, Šiberija 19, 21460 Stari Grad; Vinko Moškatelo, OIB 57771107058, Ploča 23, 21460 Dol; Rade Čavić, OIB 74420229729, Malo Selo 0, 21460 Stari Grad; Cvjetko Miličić, OIB 44230808110, T. Buzolića 8, 21450 Hvar; Mila Franetović Dužević, OIB 02539671010, Vrankovića dvor 5, 21460 Stari Grad; Juraj Tomi Moškatelo, OIB 80968217347, Ploča 2, 21460 Dol; Meri Petrić, OIB 49953370209, Stari Grad 0, 21460 Stari Grad; Jure Moškatelo, OIB 82967525191, Ploča 2, 21460 Dol; Damir Šurjak, OIB 27457530614, Šurokovića dvor 5, 21460 Dol; Nikša Moškatelo, OIB 98307576243, Ploča 4, 21460 Dol; Ivo Šurjak, OIB 90776404563, Ostravska 8, 21000 Split; Marija Trbuhović, OIB 38712300010, Vrbanj 0, 21462 Vrbanj; Ivo Račić Kapetanić, OIB 70008404713, Vrbanj 0, 21462 Vrbanj; Stjepan Jerković, OIB 25876380285, Zastražišće 0, 21466 Zastražišće; Fabijan Kunčić, OIB 51005536058, Dol 0, 21460 Dol; File Vranković, OIB 44132340384, Dol 0, 21460 Dol; Luka Moškatelo, OIB 37611216898, Dol 0, 21460 Dol; Ljubica Stipišić, OIB 53136752678, Vrbanj 0, 21462 Vrbanj; ČISTOĆA d.o.o. za komunalnu djelatnost, održavanje čistoće i odlaganje komunalnog otpada, OIB 16912997621, Put od Republike 14, Dubrovnik; Jakov Račić, OIB 31621777587, Vrbanj 302 A, 21462 Vrbanj; Lenka Roić, OIB 57371012596, Dol, 21460 Dol; Margarita Stančić, OIB 77283348907, Dol 0, 21460 Dol; Mili Razović, OIB 03291272208, Vinkovačka 51, 21000 Split; Fabijan Dužević, OIB 65516171063, Domobranska 31, 21460 Stari Grad; Tonko Ivčević Bakulić, OIB 62293366608, Šiberija 29, 21460 Stari Grad; Vinko Palaversić, OIB 66878442541, Jelsa, 21465 Jelsa; Boris Borović, OIB 51193036454, Poljica, 21466 Poljica; HRVATSKA IZVJEŠTAJNA NOVINSKA AGENCIJA, OIB 41387373932, Marulićev trg 16, 10000 Zagreb; Lucija Milatić-Bričolić, OIB 72454967005, Svirče 0, 21462 Svirče; Kata Duboković, OIB 93006547119, Pitve bb, 21465 Pitve; Dušan Salamunić, OIB 67690387290, Račić bb, 21465 Jelsa; Niko Salamunić, OIB 76231208532, Jelsa bb, 21465 Jelsa; Josip Crnčić, OIB 78272535399, Pitve 0, 21465 Pitve; Ante Mihojević, OIB 08852465695, Vrboska, 21463 Vrboska; Tonči Gurdulić, OIB 88962507191, Jelsa 0, 21465 Jelsa; Marko Huljić, OIB 99873701212, Račić 860, 21465 Jelsa; TEXT-PAPIR d.o.o. za trgovinu i usluge, OIB 45878059290, Stinice 12, Split; Vjeko Jakas, OIB 99530955280, Zvala bb, 21465 Zavala; Nikola Grgičević, OIB 72806517394, Vrisnik 0, 21465 Vrisnik; Ante Tonči Drinković, OIB 92836065068, Bonski Dolac, 21465 Jelsa; Boris Rubinić, OIB 69242251733, V rbanj  0, 21462 Vrbanj; Boris Carić, OIB 46466426123, Ivan Dolac 0, 21465 Ivan Dolac, Jelsa; Jakša Radonić, OIB 11727504421, Jelsa 0, 21465 Jelsa; Juraj Šperka, OIB 79176257167, Zastražišće 0, 21466 Zastražišće; Stjepan Hujo Huljić, OIB 06947019866, Vrsina bb, 21465 Jelsa; Đuro Caratan, OIB 81898965125, Zavala 0, 21465 Zavala; Prošperino Milevčić, OIB 45533211549, Jelsa 0, 21465 Jelsa; Stjepan Tomislav Huljić, OIB 97499130016, Lučica bb, 21465 Jelsa; Blaženko Jakas, OIB 38730295070, Zavala 0, 21465 Zavala; Marko Buratović, OIB 96637597848, Svirče 0, 21462 Svirče; Pavo Bunčuga, OIB 76824484181, Banski Dolac bb, 21465 Jelsa; Ivan Makjanić, OIB 86091321106, Svirče 0, 21462 Svirče; Antun Lučić, OIB 23239072373, Poljica, 21466 Poljica; Cvjetka Cvita Milevčić, OIB 75708915913, Jelsa 0, 21465 Jelsa; Braco Jakas, OIB 76920975322, Zavala 136, 21465 Zavala; SLOBODNA DALMACIJA izdavačka i tiskarska djelatnost, dioničko društvo, OIB 35075764438, Ulica Hrvatske Mornarice 4, Split; Marinko Radonić, OIB 89514038279, Pitve 72, 21465 Pitve; Marin Parun Barbić, OIB 39599282196, Pitve 0, 21465 Pitve; Antun Gurdulić, OIB 55215862622, Vrsina bb, 21465 Jelsa; Asija Bojanić, OIB 14798986072, Burkovo, 21465 Jelsa; Ante Rubinić, OIB 15201258693, Vrsina  307, 21465 Jelsa; Mate Antičević, OIB 55268785640, Zavala 0, 21465 Zavala; Jakov Radonić, OIB 93729454627, Jelsa bb, 21465 Jelsa; ČISTOĆA društvo s ograničenom odgovornošću za obavljanje komunalnih djelatnosti održavanja čistoće i odlaganja komunaln, OIB 38812451417, Put Plokita 81, Split; Josip Franičević, OIB 43547284113, Burkovo bb, 21465 Jelsa; Jurko Lučić, OIB 16439489089, Vrboska 0, 21463 Vrboska; Dražica Vicenca Matković, OIB 67149132840, Vrbanj 117, 21462 Vrbanj; Slobodan Radičić, OIB 46777889915, Pitve bb, 21465 Pitve;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OPĆINA JELSA Jedinstveni upravni odjel, OIB 94187441810, Riba bb, 21465 Jelsa;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AUTOKUĆA BOSNIĆ d.o.o. za trgovinu, servis i remont, OIB 62890333516, Rakite 27, Žrnovnica;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TISKARA MALENICA d.o.o., OIB 21268596817, 113. Šibenske brigade HV-a 193, Šibenik zastupanog po punomoćniku Jasmin Avdagić;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Nada Akrap, OIB 50608806627, Put Sirobuje 37, 21000 Split; Jasminka Antunović, OIB 74697035343, Ulica Luke Botića 24, 21210 Solin; Ivan Marijan, OIB 35721802898, Strossmayerovo šetalište bb, 21465 JELSA, Otok Hvar zastupanog po punomoćniku Zdravko Bojanić;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HEP-Operator distribucijskog sustava d.o.o. za distribuciju i opskrbu električne energije, OIB 46830600751, Ulica grada Vukovara 37, 10000 Zagreb;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Rikard Pavlović, OIB 16829467929, Gundulićeva 26, 21000 Split;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LUČKA UPRAVA SPLIT, OIB 06992092556, Gat Sv. Duje 1, Split;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PLOVPUT trgovačko društvo s ograničenom odgovornošću za održavanje pomorskih plovnih putova i radijske službe, OIB 14480721492, Obala Lazareta 1,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Regionalna veletržnica Benkovac dioničko društvo za trgovinu i usluge "u stečaju", OIB 16205687638, Benkovačke bojne 17, Benkovac;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MESSER CROATIA PLIN Poduzeće za proizvodnju i prodaju tehničkih plinova d.o.o., OIB 32179081874, Industrijska 1, Zaprešić;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TINA ALATI društvo s ograničenom odgovorošću za trgovinu i usluge, OIB 72232886006, Trg Francuske Repub. 14, 10000 Zagreb;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ZAVOD ZA JAVNO ZDRAVSTVO DR. ANDRIJA ŠTAMPAR, OIB 33392005961, Mirogojska Cesta 16, 10000 Zagreb;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Zagrebačka burza d.d., OIB 84368186611, Ivana Lučića 2a/22, 10000 Zagreb zastupanog po punomoćniku MAĐARIĆ &amp; LUI - odvjetničko društvo d.o.o.;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METRONET TELEKOMUNIKACIJE d.d. za telekomunikacijske usluge, OIB 23269006802, Ulica Grada Vukovara 269/d, 10000 Zagreb;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RELAX, d.o.o. za proizvodnju i trgovinu, OIB 24543050439, Tijardovićeva 4/II,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MINISTARSTVO GOSPODARSTVA, RAVNETELJSTVO ZA ROBNE ZALIHE, OIB 22413472900, Ul.Grada Vukovara 78/VI, 10000 Zagreb zastupanog po punomoćniku ŽUPANIJSKO DRŽAVNO ODVJETNIŠTVO U SPLITU;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PUĆO d.o.o. za trgovinu, ugostiteljstvo i cestovni prijevoz, OIB 33417474295, Puće 2, Ružić;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ITEM, d.o.o. informatičke usluge, OIB 71527463594, Put Supavla 39, Split;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ŠKARE TRADE, d.o.o. za trgovinu i ugostiteljstvo, OIB 88448992592, Sarajevska Ulica 64, Split;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CROATIA osiguranje d.d. FILIJALA SPLIT, OIB 26187994862, Miramarska 22, 10000 Zagreb;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MIRJANA BARIĆ, OIB 91861480870, D.Farlatija 92, 23000 Zadar;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MILENKO BUŠLJETA, OIB 63433937940, P. Bonifacije 30, 23000 Zadar;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MILICA UGARKOVIĆ, OIB 03462724779, 23000 Zadar;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SREDIŠNJE KLIRINŠKO DEPOZITARNO DRUŠTVO, dioničko društvo, OIB 64406809162, Heinzelova 62/a, 10000 Zagreb;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Agencija za upravljanje državnom imovinom, OIB 75666130770, Ivana Lučića 6, 10000 Zagreb;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COMENG, društvo s ograničenom odgovornošću za informatički inženjering, OIB 42122172362, A. Starčevića 11, Solin;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FABIJAN PERONJA, OIB 19033633778, Banski dolac bb, 21465 Jelsa zastupanog po punomoćniku KRUNO PERONJA;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HP - Hrvatska pošta d.d., OIB 87311810356, Jurišićeva 13, 10000 Zagreb;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GRAFOPLEX, društvo s ograničenom odgovornošću, za trgovinu i usluge, OIB 71142152777, Hektorovićeva 47, Split;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AMEROPA AG, OIB 38272342702, Rebgasse 108, BINNINGEN zastupanog po punomoćniku Odvjetničko društvo Hanžeković &amp; Partneri društvo s ograničenom odgovornošću;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HEP-Operator distribucijskog sustava d.o.o. za distribuciju i opskrbu električne energije, OIB 46830600751, Ulica grada Vukovara 37, 10000 Zagreb;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Financijska agencija, OIB 85821130368, Vrtni put 3, 10000 Zagreb;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NIKOLA LACMANOVIĆ, OIB 50670282682, Sukoišanska 19, 21000 Split zastupanog po punomoćniku DORIS KOŠTA;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VODOVOD I KANALIZACIJA, društvo s ograničenom odgovornošću za vodoopskrbu, odvodnju i pročišćavanje otpadnih voda, OIB 56826138353, Biokovska 3,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JELKOM, društvo s ograničenom odgovornošću za komunalnu djelatnost, OIB 92345732468, Vrboska;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DALMACIJAVINO d.d. za proizvodnju i promet alkoholnih i bezalkoholnih pića "u stečaju", OIB 07837847925, Obala kneza Domagoja 15,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EUROLEASING d.o.o., OIB 48922277230, Remetinečka cesta 98, 10000 Zagreb zastupanog po punomoćniku Grgić &amp; Partneri odvjetničko društvo j.t.d.;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Rino Barbić, odvjetnik, OIB 04402974520, Vrsina 0, 21465 Jelsa;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HVARSKI VODOVOD d.o.o., OIB 96577868636, Radičina 0, 21465 Jelsa zastupanog po punomoćniku Rino Barbić;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IVAN MILAT, OIB 89865160390, Ulica br. 7, 20271 BLATO NA KORČULI;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GRAD DRNIŠ, OIB 38309740312, Trg kralja Tomislava 1, 22320 Drniš; DALMACIJAVINO - ZAGREB društvo sograničenom odgovornošću za trgovinu, ugostiteljstvo i prijevoz, OIB 93269876765, Gajeva 26, 10000 Zagreb</izvorni_sadrzaj>
    <derivirana_varijabla naziv="DomainObject.Predmet.StrankaFormatedWithAdressOIB_1"> Carinska uprava, OIB 18683136487, Zrinsko Frankopanska 60, 21000 Split; Općinski sud u Starom Gradu - ZK odjel, Ulica Novo Riva 3, 21460 Stari Grad; REPUBLIKA HRVATSKA, OIB 18683136487 zastupanog po punomoćniku ŽUPANIJSKO DRŽAVNO ODVJETNIŠTVO U SPLITU;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LUKA dioničko društvo, OIB 34440814040, Kopilica 47 B, Split; Hrvatske vode, pravna osoba za upravljanje vodama, OIB 28921383001, Grada Vukovara 220, 10000 Zagreb; MANTIS, d.o.o. za trgovinu i usluge, OIB 41274793973, Varaždinska 51, Split; NARODNI TRGOVAČKI LANAC d.o.o. za trgovinu i usluge, OIB 78344221376, Soblinec, Soblinečka 55, Sesvete; BASLER OSIGURANJE ZAGREB dioničko društvo za osiguranje, OIB 59706054982, Radnička cesta 37/b, 10000 Zagreb; Vinko Paina, OIB 51203688235, Malo selo, 21460 Stari Grad; TRANSADRIA, međunarodna špedicija d. d. u stečaju, OIB 47965841018, Riva Boduli 1, Rijeka; RAD, d.o.o. za vodoopskrbu i ostale komunalne djelatnosti, OIB 71304592430, Ul.Stjepana Radića 69, Drniš; Hrvatska radiotelevizija, OIB 68419124305, Prisavlje 3, 10000 Zagreb; ZAGREBAČKI HOLDING, društvo s ograničenom odgovornošću za javni prijevoz, opskrbu vodom, održavanje čistoće, putnička a, OIB 85584865987, Ulica grada Vukovara 41, 10000 Zagreb; BRODOMERKUR trgovina i usluge, dioničko društvo, OIB 33956120458, Poljička Cesta 35, Split;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HEP-Operator distribucijskog sustava d.o.o. za distribuciju i opskrbu električne energije ELEKTRA ŠIBENI, OIB 46830600751, Ulica grada Vukovara 37, 10000 Zagreb; Ivica Bašić, OIB 14595893401, Vukovarska 170, 21000 Split zastupanog po punomoćniku Mijo Jeličić; OTIS DIZALA, društvo s ograničenom odgovornošću za proizvodnju, montažu, remont i održavanje dizala, OIB 76080865307, Prilaz Vladislava Brajkovića 15, 10000 Zagreb; Tedi-Tadija Maroević, OIB 75901351091, Out Rudine 4, 21460 Stari Grad; Ivo Družević, OIB 59608054089, Družević Dvor 20, 21460 Stari Grad, Dol; Jakica Lupi, OIB 73236308888, Vrbanj 0, 21462 Vrbanj; Antun Pavičić, OIB 65866256737, Pavičića dvor 13, 21460 Stari Grad, Dol; Cvjetko Matković, OIB 10443683019, Matije Ivanića 0, 21460 Stari Grad; Ivo Roić, OIB 73872839985, Zbora Narodne garde 2, 21460 Stari Grad; Joza Bratanić, OIB 08011374888, Vrbanj 0, 21462 Vrbanj; Mara Jukić, OIB 37710339746, Čavoglave bb, 22322 Ružić zastupanog po punomoćniku Mijo Jeličić; Juraj Pavičić, OIB 09529542053, Ceratorij 0, 21462 Vrbanj; Fabijan Roić, OIB 55646544786, Domobranska 26, 21460 Stari Grad; Josip Kovačević, OIB 24407104693, M.Ivanića 26, 21460 Stari Grad; Marinko Dužević, OIB 12242231071, Dol  0, 21460 Stari Grad, Dol; Pero Dulčić Sušak, OIB 55533277123, Malo Selo 63, 21460 Stari Grad; Mihovil-Mile Pavičić, OIB 24835949834, Vrbanj 0, 21462 Vrbanj; Nikša Dužević, OIB 66241675982, Dol 0, 21460 Dol; Katica Kovačević, OIB 33120980772, Dol 0, 21460 Dol; Vjekoslav Radonić, OIB 33204721839, Dol 0, 21460 Dol; Ivan Tadić, OIB 00384008152, Vagonj 32, 21460 Stari Grad; GASTRO GRUPA d.o.o. za trgovinu i usluge, OIB 39228456312, Grada Vukovara 271, 10000 Zagreb; Duško Pavičić Ivelja, OIB 25982798589, Bassina 0, 21462 Vrbanj; Margarita Radonić, OIB 28025722533, Dol 0, 21460 Dol; Ivan Tadić Šilo, OIB 70114227603, Stari Grad 0, 21460 Stari Grad; Louis Petrić, OIB 16074465250, Srinjo kola 2, 21460 Stari Grad; Margarita Marica Stančić, OIB 08101100980, Kod Sv. Petra 0, 21460 Stari Grad; Matko Carić, OIB 35189247498, Dol 0, 21460 Dol; Vinko Lupi, OIB 35451219902, Sv. Magdalene 7, 21460 Stari Grad; Tomi Moscatello, OIB 28508820612, Dol, 21460 Dol; AUTO HRVATSKA dioničko društvo, OIB 32709834358, Dubrovačka Ulica 1, Split; Milovan Kombura, OIB 30770175855, F. Vrančića 13, 21000 Split; Tadija Moškatelo, OIB 31188799731, B.Kašića 9, 21460 Stari Grad; Dinko Pavičić Tribunol, OIB 99243667034, Žrtava Rata  2, 21460 Stari Grad; Jelisava Pavičić, OIB 83980708087, Vrbanj 0, 21462 Vrbanj; Damir Petrić, OIB 86091667582, Stari Grad 0, 21460 Stari Grad; Tonči Šurjak, OIB 60785268681, Stari Grad 0, 21460 Stari Grad; Ivica Ljubić, OIB 56655610557, Stari Grad 0, 21460 Stari Grad; Ivica Pavičić, OIB 72332556277, Vrbanj 0, 21462 Vrbanj; Nikola Vodanović, OIB 74845370223, Vrbanj 0, 21462 Vrbanj; Marinko Sanseović, OIB 45513941394, Dol 0, 21460 Dol; Mijo Mili Pavičić, OIB 88915921313, Vrbanj 0, 21460 Vrbanj; Ivan Tadić, OIB 70114227603, Stari Grad 0, 21460 Stari Grad; Vinko Maroević, OIB 76848533915, Stari Grad, 21460 Stari Grad; Nikola Haladić, OIB 44890767273, Stari Grad 0, 21460 Stari Grad; Marija Vodanović, OIB 55757464937, Stari Grad 0, 21460 Stari Grad; Ivan Buratović, OIB 47859397279, Vrbanj 13, 21462 Vrbanj; JADRANSKO OSIGURANJE d.d., OIB 94472454976, Listopadska 2, 10000 Zagreb zastupanog po punomoćniku Grgić &amp; Partneri odvjetničko društvo j.t.d.; Jakov Fredotović, OIB 46839149373, Vrbanj 297, 21462 Vrbanj; Miljenko Srhoj, OIB 83488729434, Krešimirova 5, 21460 Stari Grad; Cvjetko Buratović, OIB 68271062216, Put Križa 4, 21460 Stari Grad; Luka Šurjak, OIB 94878152360, Dol 0, 21460 Dol; Nikola Buratović, OIB 83296807791, Vrbanj 0, 21462 Vrbanj; Tonko Maroević, OIB 09539101243, Šiberija 6, 21460 Stari Grad; Ivan Miloš Mile, OIB 62291039145, Dol 0, 21460 Dol; Nikola Buratović, OIB 63461897206, Vrbanj 0, 21462 Vrbanj; Pavao Čubre, OIB 53903728630, Vrbanj 0, 21462 Vrbanj; CITY EX d.o.o. za prijenos poslovne dokumentacije, OIB 99406899243, Donje Svetice 40, 10 000 Zagreb zastupanog po punomoćniku Antonio Zujić; Luka Franetović, OIB 70961784599, C. Škarpe 17, 21460 Stari Grad; Nikola Stipišić, OIB 40730811746, Vrbanj 0, 21462 Vrbanj; Janez Jelušić, OIB 53424861114, Sv. Petra 0, 21460 Stari Grad; Nikola Sansević, OIB 77925554696, Dol 0, 21460 Stari Grad; Ivo Pavičić, OIB 10571584537, Dol 0, 21460 Dol; Prošper Moškatelo, OIB 30735770287, Dol 0, 21460 Dol; Dinko Račić, OIB 02437704848, Vrbanj 173, 21462 Vrbanj; Neno Šoljan, OIB 04419572654, Molo Selo 0, 21460 Stari Grad; Hrvatski Telekom d.d., OIB 81793146560, Savska cesta 32, 10000 Zagreb; Luka Stančić, OIB 91475365556, Stančića dvor 0, 21460 Dol; Ivan Moškatelo, OIB 16048013538, Ploča 29, 21460 Dol; Vjekoslav Bogdanić, OIB 94391191426, J.B.Jelačića 9, 21460 Stari Grad; Nikola Šimunović, OIB 24630749503, K. Zvonimira 35, 21460 Stari Grad; Petro Šoljan, OIB 76350894229, Donja kola 0, 21460 Stari Grad; Mirko Radonić, OIB 28025722533, Pod jugo 19, 21460 Dol; Juraj Dužević, OIB 99909425440, Radošića dvor 4, 21460 Dol; Antun Sansević, OIB 80183811492, Sansevića dvor 43, 21460 Dol; Ruža Roić, OIB 27524265061, Pod jugo 10, 21460 Dol; CODEX SORTIUM društvo s ograničenom odgovornošću za pružanje kompleksnih konzalting usluga, OIB 83918065246, Ivana Šibla 9, 10000 Zagreb; Matilda Buratović, OIB 24198956638, Vrbanj 0, 21462 Vrbanj; Jakov Tresić, OIB 60663993622, Vrbanj 0, 21462 Vrbanj; Antun Vodanović Stariji, OIB 43563335947, Vrbanj  0, 21460 Vrbanj; Dražica Matković Ljubo, OIB 38484140872, Vrbanj 0, 21462 Vrbanj; SUNCE osiguranje d.d., OIB 12012147571, Trnjanska cesta 108, 10000 Zagreb; Juraj Moškatelo Stariji, OIB 12577877147, Ploča 27, 21460 Stari Grad; Ivo Bojanić, OIB 00897882683, Šiberija 19, 21460 Stari Grad; Vinko Moškatelo, OIB 57771107058, Ploča 23, 21460 Dol; Rade Čavić, OIB 74420229729, Malo Selo 0, 21460 Stari Grad; Cvjetko Miličić, OIB 44230808110, T. Buzolića 8, 21450 Hvar; Mila Franetović Dužević, OIB 02539671010, Vrankovića dvor 5, 21460 Stari Grad; Juraj Tomi Moškatelo, OIB 80968217347, Ploča 2, 21460 Dol; Meri Petrić, OIB 49953370209, Stari Grad 0, 21460 Stari Grad; Jure Moškatelo, OIB 82967525191, Ploča 2, 21460 Dol; Damir Šurjak, OIB 27457530614, Šurokovića dvor 5, 21460 Dol; Nikša Moškatelo, OIB 98307576243, Ploča 4, 21460 Dol; Ivo Šurjak, OIB 90776404563, Ostravska 8, 21000 Split; Marija Trbuhović, OIB 38712300010, Vrbanj 0, 21462 Vrbanj; Ivo Račić Kapetanić, OIB 70008404713, Vrbanj 0, 21462 Vrbanj; Stjepan Jerković, OIB 25876380285, Zastražišće 0, 21466 Zastražišće; Fabijan Kunčić, OIB 51005536058, Dol 0, 21460 Dol; File Vranković, OIB 44132340384, Dol 0, 21460 Dol; Luka Moškatelo, OIB 37611216898, Dol 0, 21460 Dol; Ljubica Stipišić, OIB 53136752678, Vrbanj 0, 21462 Vrbanj; ČISTOĆA d.o.o. za komunalnu djelatnost, održavanje čistoće i odlaganje komunalnog otpada, OIB 16912997621, Put od Republike 14, Dubrovnik; Jakov Račić, OIB 31621777587, Vrbanj 302 A, 21462 Vrbanj; Lenka Roić, OIB 57371012596, Dol, 21460 Dol; Margarita Stančić, OIB 77283348907, Dol 0, 21460 Dol; Mili Razović, OIB 03291272208, Vinkovačka 51, 21000 Split; Fabijan Dužević, OIB 65516171063, Domobranska 31, 21460 Stari Grad; Tonko Ivčević Bakulić, OIB 62293366608, Šiberija 29, 21460 Stari Grad; Vinko Palaversić, OIB 66878442541, Jelsa, 21465 Jelsa; Boris Borović, OIB 51193036454, Poljica, 21466 Poljica; HRVATSKA IZVJEŠTAJNA NOVINSKA AGENCIJA, OIB 41387373932, Marulićev trg 16, 10000 Zagreb; Lucija Milatić-Bričolić, OIB 72454967005, Svirče 0, 21462 Svirče; Kata Duboković, OIB 93006547119, Pitve bb, 21465 Pitve; Dušan Salamunić, OIB 67690387290, Račić bb, 21465 Jelsa; Niko Salamunić, OIB 76231208532, Jelsa bb, 21465 Jelsa; Josip Crnčić, OIB 78272535399, Pitve 0, 21465 Pitve; Ante Mihojević, OIB 08852465695, Vrboska, 21463 Vrboska; Tonči Gurdulić, OIB 88962507191, Jelsa 0, 21465 Jelsa; Marko Huljić, OIB 99873701212, Račić 860, 21465 Jelsa; TEXT-PAPIR d.o.o. za trgovinu i usluge, OIB 45878059290, Stinice 12, Split; Vjeko Jakas, OIB 99530955280, Zvala bb, 21465 Zavala; Nikola Grgičević, OIB 72806517394, Vrisnik 0, 21465 Vrisnik; Ante Tonči Drinković, OIB 92836065068, Bonski Dolac, 21465 Jelsa; Boris Rubinić, OIB 69242251733, V rbanj  0, 21462 Vrbanj; Boris Carić, OIB 46466426123, Ivan Dolac 0, 21465 Ivan Dolac, Jelsa; Jakša Radonić, OIB 11727504421, Jelsa 0, 21465 Jelsa; Juraj Šperka, OIB 79176257167, Zastražišće 0, 21466 Zastražišće; Stjepan Hujo Huljić, OIB 06947019866, Vrsina bb, 21465 Jelsa; Đuro Caratan, OIB 81898965125, Zavala 0, 21465 Zavala; Prošperino Milevčić, OIB 45533211549, Jelsa 0, 21465 Jelsa; Stjepan Tomislav Huljić, OIB 97499130016, Lučica bb, 21465 Jelsa; Blaženko Jakas, OIB 38730295070, Zavala 0, 21465 Zavala; Marko Buratović, OIB 96637597848, Svirče 0, 21462 Svirče; Pavo Bunčuga, OIB 76824484181, Banski Dolac bb, 21465 Jelsa; Ivan Makjanić, OIB 86091321106, Svirče 0, 21462 Svirče; Antun Lučić, OIB 23239072373, Poljica, 21466 Poljica; Cvjetka Cvita Milevčić, OIB 75708915913, Jelsa 0, 21465 Jelsa; Braco Jakas, OIB 76920975322, Zavala 136, 21465 Zavala; SLOBODNA DALMACIJA izdavačka i tiskarska djelatnost, dioničko društvo, OIB 35075764438, Ulica Hrvatske Mornarice 4, Split; Marinko Radonić, OIB 89514038279, Pitve 72, 21465 Pitve; Marin Parun Barbić, OIB 39599282196, Pitve 0, 21465 Pitve; Antun Gurdulić, OIB 55215862622, Vrsina bb, 21465 Jelsa; Asija Bojanić, OIB 14798986072, Burkovo, 21465 Jelsa; Ante Rubinić, OIB 15201258693, Vrsina  307, 21465 Jelsa; Mate Antičević, OIB 55268785640, Zavala 0, 21465 Zavala; Jakov Radonić, OIB 93729454627, Jelsa bb, 21465 Jelsa; ČISTOĆA društvo s ograničenom odgovornošću za obavljanje komunalnih djelatnosti održavanja čistoće i odlaganja komunaln, OIB 38812451417, Put Plokita 81, Split; Josip Franičević, OIB 43547284113, Burkovo bb, 21465 Jelsa; Jurko Lučić, OIB 16439489089, Vrboska 0, 21463 Vrboska; Dražica Vicenca Matković, OIB 67149132840, Vrbanj 117, 21462 Vrbanj; Slobodan Radičić, OIB 46777889915, Pitve bb, 21465 Pitve;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OPĆINA JELSA Jedinstveni upravni odjel, OIB 94187441810, Riba bb, 21465 Jelsa;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AUTOKUĆA BOSNIĆ d.o.o. za trgovinu, servis i remont, OIB 62890333516, Rakite 27, Žrnovnica;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TISKARA MALENICA d.o.o., OIB 21268596817, 113. Šibenske brigade HV-a 193, Šibenik zastupanog po punomoćniku Jasmin Avdagić;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Nada Akrap, OIB 50608806627, Put Sirobuje 37, 21000 Split; Jasminka Antunović, OIB 74697035343, Ulica Luke Botića 24, 21210 Solin; Ivan Marijan, OIB 35721802898, Strossmayerovo šetalište bb, 21465 JELSA, Otok Hvar zastupanog po punomoćniku Zdravko Bojanić;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HEP-Operator distribucijskog sustava d.o.o. za distribuciju i opskrbu električne energije, OIB 46830600751, Ulica grada Vukovara 37, 10000 Zagreb;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Rikard Pavlović, OIB 16829467929, Gundulićeva 26, 21000 Split;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LUČKA UPRAVA SPLIT, OIB 06992092556, Gat Sv. Duje 1, Split;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PLOVPUT trgovačko društvo s ograničenom odgovornošću za održavanje pomorskih plovnih putova i radijske službe, OIB 14480721492, Obala Lazareta 1,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Regionalna veletržnica Benkovac dioničko društvo za trgovinu i usluge "u stečaju", OIB 16205687638, Benkovačke bojne 17, Benkovac;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MESSER CROATIA PLIN Poduzeće za proizvodnju i prodaju tehničkih plinova d.o.o., OIB 32179081874, Industrijska 1, Zaprešić;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TINA ALATI društvo s ograničenom odgovorošću za trgovinu i usluge, OIB 72232886006, Trg Francuske Repub. 14, 10000 Zagreb;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ZAVOD ZA JAVNO ZDRAVSTVO DR. ANDRIJA ŠTAMPAR, OIB 33392005961, Mirogojska Cesta 16, 10000 Zagreb;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Zagrebačka burza d.d., OIB 84368186611, Ivana Lučića 2a/22, 10000 Zagreb zastupanog po punomoćniku MAĐARIĆ &amp; LUI - odvjetničko društvo d.o.o.;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METRONET TELEKOMUNIKACIJE d.d. za telekomunikacijske usluge, OIB 23269006802, Ulica Grada Vukovara 269/d, 10000 Zagreb;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RELAX, d.o.o. za proizvodnju i trgovinu, OIB 24543050439, Tijardovićeva 4/II,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MINISTARSTVO GOSPODARSTVA, RAVNETELJSTVO ZA ROBNE ZALIHE, OIB 22413472900, Ul.Grada Vukovara 78/VI, 10000 Zagreb zastupanog po punomoćniku ŽUPANIJSKO DRŽAVNO ODVJETNIŠTVO U SPLITU;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PUĆO d.o.o. za trgovinu, ugostiteljstvo i cestovni prijevoz, OIB 33417474295, Puće 2, Ružić;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ITEM, d.o.o. informatičke usluge, OIB 71527463594, Put Supavla 39, Split;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ŠKARE TRADE, d.o.o. za trgovinu i ugostiteljstvo, OIB 88448992592, Sarajevska Ulica 64, Split;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CROATIA osiguranje d.d. FILIJALA SPLIT, OIB 26187994862, Miramarska 22, 10000 Zagreb;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MIRJANA BARIĆ, OIB 91861480870, D.Farlatija 92, 23000 Zadar;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MILENKO BUŠLJETA, OIB 63433937940, P. Bonifacije 30, 23000 Zadar;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MILICA UGARKOVIĆ, OIB 03462724779, 23000 Zadar;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SREDIŠNJE KLIRINŠKO DEPOZITARNO DRUŠTVO, dioničko društvo, OIB 64406809162, Heinzelova 62/a, 10000 Zagreb;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Agencija za upravljanje državnom imovinom, OIB 75666130770, Ivana Lučića 6, 10000 Zagreb;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COMENG, društvo s ograničenom odgovornošću za informatički inženjering, OIB 42122172362, A. Starčevića 11, Solin;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FABIJAN PERONJA, OIB 19033633778, Banski dolac bb, 21465 Jelsa zastupanog po punomoćniku KRUNO PERONJA;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HP - Hrvatska pošta d.d., OIB 87311810356, Jurišićeva 13, 10000 Zagreb;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GRAFOPLEX, društvo s ograničenom odgovornošću, za trgovinu i usluge, OIB 71142152777, Hektorovićeva 47, Split;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AMEROPA AG, OIB 38272342702, Rebgasse 108, BINNINGEN zastupanog po punomoćniku Odvjetničko društvo Hanžeković &amp; Partneri društvo s ograničenom odgovornošću;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HEP-Operator distribucijskog sustava d.o.o. za distribuciju i opskrbu električne energije, OIB 46830600751, Ulica grada Vukovara 37, 10000 Zagreb;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Financijska agencija, OIB 85821130368, Vrtni put 3, 10000 Zagreb;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NIKOLA LACMANOVIĆ, OIB 50670282682, Sukoišanska 19, 21000 Split zastupanog po punomoćniku DORIS KOŠTA;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VODOVOD I KANALIZACIJA, društvo s ograničenom odgovornošću za vodoopskrbu, odvodnju i pročišćavanje otpadnih voda, OIB 56826138353, Biokovska 3,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JELKOM, društvo s ograničenom odgovornošću za komunalnu djelatnost, OIB 92345732468, Vrboska;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DALMACIJAVINO d.d. za proizvodnju i promet alkoholnih i bezalkoholnih pića "u stečaju", OIB 07837847925, Obala kneza Domagoja 15,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EUROLEASING d.o.o., OIB 48922277230, Remetinečka cesta 98, 10000 Zagreb zastupanog po punomoćniku Grgić &amp; Partneri odvjetničko društvo j.t.d.;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Rino Barbić, odvjetnik, OIB 04402974520, Vrsina 0, 21465 Jelsa;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HVARSKI VODOVOD d.o.o., OIB 96577868636, Radičina 0, 21465 Jelsa zastupanog po punomoćniku Rino Barbić;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IVAN MILAT, OIB 89865160390, Ulica br. 7, 20271 BLATO NA KORČULI;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GRAD DRNIŠ, OIB 38309740312, Trg kralja Tomislava 1, 22320 Drniš; DALMACIJAVINO - ZAGREB društvo sograničenom odgovornošću za trgovinu, ugostiteljstvo i prijevoz, OIB 93269876765, Gajeva 26, 10000 Zagreb</derivirana_varijabla>
  </DomainObject.Predmet.StrankaFormatedWithAdressOIB>
  <DomainObject.Predmet.StrankaWithAdress>
    <izvorni_sadrzaj>Carinska uprava Zrinsko Frankopanska 60,21000 Split,Općinski sud u Starom Gradu - ZK odjel Ulica Novo Riva 3,21460 Stari Grad,REPUBLIKA HRVATSKA ,Vetropack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1/a,Split,LUKA dioničko društvo Kopilica 47 B,Split,Hrvatske vode, pravna osoba za upravljanje vodama Grada Vukovara 220,10000 Zagreb,MANTIS, d.o.o. za trgovinu i usluge Varaždinska 51,Split,NARODNI TRGOVAČKI LANAC d.o.o. za trgovinu i usluge Soblinec, Soblinečka 55,Sesvete,BASLER OSIGURANJE ZAGREB dioničko društvo za osiguranje Radnička cesta 37/b,10000 Zagreb,Vinko Paina Malo selo,21460 Stari Grad,TRANSADRIA, međunarodna špedicija d. d. u stečaju Riva Boduli 1,Rijeka,RAD, d.o.o. za vodoopskrbu i ostale komunalne djelatnosti Ul.Stjepana Radića 69,Drniš,Hrvatska radiotelevizija Prisavlje 3,10000 Zagreb,ZAGREBAČKI HOLDING, društvo s ograničenom odgovornošću za javni prijevoz, opskrbu vodom, održavanje čistoće, putnička a Ulica grada Vukovara 41,10000 Zagreb,BRODOMERKUR trgovina i usluge, dioničko društvo Poljička Cesta 35,Split,NASTAVNI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Zagreb,HEP-Operator distribucijskog sustava d.o.o. za distribuciju i opskrbu električne energije ELEKTRA ŠIBENI Ulica grada Vukovara 37,10000 Zagreb,Ivica Bašić Vukovarska 170,21000 Split,OTIS DIZALA, društvo s ograničenom odgovornošću za proizvodnju, montažu, remont i održavanje dizala Prilaz Vladislava Brajkovića 15,10000 Zagreb,Tedi-Tadija Maroević Out Rudine 4,21460 Stari Grad,Ivo Družević Družević Dvor 20,21460 Stari Grad, Dol,Jakica Lupi Vrbanj 0,21462 Vrbanj,Antun Pavičić Pavičića dvor 13,21460 Stari Grad, Dol,Cvjetko Matković Matije Ivanića 0,21460 Stari Grad,Ivo Roić Zbora Narodne garde 2,21460 Stari Grad,Joza Bratanić Vrbanj 0,21462 Vrbanj,Mara Jukić Čavoglave bb,22322 Ružić,Juraj Pavičić Ceratorij 0,21462 Vrbanj,Fabijan Roić Domobranska 26,21460 Stari Grad,Josip Kovačević M.Ivanića 26,21460 Stari Grad,Marinko Dužević Dol  0,21460 Stari Grad, Dol,Pero Dulčić Sušak Malo Selo 63,21460 Stari Grad,Mihovil-Mile Pavičić Vrbanj 0,21462 Vrbanj,Nikša Dužević Dol 0,21460 Dol,Katica Kovačević Dol 0,21460 Dol,Vjekoslav Radonić Dol 0,21460 Dol,Ivan Tadić Vagonj 32,21460 Stari Grad,GASTRO GRUPA d.o.o. za trgovinu i usluge Grada Vukovara 271,10000 Zagreb,Duško Pavičić Ivelja Bassina 0,21462 Vrbanj,Margarita Radonić Dol 0,21460 Dol,Ivan Tadić Šilo Stari Grad 0,21460 Stari Grad,Louis Petrić Srinjo kola 2,21460 Stari Grad,Margarita Marica Stančić Kod Sv. Petra 0,21460 Stari Grad,Matko Carić Dol 0,21460 Dol,Vinko Lupi Sv. Magdalene 7,21460 Stari Grad,Tomi Moscatello Dol,21460 Dol,AUTO HRVATSKA dioničko društvo Dubrovačka Ulica 1,Split,Milovan Kombura F. Vrančića 13,21000 Split,Tadija Moškatelo B.Kašića 9,21460 Stari Grad,Dinko Pavičić Tribunol Žrtava Rata  2,21460 Stari Grad,Jelisava Pavičić Vrbanj 0,21462 Vrbanj,Damir Petrić Stari Grad 0,21460 Stari Grad,Tonči Šurjak Stari Grad 0,21460 Stari Grad,Ivica Ljubić Stari Grad 0,21460 Stari Grad,Ivica Pavičić Vrbanj 0,21462 Vrbanj,Nikola Vodanović Vrbanj 0,21462 Vrbanj,Marinko Sanseović Dol 0,21460 Dol,Mijo Mili Pavičić Vrbanj 0,21460 Vrbanj,Ivan Tadić Stari Grad 0,21460 Stari Grad,Vinko Maroević Stari Grad,21460 Stari Grad,Nikola Haladić Stari Grad 0,21460 Stari Grad,Marija Vodanović Stari Grad 0,21460 Stari Grad,Ivan Buratović Vrbanj 13,21462 Vrbanj,JADRANSKO OSIGURANJE d.d. Listopadska 2,10000 Zagreb,Jakov Fredotović Vrbanj 297,21462 Vrbanj,Miljenko Srhoj Krešimirova 5,21460 Stari Grad,Cvjetko Buratović Put Križa 4,21460 Stari Grad,Luka Šurjak Dol 0,21460 Dol,Nikola Buratović Vrbanj 0,21462 Vrbanj,Tonko Maroević Šiberija 6,21460 Stari Grad,Ivan Miloš Mile Dol 0,21460 Dol,Nikola Buratović Vrbanj 0,21462 Vrbanj,Pavao Čubre Vrbanj 0,21462 Vrbanj,CITY EX d.o.o. za prijenos poslovne dokumentacije Donje Svetice 40,10 000 Zagreb,Luka Franetović C. Škarpe 17,21460 Stari Grad,Nikola Stipišić Vrbanj 0,21462 Vrbanj,Janez Jelušić Sv. Petra 0,21460 Stari Grad,Nikola Sansević Dol 0,21460 Stari Grad,Ivo Pavičić Dol 0,21460 Dol,Prošper Moškatelo Dol 0,21460 Dol,Dinko Račić Vrbanj 173,21462 Vrbanj,Neno Šoljan Molo Selo 0,21460 Stari Grad,Hrvatski Telekom d.d. Savska cesta 32,10000 Zagreb,Luka Stančić Stančića dvor 0,21460 Dol,Ivan Moškatelo Ploča 29,21460 Dol,Vjekoslav Bogdanić J.B.Jelačića 9,21460 Stari Grad,Nikola Šimunović K. Zvonimira 35,21460 Stari Grad,Petro Šoljan Donja kola 0,21460 Stari Grad,Mirko Radonić Pod jugo 19,21460 Dol,Juraj Dužević Radošića dvor 4,21460 Dol,Antun Sansević Sansevića dvor 43,21460 Dol,Ruža Roić Pod jugo 10,21460 Dol,CODEX SORTIUM društvo s ograničenom odgovornošću za pružanje kompleksnih konzalting usluga Ivana Šibla 9,10000 Zagreb,Matilda Buratović Vrbanj 0,21462 Vrbanj,Jakov Tresić Vrbanj 0,21462 Vrbanj,Antun Vodanović Stariji Vrbanj  0,21460 Vrbanj,Dražica Matković Ljubo Vrbanj 0,21462 Vrbanj,SUNCE osiguranje d.d. Trnjanska cesta 108,10000 Zagreb,Juraj Moškatelo Stariji Ploča 27,21460 Stari Grad,Ivo Bojanić Šiberija 19,21460 Stari Grad,Vinko Moškatelo Ploča 23,21460 Dol,Rade Čavić Malo Selo 0,21460 Stari Grad,Cvjetko Miličić T. Buzolića 8,21450 Hvar,Mila Franetović Dužević Vrankovića dvor 5,21460 Stari Grad,Juraj Tomi Moškatelo Ploča 2,21460 Dol,Meri Petrić Stari Grad 0,21460 Stari Grad,Jure Moškatelo Ploča 2,21460 Dol,Damir Šurjak Šurokovića dvor 5,21460 Dol,Nikša Moškatelo Ploča 4,21460 Dol,Ivo Šurjak Ostravska 8,21000 Split,Marija Trbuhović Vrbanj 0,21462 Vrbanj,Ivo Račić Kapetanić Vrbanj 0,21462 Vrbanj,Stjepan Jerković Zastražišće 0,21466 Zastražišće,Fabijan Kunčić Dol 0,21460 Dol,File Vranković Dol 0,21460 Dol,Luka Moškatelo Dol 0,21460 Dol,Ljubica Stipišić Vrbanj 0,21462 Vrbanj,ČISTOĆA d.o.o. za komunalnu djelatnost, održavanje čistoće i odlaganje komunalnog otpada Put od Republike 14,Dubrovnik,Jakov Račić Vrbanj 302 A,21462 Vrbanj,Lenka Roić Dol,21460 Dol,Margarita Stančić Dol 0,21460 Dol,Mili Razović Vinkovačka 51,21000 Split,Fabijan Dužević Domobranska 31,21460 Stari Grad,Tonko Ivčević Bakulić Šiberija 29,21460 Stari Grad,Vinko Palaversić Jelsa,21465 Jelsa,Boris Borović Poljica,21466 Poljica,HRVATSKA IZVJEŠTAJNA NOVINSKA AGENCIJA Marulićev trg 16,10000 Zagreb,Lucija Milatić-Bričolić Svirče 0,21462 Svirče,Kata Duboković Pitve bb,21465 Pitve,Dušan Salamunić Račić bb,21465 Jelsa,Niko Salamunić Jelsa bb,21465 Jelsa,Josip Crnčić Pitve 0,21465 Pitve,Ante Mihojević Vrboska,21463 Vrboska,Tonči Gurdulić Jelsa 0,21465 Jelsa,Marko Huljić Račić 860,21465 Jelsa,TEXT-PAPIR d.o.o. za trgovinu i usluge Stinice 12,Split,Vjeko Jakas Zvala bb,21465 Zavala,Nikola Grgičević Vrisnik 0,21465 Vrisnik,Ante Tonči Drinković Bonski Dolac,21465 Jelsa,Boris Rubinić V rbanj  0,21462 Vrbanj,Boris Carić Ivan Dolac 0,21465 Ivan Dolac, Jelsa,Jakša Radonić Jelsa 0,21465 Jelsa,Juraj Šperka Zastražišće 0,21466 Zastražišće,Stjepan Hujo Huljić Vrsina bb,21465 Jelsa,Đuro Caratan Zavala 0,21465 Zavala,Prošperino Milevčić Jelsa 0,21465 Jelsa,Stjepan Tomislav Huljić Lučica bb,21465 Jelsa,Blaženko Jakas Zavala 0,21465 Zavala,Marko Buratović Svirče 0,21462 Svirče,Pavo Bunčuga Banski Dolac bb,21465 Jelsa,Ivan Makjanić Svirče 0,21462 Svirče,Antun Lučić Poljica,21466 Poljica,Cvjetka Cvita Milevčić Jelsa 0,21465 Jelsa,Braco Jakas Zavala 136,21465 Zavala,SLOBODNA DALMACIJA izdavačka i tiskarska djelatnost, dioničko društvo Ulica Hrvatske Mornarice 4,Split,Marinko Radonić Pitve 72,21465 Pitve,Marin Parun Barbić Pitve 0,21465 Pitve,Antun Gurdulić Vrsina bb,21465 Jelsa,Asija Bojanić Burkovo,21465 Jelsa,Ante Rubinić Vrsina  307,21465 Jelsa,Mate Antičević Zavala 0,21465 Zavala,Jakov Radonić Jelsa bb,21465 Jelsa,ČISTOĆA društvo s ograničenom odgovornošću za obavljanje komunalnih djelatnosti održavanja čistoće i odlaganja komunaln Put Plokita 81,Split,Josip Franičević Burkovo bb,21465 Jelsa,Jurko Lučić Vrboska 0,21463 Vrboska,Dražica Vicenca Matković Vrbanj 117,21462 Vrbanj,Slobodan Radičić Pitve bb,21465 Pitve,Milivoj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Zagreb,OPĆINA JELSA Jedinstveni upravni odjel Riba bb,21465 Jelsa,Zlatko Balić Obala kneza Domagoja 15,21204 Dugopolje,Galić Ante Odeska 16,21000 Split,Dean Prelević, odvjetnik Gundulićeva 22,21000 Split,Želimir Miletić Put Kotlara 31,23000 Zadar,Luči Roić Pavičića dvor 7,21460 Dol,AUTOKUĆA BOSNIĆ d.o.o. za trgovinu, servis i remont Rakite 27,Žrnovnica,Nade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Vrbanj,TISKARA MALENICA d.o.o. 113. Šibenske brigade HV-a 193,Šibenik,Ivan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Split,Nada Akrap Put Sirobuje 37,21000 Split,Jasminka Antunović Ulica Luke Botića 24,21210 Solin,Ivan Marijan Strossmayerovo šetalište bb,21465 JELSA, Otok Hvar,Nediljka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Gomilica,HEP-Operator distribucijskog sustava d.o.o. za distribuciju i opskrbu električne energije Ulica grada Vukovara 37,10000 Zagreb,Marko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Novi,Rikard Pavlović Gundulićeva 26,21000 Split,Damira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Čavoglave,LUČKA UPRAVA SPLIT Gat Sv. Duje 1,Split,Damir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Split,PLOVPUT trgovačko društvo s ograničenom odgovornošću za održavanje pomorskih plovnih putova i radijske službe Obala Lazareta 1,Split,Anka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Knin,Regionalna veletržnica Benkovac dioničko društvo za trgovinu i usluge "u stečaju" Benkovačke bojne 17,Benkovac,Miranda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Jelsa,MESSER CROATIA PLIN Poduzeće za proizvodnju i prodaju tehničkih plinova d.o.o. Industrijska 1,Zaprešić,Toni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Omiš,TINA ALATI društvo s ograničenom odgovorošću za trgovinu i usluge Trg Francuske Repub. 14,10000 Zagreb,Ante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Katuni,ZAVOD ZA JAVNO ZDRAVSTVO DR. ANDRIJA ŠTAMPAR Mirogojska Cesta 16,10000 Zagreb,Ljiljana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Supetar,Zagrebačka burza d.d. Ivana Lučića 2a/22,10000 Zagreb,Ljubica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Stobreč,METRONET TELEKOMUNIKACIJE d.d. za telekomunikacijske usluge Ulica Grada Vukovara 269/d,10000 Zagreb,Gordana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Split,RELAX, d.o.o. za proizvodnju i trgovinu Tijardovićeva 4/II,Split,Ante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Knin,MINISTARSTVO GOSPODARSTVA, RAVNETELJSTVO ZA ROBNE ZALIHE Ul.Grada Vukovara 78/VI,10000 Zagreb,Jelena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Drniš,PUĆO d.o.o. za trgovinu, ugostiteljstvo i cestovni prijevoz Puće 2,Ružić,Ivana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Solin,ITEM, d.o.o. informatičke usluge Put Supavla 39,Split,Ivana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Drniš,ŠKARE TRADE, d.o.o. za trgovinu i ugostiteljstvo Sarajevska Ulica 64,Split,Željko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Žrnovnica,CROATIA osiguranje d.d. FILIJALA SPLIT Miramarska 22,10000 Zagreb,Željko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Marina,MIRJANA BARIĆ D.Farlatija 92,23000 Zadar,Ivan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Split,MILENKO BUŠLJETA P. Bonifacije 30,23000 Zadar,Ljubomir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Grad,MILICA UGARKOVIĆ 23000 Zadar,Ivan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Split,SREDIŠNJE KLIRINŠKO DEPOZITARNO DRUŠTVO, dioničko društvo Heinzelova 62/a,10000 Zagreb,Nila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Split,Agencija za upravljanje državnom imovinom Ivana Lučića 6,10000 Zagreb,Ante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Neorić,COMENG, društvo s ograničenom odgovornošću za informatički inženjering A. Starčevića 11,Solin,Ivan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Sućurac,FABIJAN PERONJA Banski dolac bb,21465 Jelsa,Dijana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Split,HP - Hrvatska pošta d.d. Jurišićeva 13,10000 Zagreb,Ljubica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Siverić,GRAFOPLEX, društvo s ograničenom odgovornošću, za trgovinu i usluge Hektorovićeva 47,Split,Ivan Topić Vrlička 21,21000 Split,Jelica Topić Mosećka 50A,21000 Split,Tvrtko Topić Ulica 142. Brigade 37 A,22320 Siverić,Anđelka Torlak Radunica 29,21000 Split,Ivan Torlak Radunica 29,21000 Split,Marko Torlak Radmilovića 20,21000 Split,Damir Tot Šimićeva 12,21000 Split,AMEROPA AG Rebgasse 108,BINNINGEN,Anka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Drniš,HEP-Operator distribucijskog sustava d.o.o. za distribuciju i opskrbu električne energije Ulica grada Vukovara 37,10000 Zagreb,Zora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Stobreč,Financijska agencija Vrtni put 3,10000 Zagreb,Vinka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Split,NIKOLA LACMANOVIĆ Sukoišanska 19,21000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Split,VODOVOD I KANALIZACIJA, društvo s ograničenom odgovornošću za vodoopskrbu, odvodnju i pročišćavanje otpadnih voda Biokovska 3,Split,Neda-lidia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Split,JELKOM, društvo s ograničenom odgovornošću za komunalnu djelatnost Vrboska,Luca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Split,DALMACIJAVINO d.d. za proizvodnju i promet alkoholnih i bezalkoholnih pića "u stečaju" Obala kneza Domagoja 15,Split,Mara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Split,EUROLEASING d.o.o. Remetinečka cesta 98,10000 Zagreb,Ivan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Solin,Rino Barbić, odvjetnik Vrsina 0,21465 Jelsa,Milica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Vranjic,HVARSKI VODOVOD d.o.o. Radičina 0,21465 Jelsa,Mevlida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Split,IVAN MILAT Ulica br. 7,20271 BLATO NA KORČULI,Joško Pavlov Primorska Ulica 54,21214 Kaštel Gomilica,Tina Trajković Doverska 11,21000 Split,Nada Dujmić Aljinovića 95,21311 Žrnovnica,Nada Baković Kroz Selo 6,22321 Parčić,Marija Duvančić Duvančići 40,22320 Razvođe,DIONOVA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Millennijum,Sesvete,GRAD DRNIŠ Trg kralja Tomislava 1,22320 Drniš,DALMACIJAVINO - ZAGREB društvo sograničenom odgovornošću za trgovinu, ugostiteljstvo i prijevoz Gajeva 26,10000 Zagreb</izvorni_sadrzaj>
    <derivirana_varijabla naziv="DomainObject.Predmet.StrankaWithAdress_1">Carinska uprava Zrinsko Frankopanska 60,21000 Split,Općinski sud u Starom Gradu - ZK odjel Ulica Novo Riva 3,21460 Stari Grad,REPUBLIKA HRVATSKA ,Vetropack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1/a,Split,LUKA dioničko društvo Kopilica 47 B,Split,Hrvatske vode, pravna osoba za upravljanje vodama Grada Vukovara 220,10000 Zagreb,MANTIS, d.o.o. za trgovinu i usluge Varaždinska 51,Split,NARODNI TRGOVAČKI LANAC d.o.o. za trgovinu i usluge Soblinec, Soblinečka 55,Sesvete,BASLER OSIGURANJE ZAGREB dioničko društvo za osiguranje Radnička cesta 37/b,10000 Zagreb,Vinko Paina Malo selo,21460 Stari Grad,TRANSADRIA, međunarodna špedicija d. d. u stečaju Riva Boduli 1,Rijeka,RAD, d.o.o. za vodoopskrbu i ostale komunalne djelatnosti Ul.Stjepana Radića 69,Drniš,Hrvatska radiotelevizija Prisavlje 3,10000 Zagreb,ZAGREBAČKI HOLDING, društvo s ograničenom odgovornošću za javni prijevoz, opskrbu vodom, održavanje čistoće, putnička a Ulica grada Vukovara 41,10000 Zagreb,BRODOMERKUR trgovina i usluge, dioničko društvo Poljička Cesta 35,Split,NASTAVNI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Zagreb,HEP-Operator distribucijskog sustava d.o.o. za distribuciju i opskrbu električne energije ELEKTRA ŠIBENI Ulica grada Vukovara 37,10000 Zagreb,Ivica Bašić Vukovarska 170,21000 Split,OTIS DIZALA, društvo s ograničenom odgovornošću za proizvodnju, montažu, remont i održavanje dizala Prilaz Vladislava Brajkovića 15,10000 Zagreb,Tedi-Tadija Maroević Out Rudine 4,21460 Stari Grad,Ivo Družević Družević Dvor 20,21460 Stari Grad, Dol,Jakica Lupi Vrbanj 0,21462 Vrbanj,Antun Pavičić Pavičića dvor 13,21460 Stari Grad, Dol,Cvjetko Matković Matije Ivanića 0,21460 Stari Grad,Ivo Roić Zbora Narodne garde 2,21460 Stari Grad,Joza Bratanić Vrbanj 0,21462 Vrbanj,Mara Jukić Čavoglave bb,22322 Ružić,Juraj Pavičić Ceratorij 0,21462 Vrbanj,Fabijan Roić Domobranska 26,21460 Stari Grad,Josip Kovačević M.Ivanića 26,21460 Stari Grad,Marinko Dužević Dol  0,21460 Stari Grad, Dol,Pero Dulčić Sušak Malo Selo 63,21460 Stari Grad,Mihovil-Mile Pavičić Vrbanj 0,21462 Vrbanj,Nikša Dužević Dol 0,21460 Dol,Katica Kovačević Dol 0,21460 Dol,Vjekoslav Radonić Dol 0,21460 Dol,Ivan Tadić Vagonj 32,21460 Stari Grad,GASTRO GRUPA d.o.o. za trgovinu i usluge Grada Vukovara 271,10000 Zagreb,Duško Pavičić Ivelja Bassina 0,21462 Vrbanj,Margarita Radonić Dol 0,21460 Dol,Ivan Tadić Šilo Stari Grad 0,21460 Stari Grad,Louis Petrić Srinjo kola 2,21460 Stari Grad,Margarita Marica Stančić Kod Sv. Petra 0,21460 Stari Grad,Matko Carić Dol 0,21460 Dol,Vinko Lupi Sv. Magdalene 7,21460 Stari Grad,Tomi Moscatello Dol,21460 Dol,AUTO HRVATSKA dioničko društvo Dubrovačka Ulica 1,Split,Milovan Kombura F. Vrančića 13,21000 Split,Tadija Moškatelo B.Kašića 9,21460 Stari Grad,Dinko Pavičić Tribunol Žrtava Rata  2,21460 Stari Grad,Jelisava Pavičić Vrbanj 0,21462 Vrbanj,Damir Petrić Stari Grad 0,21460 Stari Grad,Tonči Šurjak Stari Grad 0,21460 Stari Grad,Ivica Ljubić Stari Grad 0,21460 Stari Grad,Ivica Pavičić Vrbanj 0,21462 Vrbanj,Nikola Vodanović Vrbanj 0,21462 Vrbanj,Marinko Sanseović Dol 0,21460 Dol,Mijo Mili Pavičić Vrbanj 0,21460 Vrbanj,Ivan Tadić Stari Grad 0,21460 Stari Grad,Vinko Maroević Stari Grad,21460 Stari Grad,Nikola Haladić Stari Grad 0,21460 Stari Grad,Marija Vodanović Stari Grad 0,21460 Stari Grad,Ivan Buratović Vrbanj 13,21462 Vrbanj,JADRANSKO OSIGURANJE d.d. Listopadska 2,10000 Zagreb,Jakov Fredotović Vrbanj 297,21462 Vrbanj,Miljenko Srhoj Krešimirova 5,21460 Stari Grad,Cvjetko Buratović Put Križa 4,21460 Stari Grad,Luka Šurjak Dol 0,21460 Dol,Nikola Buratović Vrbanj 0,21462 Vrbanj,Tonko Maroević Šiberija 6,21460 Stari Grad,Ivan Miloš Mile Dol 0,21460 Dol,Nikola Buratović Vrbanj 0,21462 Vrbanj,Pavao Čubre Vrbanj 0,21462 Vrbanj,CITY EX d.o.o. za prijenos poslovne dokumentacije Donje Svetice 40,10 000 Zagreb,Luka Franetović C. Škarpe 17,21460 Stari Grad,Nikola Stipišić Vrbanj 0,21462 Vrbanj,Janez Jelušić Sv. Petra 0,21460 Stari Grad,Nikola Sansević Dol 0,21460 Stari Grad,Ivo Pavičić Dol 0,21460 Dol,Prošper Moškatelo Dol 0,21460 Dol,Dinko Račić Vrbanj 173,21462 Vrbanj,Neno Šoljan Molo Selo 0,21460 Stari Grad,Hrvatski Telekom d.d. Savska cesta 32,10000 Zagreb,Luka Stančić Stančića dvor 0,21460 Dol,Ivan Moškatelo Ploča 29,21460 Dol,Vjekoslav Bogdanić J.B.Jelačića 9,21460 Stari Grad,Nikola Šimunović K. Zvonimira 35,21460 Stari Grad,Petro Šoljan Donja kola 0,21460 Stari Grad,Mirko Radonić Pod jugo 19,21460 Dol,Juraj Dužević Radošića dvor 4,21460 Dol,Antun Sansević Sansevića dvor 43,21460 Dol,Ruža Roić Pod jugo 10,21460 Dol,CODEX SORTIUM društvo s ograničenom odgovornošću za pružanje kompleksnih konzalting usluga Ivana Šibla 9,10000 Zagreb,Matilda Buratović Vrbanj 0,21462 Vrbanj,Jakov Tresić Vrbanj 0,21462 Vrbanj,Antun Vodanović Stariji Vrbanj  0,21460 Vrbanj,Dražica Matković Ljubo Vrbanj 0,21462 Vrbanj,SUNCE osiguranje d.d. Trnjanska cesta 108,10000 Zagreb,Juraj Moškatelo Stariji Ploča 27,21460 Stari Grad,Ivo Bojanić Šiberija 19,21460 Stari Grad,Vinko Moškatelo Ploča 23,21460 Dol,Rade Čavić Malo Selo 0,21460 Stari Grad,Cvjetko Miličić T. Buzolića 8,21450 Hvar,Mila Franetović Dužević Vrankovića dvor 5,21460 Stari Grad,Juraj Tomi Moškatelo Ploča 2,21460 Dol,Meri Petrić Stari Grad 0,21460 Stari Grad,Jure Moškatelo Ploča 2,21460 Dol,Damir Šurjak Šurokovića dvor 5,21460 Dol,Nikša Moškatelo Ploča 4,21460 Dol,Ivo Šurjak Ostravska 8,21000 Split,Marija Trbuhović Vrbanj 0,21462 Vrbanj,Ivo Račić Kapetanić Vrbanj 0,21462 Vrbanj,Stjepan Jerković Zastražišće 0,21466 Zastražišće,Fabijan Kunčić Dol 0,21460 Dol,File Vranković Dol 0,21460 Dol,Luka Moškatelo Dol 0,21460 Dol,Ljubica Stipišić Vrbanj 0,21462 Vrbanj,ČISTOĆA d.o.o. za komunalnu djelatnost, održavanje čistoće i odlaganje komunalnog otpada Put od Republike 14,Dubrovnik,Jakov Račić Vrbanj 302 A,21462 Vrbanj,Lenka Roić Dol,21460 Dol,Margarita Stančić Dol 0,21460 Dol,Mili Razović Vinkovačka 51,21000 Split,Fabijan Dužević Domobranska 31,21460 Stari Grad,Tonko Ivčević Bakulić Šiberija 29,21460 Stari Grad,Vinko Palaversić Jelsa,21465 Jelsa,Boris Borović Poljica,21466 Poljica,HRVATSKA IZVJEŠTAJNA NOVINSKA AGENCIJA Marulićev trg 16,10000 Zagreb,Lucija Milatić-Bričolić Svirče 0,21462 Svirče,Kata Duboković Pitve bb,21465 Pitve,Dušan Salamunić Račić bb,21465 Jelsa,Niko Salamunić Jelsa bb,21465 Jelsa,Josip Crnčić Pitve 0,21465 Pitve,Ante Mihojević Vrboska,21463 Vrboska,Tonči Gurdulić Jelsa 0,21465 Jelsa,Marko Huljić Račić 860,21465 Jelsa,TEXT-PAPIR d.o.o. za trgovinu i usluge Stinice 12,Split,Vjeko Jakas Zvala bb,21465 Zavala,Nikola Grgičević Vrisnik 0,21465 Vrisnik,Ante Tonči Drinković Bonski Dolac,21465 Jelsa,Boris Rubinić V rbanj  0,21462 Vrbanj,Boris Carić Ivan Dolac 0,21465 Ivan Dolac, Jelsa,Jakša Radonić Jelsa 0,21465 Jelsa,Juraj Šperka Zastražišće 0,21466 Zastražišće,Stjepan Hujo Huljić Vrsina bb,21465 Jelsa,Đuro Caratan Zavala 0,21465 Zavala,Prošperino Milevčić Jelsa 0,21465 Jelsa,Stjepan Tomislav Huljić Lučica bb,21465 Jelsa,Blaženko Jakas Zavala 0,21465 Zavala,Marko Buratović Svirče 0,21462 Svirče,Pavo Bunčuga Banski Dolac bb,21465 Jelsa,Ivan Makjanić Svirče 0,21462 Svirče,Antun Lučić Poljica,21466 Poljica,Cvjetka Cvita Milevčić Jelsa 0,21465 Jelsa,Braco Jakas Zavala 136,21465 Zavala,SLOBODNA DALMACIJA izdavačka i tiskarska djelatnost, dioničko društvo Ulica Hrvatske Mornarice 4,Split,Marinko Radonić Pitve 72,21465 Pitve,Marin Parun Barbić Pitve 0,21465 Pitve,Antun Gurdulić Vrsina bb,21465 Jelsa,Asija Bojanić Burkovo,21465 Jelsa,Ante Rubinić Vrsina  307,21465 Jelsa,Mate Antičević Zavala 0,21465 Zavala,Jakov Radonić Jelsa bb,21465 Jelsa,ČISTOĆA društvo s ograničenom odgovornošću za obavljanje komunalnih djelatnosti održavanja čistoće i odlaganja komunaln Put Plokita 81,Split,Josip Franičević Burkovo bb,21465 Jelsa,Jurko Lučić Vrboska 0,21463 Vrboska,Dražica Vicenca Matković Vrbanj 117,21462 Vrbanj,Slobodan Radičić Pitve bb,21465 Pitve,Milivoj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Zagreb,OPĆINA JELSA Jedinstveni upravni odjel Riba bb,21465 Jelsa,Zlatko Balić Obala kneza Domagoja 15,21204 Dugopolje,Galić Ante Odeska 16,21000 Split,Dean Prelević, odvjetnik Gundulićeva 22,21000 Split,Želimir Miletić Put Kotlara 31,23000 Zadar,Luči Roić Pavičića dvor 7,21460 Dol,AUTOKUĆA BOSNIĆ d.o.o. za trgovinu, servis i remont Rakite 27,Žrnovnica,Nade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Vrbanj,TISKARA MALENICA d.o.o. 113. Šibenske brigade HV-a 193,Šibenik,Ivan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Split,Nada Akrap Put Sirobuje 37,21000 Split,Jasminka Antunović Ulica Luke Botića 24,21210 Solin,Ivan Marijan Strossmayerovo šetalište bb,21465 JELSA, Otok Hvar,Nediljka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Gomilica,HEP-Operator distribucijskog sustava d.o.o. za distribuciju i opskrbu električne energije Ulica grada Vukovara 37,10000 Zagreb,Marko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Novi,Rikard Pavlović Gundulićeva 26,21000 Split,Damira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Čavoglave,LUČKA UPRAVA SPLIT Gat Sv. Duje 1,Split,Damir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Split,PLOVPUT trgovačko društvo s ograničenom odgovornošću za održavanje pomorskih plovnih putova i radijske službe Obala Lazareta 1,Split,Anka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Knin,Regionalna veletržnica Benkovac dioničko društvo za trgovinu i usluge "u stečaju" Benkovačke bojne 17,Benkovac,Miranda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Jelsa,MESSER CROATIA PLIN Poduzeće za proizvodnju i prodaju tehničkih plinova d.o.o. Industrijska 1,Zaprešić,Toni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Omiš,TINA ALATI društvo s ograničenom odgovorošću za trgovinu i usluge Trg Francuske Repub. 14,10000 Zagreb,Ante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Katuni,ZAVOD ZA JAVNO ZDRAVSTVO DR. ANDRIJA ŠTAMPAR Mirogojska Cesta 16,10000 Zagreb,Ljiljana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Supetar,Zagrebačka burza d.d. Ivana Lučića 2a/22,10000 Zagreb,Ljubica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Stobreč,METRONET TELEKOMUNIKACIJE d.d. za telekomunikacijske usluge Ulica Grada Vukovara 269/d,10000 Zagreb,Gordana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Split,RELAX, d.o.o. za proizvodnju i trgovinu Tijardovićeva 4/II,Split,Ante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Knin,MINISTARSTVO GOSPODARSTVA, RAVNETELJSTVO ZA ROBNE ZALIHE Ul.Grada Vukovara 78/VI,10000 Zagreb,Jelena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Drniš,PUĆO d.o.o. za trgovinu, ugostiteljstvo i cestovni prijevoz Puće 2,Ružić,Ivana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Solin,ITEM, d.o.o. informatičke usluge Put Supavla 39,Split,Ivana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Drniš,ŠKARE TRADE, d.o.o. za trgovinu i ugostiteljstvo Sarajevska Ulica 64,Split,Željko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Žrnovnica,CROATIA osiguranje d.d. FILIJALA SPLIT Miramarska 22,10000 Zagreb,Željko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Marina,MIRJANA BARIĆ D.Farlatija 92,23000 Zadar,Ivan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Split,MILENKO BUŠLJETA P. Bonifacije 30,23000 Zadar,Ljubomir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Grad,MILICA UGARKOVIĆ 23000 Zadar,Ivan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Split,SREDIŠNJE KLIRINŠKO DEPOZITARNO DRUŠTVO, dioničko društvo Heinzelova 62/a,10000 Zagreb,Nila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Split,Agencija za upravljanje državnom imovinom Ivana Lučića 6,10000 Zagreb,Ante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Neorić,COMENG, društvo s ograničenom odgovornošću za informatički inženjering A. Starčevića 11,Solin,Ivan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Sućurac,FABIJAN PERONJA Banski dolac bb,21465 Jelsa,Dijana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Split,HP - Hrvatska pošta d.d. Jurišićeva 13,10000 Zagreb,Ljubica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Siverić,GRAFOPLEX, društvo s ograničenom odgovornošću, za trgovinu i usluge Hektorovićeva 47,Split,Ivan Topić Vrlička 21,21000 Split,Jelica Topić Mosećka 50A,21000 Split,Tvrtko Topić Ulica 142. Brigade 37 A,22320 Siverić,Anđelka Torlak Radunica 29,21000 Split,Ivan Torlak Radunica 29,21000 Split,Marko Torlak Radmilovića 20,21000 Split,Damir Tot Šimićeva 12,21000 Split,AMEROPA AG Rebgasse 108,BINNINGEN,Anka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Drniš,HEP-Operator distribucijskog sustava d.o.o. za distribuciju i opskrbu električne energije Ulica grada Vukovara 37,10000 Zagreb,Zora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Stobreč,Financijska agencija Vrtni put 3,10000 Zagreb,Vinka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Split,NIKOLA LACMANOVIĆ Sukoišanska 19,21000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Split,VODOVOD I KANALIZACIJA, društvo s ograničenom odgovornošću za vodoopskrbu, odvodnju i pročišćavanje otpadnih voda Biokovska 3,Split,Neda-lidia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Split,JELKOM, društvo s ograničenom odgovornošću za komunalnu djelatnost Vrboska,Luca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Split,DALMACIJAVINO d.d. za proizvodnju i promet alkoholnih i bezalkoholnih pića "u stečaju" Obala kneza Domagoja 15,Split,Mara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Split,EUROLEASING d.o.o. Remetinečka cesta 98,10000 Zagreb,Ivan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Solin,Rino Barbić, odvjetnik Vrsina 0,21465 Jelsa,Milica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Vranjic,HVARSKI VODOVOD d.o.o. Radičina 0,21465 Jelsa,Mevlida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Split,IVAN MILAT Ulica br. 7,20271 BLATO NA KORČULI,Joško Pavlov Primorska Ulica 54,21214 Kaštel Gomilica,Tina Trajković Doverska 11,21000 Split,Nada Dujmić Aljinovića 95,21311 Žrnovnica,Nada Baković Kroz Selo 6,22321 Parčić,Marija Duvančić Duvančići 40,22320 Razvođe,DIONOVA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Millennijum,Sesvete,GRAD DRNIŠ Trg kralja Tomislava 1,22320 Drniš,DALMACIJAVINO - ZAGREB društvo sograničenom odgovornošću za trgovinu, ugostiteljstvo i prijevoz Gajeva 26,10000 Zagreb</derivirana_varijabla>
  </DomainObject.Predmet.StrankaWithAdress>
  <DomainObject.Predmet.StrankaWithAdressOIB>
    <izvorni_sadrzaj>Carinska uprava, OIB 18683136487, Zrinsko Frankopanska 60,21000 Split,Općinski sud u Starom Gradu - ZK odjel, Ulica Novo Riva 3,21460 Stari Grad,REPUBLIKA HRVATSKA, OIB 18683136487,Vetropack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1/a,Split,LUKA dioničko društvo, OIB 34440814040, Kopilica 47 B,Split,Hrvatske vode, pravna osoba za upravljanje vodama, OIB 28921383001, Grada Vukovara 220,10000 Zagreb,MANTIS, d.o.o. za trgovinu i usluge, OIB 41274793973, Varaždinska 51,Split,NARODNI TRGOVAČKI LANAC d.o.o. za trgovinu i usluge, OIB 78344221376, Soblinec, Soblinečka 55,Sesvete,BASLER OSIGURANJE ZAGREB dioničko društvo za osiguranje, OIB 59706054982, Radnička cesta 37/b,10000 Zagreb,Vinko Paina, OIB 51203688235, Malo selo,21460 Stari Grad,TRANSADRIA, međunarodna špedicija d. d. u stečaju, OIB 47965841018, Riva Boduli 1,Rijeka,RAD, d.o.o. za vodoopskrbu i ostale komunalne djelatnosti, OIB 71304592430, Ul.Stjepana Radića 69,Drniš,Hrvatska radiotelevizija, OIB 68419124305, Prisavlje 3,10000 Zagreb,ZAGREBAČKI HOLDING, društvo s ograničenom odgovornošću za javni prijevoz, opskrbu vodom, održavanje čistoće, putnička a, OIB 85584865987, Ulica grada Vukovara 41,10000 Zagreb,BRODOMERKUR trgovina i usluge, dioničko društvo, OIB 33956120458, Poljička Cesta 35,Split,NASTAVNI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Zagreb,HEP-Operator distribucijskog sustava d.o.o. za distribuciju i opskrbu električne energije ELEKTRA ŠIBENI, OIB 46830600751, Ulica grada Vukovara 37,10000 Zagreb,Ivica Bašić, OIB 14595893401, Vukovarska 170,21000 Split,OTIS DIZALA, društvo s ograničenom odgovornošću za proizvodnju, montažu, remont i održavanje dizala, OIB 76080865307, Prilaz Vladislava Brajkovića 15,10000 Zagreb,Tedi-Tadija Maroević, OIB 75901351091, Out Rudine 4,21460 Stari Grad,Ivo Družević, OIB 59608054089, Družević Dvor 20,21460 Stari Grad, Dol,Jakica Lupi, OIB 73236308888, Vrbanj 0,21462 Vrbanj,Antun Pavičić, OIB 65866256737, Pavičića dvor 13,21460 Stari Grad, Dol,Cvjetko Matković, OIB 10443683019, Matije Ivanića 0,21460 Stari Grad,Ivo Roić, OIB 73872839985, Zbora Narodne garde 2,21460 Stari Grad,Joza Bratanić, OIB 08011374888, Vrbanj 0,21462 Vrbanj,Mara Jukić, OIB 37710339746, Čavoglave bb,22322 Ružić,Juraj Pavičić, OIB 09529542053, Ceratorij 0,21462 Vrbanj,Fabijan Roić, OIB 55646544786, Domobranska 26,21460 Stari Grad,Josip Kovačević, OIB 24407104693, M.Ivanića 26,21460 Stari Grad,Marinko Dužević, OIB 12242231071, Dol  0,21460 Stari Grad, Dol,Pero Dulčić Sušak, OIB 55533277123, Malo Selo 63,21460 Stari Grad,Mihovil-Mile Pavičić, OIB 24835949834, Vrbanj 0,21462 Vrbanj,Nikša Dužević, OIB 66241675982, Dol 0,21460 Dol,Katica Kovačević, OIB 33120980772, Dol 0,21460 Dol,Vjekoslav Radonić, OIB 33204721839, Dol 0,21460 Dol,Ivan Tadić, OIB 00384008152, Vagonj 32,21460 Stari Grad,GASTRO GRUPA d.o.o. za trgovinu i usluge, OIB 39228456312, Grada Vukovara 271,10000 Zagreb,Duško Pavičić Ivelja, OIB 25982798589, Bassina 0,21462 Vrbanj,Margarita Radonić, OIB 28025722533, Dol 0,21460 Dol,Ivan Tadić Šilo, OIB 70114227603, Stari Grad 0,21460 Stari Grad,Louis Petrić, OIB 16074465250, Srinjo kola 2,21460 Stari Grad,Margarita Marica Stančić, OIB 08101100980, Kod Sv. Petra 0,21460 Stari Grad,Matko Carić, OIB 35189247498, Dol 0,21460 Dol,Vinko Lupi, OIB 35451219902, Sv. Magdalene 7,21460 Stari Grad,Tomi Moscatello, OIB 28508820612, Dol,21460 Dol,AUTO HRVATSKA dioničko društvo, OIB 32709834358, Dubrovačka Ulica 1,Split,Milovan Kombura, OIB 30770175855, F. Vrančića 13,21000 Split,Tadija Moškatelo, OIB 31188799731, B.Kašića 9,21460 Stari Grad,Dinko Pavičić Tribunol, OIB 99243667034, Žrtava Rata  2,21460 Stari Grad,Jelisava Pavičić, OIB 83980708087, Vrbanj 0,21462 Vrbanj,Damir Petrić, OIB 86091667582, Stari Grad 0,21460 Stari Grad,Tonči Šurjak, OIB 60785268681, Stari Grad 0,21460 Stari Grad,Ivica Ljubić, OIB 56655610557, Stari Grad 0,21460 Stari Grad,Ivica Pavičić, OIB 72332556277, Vrbanj 0,21462 Vrbanj,Nikola Vodanović, OIB 74845370223, Vrbanj 0,21462 Vrbanj,Marinko Sanseović, OIB 45513941394, Dol 0,21460 Dol,Mijo Mili Pavičić, OIB 88915921313, Vrbanj 0,21460 Vrbanj,Ivan Tadić, OIB 70114227603, Stari Grad 0,21460 Stari Grad,Vinko Maroević, OIB 76848533915, Stari Grad,21460 Stari Grad,Nikola Haladić, OIB 44890767273, Stari Grad 0,21460 Stari Grad,Marija Vodanović, OIB 55757464937, Stari Grad 0,21460 Stari Grad,Ivan Buratović, OIB 47859397279, Vrbanj 13,21462 Vrbanj,JADRANSKO OSIGURANJE d.d., OIB 94472454976, Listopadska 2,10000 Zagreb,Jakov Fredotović, OIB 46839149373, Vrbanj 297,21462 Vrbanj,Miljenko Srhoj, OIB 83488729434, Krešimirova 5,21460 Stari Grad,Cvjetko Buratović, OIB 68271062216, Put Križa 4,21460 Stari Grad,Luka Šurjak, OIB 94878152360, Dol 0,21460 Dol,Nikola Buratović, OIB 83296807791, Vrbanj 0,21462 Vrbanj,Tonko Maroević, OIB 09539101243, Šiberija 6,21460 Stari Grad,Ivan Miloš Mile, OIB 62291039145, Dol 0,21460 Dol,Nikola Buratović, OIB 63461897206, Vrbanj 0,21462 Vrbanj,Pavao Čubre, OIB 53903728630, Vrbanj 0,21462 Vrbanj,CITY EX d.o.o. za prijenos poslovne dokumentacije, OIB 99406899243, Donje Svetice 40,10 000 Zagreb,Luka Franetović, OIB 70961784599, C. Škarpe 17,21460 Stari Grad,Nikola Stipišić, OIB 40730811746, Vrbanj 0,21462 Vrbanj,Janez Jelušić, OIB 53424861114, Sv. Petra 0,21460 Stari Grad,Nikola Sansević, OIB 77925554696, Dol 0,21460 Stari Grad,Ivo Pavičić, OIB 10571584537, Dol 0,21460 Dol,Prošper Moškatelo, OIB 30735770287, Dol 0,21460 Dol,Dinko Račić, OIB 02437704848, Vrbanj 173,21462 Vrbanj,Neno Šoljan, OIB 04419572654, Molo Selo 0,21460 Stari Grad,Hrvatski Telekom d.d., OIB 81793146560, Savska cesta 32,10000 Zagreb,Luka Stančić, OIB 91475365556, Stančića dvor 0,21460 Dol,Ivan Moškatelo, OIB 16048013538, Ploča 29,21460 Dol,Vjekoslav Bogdanić, OIB 94391191426, J.B.Jelačića 9,21460 Stari Grad,Nikola Šimunović, OIB 24630749503, K. Zvonimira 35,21460 Stari Grad,Petro Šoljan, OIB 76350894229, Donja kola 0,21460 Stari Grad,Mirko Radonić, OIB 28025722533, Pod jugo 19,21460 Dol,Juraj Dužević, OIB 99909425440, Radošića dvor 4,21460 Dol,Antun Sansević, OIB 80183811492, Sansevića dvor 43,21460 Dol,Ruža Roić, OIB 27524265061, Pod jugo 10,21460 Dol,CODEX SORTIUM društvo s ograničenom odgovornošću za pružanje kompleksnih konzalting usluga, OIB 83918065246, Ivana Šibla 9,10000 Zagreb,Matilda Buratović, OIB 24198956638, Vrbanj 0,21462 Vrbanj,Jakov Tresić, OIB 60663993622, Vrbanj 0,21462 Vrbanj,Antun Vodanović Stariji, OIB 43563335947, Vrbanj  0,21460 Vrbanj,Dražica Matković Ljubo, OIB 38484140872, Vrbanj 0,21462 Vrbanj,SUNCE osiguranje d.d., OIB 12012147571, Trnjanska cesta 108,10000 Zagreb,Juraj Moškatelo Stariji, OIB 12577877147, Ploča 27,21460 Stari Grad,Ivo Bojanić, OIB 00897882683, Šiberija 19,21460 Stari Grad,Vinko Moškatelo, OIB 57771107058, Ploča 23,21460 Dol,Rade Čavić, OIB 74420229729, Malo Selo 0,21460 Stari Grad,Cvjetko Miličić, OIB 44230808110, T. Buzolića 8,21450 Hvar,Mila Franetović Dužević, OIB 02539671010, Vrankovića dvor 5,21460 Stari Grad,Juraj Tomi Moškatelo, OIB 80968217347, Ploča 2,21460 Dol,Meri Petrić, OIB 49953370209, Stari Grad 0,21460 Stari Grad,Jure Moškatelo, OIB 82967525191, Ploča 2,21460 Dol,Damir Šurjak, OIB 27457530614, Šurokovića dvor 5,21460 Dol,Nikša Moškatelo, OIB 98307576243, Ploča 4,21460 Dol,Ivo Šurjak, OIB 90776404563, Ostravska 8,21000 Split,Marija Trbuhović, OIB 38712300010, Vrbanj 0,21462 Vrbanj,Ivo Račić Kapetanić, OIB 70008404713, Vrbanj 0,21462 Vrbanj,Stjepan Jerković, OIB 25876380285, Zastražišće 0,21466 Zastražišće,Fabijan Kunčić, OIB 51005536058, Dol 0,21460 Dol,File Vranković, OIB 44132340384, Dol 0,21460 Dol,Luka Moškatelo, OIB 37611216898, Dol 0,21460 Dol,Ljubica Stipišić, OIB 53136752678, Vrbanj 0,21462 Vrbanj,ČISTOĆA d.o.o. za komunalnu djelatnost, održavanje čistoće i odlaganje komunalnog otpada, OIB 16912997621, Put od Republike 14,Dubrovnik,Jakov Račić, OIB 31621777587, Vrbanj 302 A,21462 Vrbanj,Lenka Roić, OIB 57371012596, Dol,21460 Dol,Margarita Stančić, OIB 77283348907, Dol 0,21460 Dol,Mili Razović, OIB 03291272208, Vinkovačka 51,21000 Split,Fabijan Dužević, OIB 65516171063, Domobranska 31,21460 Stari Grad,Tonko Ivčević Bakulić, OIB 62293366608, Šiberija 29,21460 Stari Grad,Vinko Palaversić, OIB 66878442541, Jelsa,21465 Jelsa,Boris Borović, OIB 51193036454, Poljica,21466 Poljica,HRVATSKA IZVJEŠTAJNA NOVINSKA AGENCIJA, OIB 41387373932, Marulićev trg 16,10000 Zagreb,Lucija Milatić-Bričolić, OIB 72454967005, Svirče 0,21462 Svirče,Kata Duboković, OIB 93006547119, Pitve bb,21465 Pitve,Dušan Salamunić, OIB 67690387290, Račić bb,21465 Jelsa,Niko Salamunić, OIB 76231208532, Jelsa bb,21465 Jelsa,Josip Crnčić, OIB 78272535399, Pitve 0,21465 Pitve,Ante Mihojević, OIB 08852465695, Vrboska,21463 Vrboska,Tonči Gurdulić, OIB 88962507191, Jelsa 0,21465 Jelsa,Marko Huljić, OIB 99873701212, Račić 860,21465 Jelsa,TEXT-PAPIR d.o.o. za trgovinu i usluge, OIB 45878059290, Stinice 12,Split,Vjeko Jakas, OIB 99530955280, Zvala bb,21465 Zavala,Nikola Grgičević, OIB 72806517394, Vrisnik 0,21465 Vrisnik,Ante Tonči Drinković, OIB 92836065068, Bonski Dolac,21465 Jelsa,Boris Rubinić, OIB 69242251733, V rbanj  0,21462 Vrbanj,Boris Carić, OIB 46466426123, Ivan Dolac 0,21465 Ivan Dolac, Jelsa,Jakša Radonić, OIB 11727504421, Jelsa 0,21465 Jelsa,Juraj Šperka, OIB 79176257167, Zastražišće 0,21466 Zastražišće,Stjepan Hujo Huljić, OIB 06947019866, Vrsina bb,21465 Jelsa,Đuro Caratan, OIB 81898965125, Zavala 0,21465 Zavala,Prošperino Milevčić, OIB 45533211549, Jelsa 0,21465 Jelsa,Stjepan Tomislav Huljić, OIB 97499130016, Lučica bb,21465 Jelsa,Blaženko Jakas, OIB 38730295070, Zavala 0,21465 Zavala,Marko Buratović, OIB 96637597848, Svirče 0,21462 Svirče,Pavo Bunčuga, OIB 76824484181, Banski Dolac bb,21465 Jelsa,Ivan Makjanić, OIB 86091321106, Svirče 0,21462 Svirče,Antun Lučić, OIB 23239072373, Poljica,21466 Poljica,Cvjetka Cvita Milevčić, OIB 75708915913, Jelsa 0,21465 Jelsa,Braco Jakas, OIB 76920975322, Zavala 136,21465 Zavala,SLOBODNA DALMACIJA izdavačka i tiskarska djelatnost, dioničko društvo, OIB 35075764438, Ulica Hrvatske Mornarice 4,Split,Marinko Radonić, OIB 89514038279, Pitve 72,21465 Pitve,Marin Parun Barbić, OIB 39599282196, Pitve 0,21465 Pitve,Antun Gurdulić, OIB 55215862622, Vrsina bb,21465 Jelsa,Asija Bojanić, OIB 14798986072, Burkovo,21465 Jelsa,Ante Rubinić, OIB 15201258693, Vrsina  307,21465 Jelsa,Mate Antičević, OIB 55268785640, Zavala 0,21465 Zavala,Jakov Radonić, OIB 93729454627, Jelsa bb,21465 Jelsa,ČISTOĆA društvo s ograničenom odgovornošću za obavljanje komunalnih djelatnosti održavanja čistoće i odlaganja komunaln, OIB 38812451417, Put Plokita 81,Split,Josip Franičević, OIB 43547284113, Burkovo bb,21465 Jelsa,Jurko Lučić, OIB 16439489089, Vrboska 0,21463 Vrboska,Dražica Vicenca Matković, OIB 67149132840, Vrbanj 117,21462 Vrbanj,Slobodan Radičić, OIB 46777889915, Pitve bb,21465 Pitve,Milivoj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Zagreb,OPĆINA JELSA Jedinstveni upravni odjel, OIB 94187441810, Riba bb,21465 Jelsa,Zlatko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Dol,AUTOKUĆA BOSNIĆ d.o.o. za trgovinu, servis i remont, OIB 62890333516, Rakite 27,Žrnovnica,Nade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Vrbanj,TISKARA MALENICA d.o.o., OIB 21268596817, 113. Šibenske brigade HV-a 193,Šibenik,Ivan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Split,Nada Akrap, OIB 50608806627, Put Sirobuje 37,21000 Split,Jasminka Antunović, OIB 74697035343, Ulica Luke Botića 24,21210 Solin,Ivan Marijan, OIB 35721802898, Strossmayerovo šetalište bb,21465 JELSA, Otok Hvar,Nediljka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Gomilica,HEP-Operator distribucijskog sustava d.o.o. za distribuciju i opskrbu električne energije, OIB 46830600751, Ulica grada Vukovara 37,10000 Zagreb,Marko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Novi,Rikard Pavlović, OIB 16829467929, Gundulićeva 26,21000 Split,Damira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Čavoglave,LUČKA UPRAVA SPLIT, OIB 06992092556, Gat Sv. Duje 1,Split,Damir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Split,PLOVPUT trgovačko društvo s ograničenom odgovornošću za održavanje pomorskih plovnih putova i radijske službe, OIB 14480721492, Obala Lazareta 1,Split,Anka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Knin,Regionalna veletržnica Benkovac dioničko društvo za trgovinu i usluge "u stečaju", OIB 16205687638, Benkovačke bojne 17,Benkovac,Miranda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Jelsa,MESSER CROATIA PLIN Poduzeće za proizvodnju i prodaju tehničkih plinova d.o.o., OIB 32179081874, Industrijska 1,Zaprešić,Toni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Omiš,TINA ALATI društvo s ograničenom odgovorošću za trgovinu i usluge, OIB 72232886006, Trg Francuske Repub. 14,10000 Zagreb,Ante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Katuni,ZAVOD ZA JAVNO ZDRAVSTVO DR. ANDRIJA ŠTAMPAR, OIB 33392005961, Mirogojska Cesta 16,10000 Zagreb,Ljiljana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Supetar,Zagrebačka burza d.d., OIB 84368186611, Ivana Lučića 2a/22,10000 Zagreb,Ljubica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Stobreč,METRONET TELEKOMUNIKACIJE d.d. za telekomunikacijske usluge, OIB 23269006802, Ulica Grada Vukovara 269/d,10000 Zagreb,Gordana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Split,RELAX, d.o.o. za proizvodnju i trgovinu, OIB 24543050439, Tijardovićeva 4/II,Split,Ante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Knin,MINISTARSTVO GOSPODARSTVA, RAVNETELJSTVO ZA ROBNE ZALIHE, OIB 22413472900, Ul.Grada Vukovara 78/VI,10000 Zagreb,Jelena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Drniš,PUĆO d.o.o. za trgovinu, ugostiteljstvo i cestovni prijevoz, OIB 33417474295, Puće 2,Ružić,Ivana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Solin,ITEM, d.o.o. informatičke usluge, OIB 71527463594, Put Supavla 39,Split,Ivana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Drniš,ŠKARE TRADE, d.o.o. za trgovinu i ugostiteljstvo, OIB 88448992592, Sarajevska Ulica 64,Split,Željko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Žrnovnica,CROATIA osiguranje d.d. FILIJALA SPLIT, OIB 26187994862, Miramarska 22,10000 Zagreb,Željko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Marina,MIRJANA BARIĆ, OIB 91861480870, D.Farlatija 92,23000 Zadar,Ivan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Split,MILENKO BUŠLJETA, OIB 63433937940, P. Bonifacije 30,23000 Zadar,Ljubomir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Grad,MILICA UGARKOVIĆ, OIB 03462724779, 23000 Zadar,Ivan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Split,SREDIŠNJE KLIRINŠKO DEPOZITARNO DRUŠTVO, dioničko društvo, OIB 64406809162, Heinzelova 62/a,10000 Zagreb,Nila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Split,Agencija za upravljanje državnom imovinom, OIB 75666130770, Ivana Lučića 6,10000 Zagreb,Ante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Neorić,COMENG, društvo s ograničenom odgovornošću za informatički inženjering, OIB 42122172362, A. Starčevića 11,Solin,Ivan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Sućurac,FABIJAN PERONJA, OIB 19033633778, Banski dolac bb,21465 Jelsa,Dijana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Split,HP - Hrvatska pošta d.d., OIB 87311810356, Jurišićeva 13,10000 Zagreb,Ljubica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Siverić,GRAFOPLEX, društvo s ograničenom odgovornošću, za trgovinu i usluge, OIB 71142152777, Hektorovićeva 47,Split,Ivan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Split,AMEROPA AG, OIB 38272342702, Rebgasse 108,BINNINGEN,Anka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Drniš,HEP-Operator distribucijskog sustava d.o.o. za distribuciju i opskrbu električne energije, OIB 46830600751, Ulica grada Vukovara 37,10000 Zagreb,Zora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Stobreč,Financijska agencija, OIB 85821130368, Vrtni put 3,10000 Zagreb,Vinka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Split,NIKOLA LACMANOVIĆ, OIB 50670282682, Sukoišanska 19,21000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Split,VODOVOD I KANALIZACIJA, društvo s ograničenom odgovornošću za vodoopskrbu, odvodnju i pročišćavanje otpadnih voda, OIB 56826138353, Biokovska 3,Split,Neda-lidia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Split,JELKOM, društvo s ograničenom odgovornošću za komunalnu djelatnost, OIB 92345732468, Vrboska,Luca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Split,DALMACIJAVINO d.d. za proizvodnju i promet alkoholnih i bezalkoholnih pića "u stečaju", OIB 07837847925, Obala kneza Domagoja 15,Split,Mara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Split,EUROLEASING d.o.o., OIB 48922277230, Remetinečka cesta 98,10000 Zagreb,Ivan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Solin,Rino Barbić, odvjetnik, OIB 04402974520, Vrsina 0,21465 Jelsa,Milica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Vranjic,HVARSKI VODOVOD d.o.o., OIB 96577868636, Radičina 0,21465 Jelsa,Mevlida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Split,IVAN MILAT, OIB 89865160390, Ulica br. 7,20271 BLATO NA KORČULI,Joško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Millennijum,Sesvete,GRAD DRNIŠ, OIB 38309740312, Trg kralja Tomislava 1,22320 Drniš,DALMACIJAVINO - ZAGREB društvo sograničenom odgovornošću za trgovinu, ugostiteljstvo i prijevoz, OIB 93269876765, Gajeva 26,10000 Zagreb</izvorni_sadrzaj>
    <derivirana_varijabla naziv="DomainObject.Predmet.StrankaWithAdressOIB_1">Carinska uprava, OIB 18683136487, Zrinsko Frankopanska 60,21000 Split,Općinski sud u Starom Gradu - ZK odjel, Ulica Novo Riva 3,21460 Stari Grad,REPUBLIKA HRVATSKA, OIB 18683136487,Vetropack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1/a,Split,LUKA dioničko društvo, OIB 34440814040, Kopilica 47 B,Split,Hrvatske vode, pravna osoba za upravljanje vodama, OIB 28921383001, Grada Vukovara 220,10000 Zagreb,MANTIS, d.o.o. za trgovinu i usluge, OIB 41274793973, Varaždinska 51,Split,NARODNI TRGOVAČKI LANAC d.o.o. za trgovinu i usluge, OIB 78344221376, Soblinec, Soblinečka 55,Sesvete,BASLER OSIGURANJE ZAGREB dioničko društvo za osiguranje, OIB 59706054982, Radnička cesta 37/b,10000 Zagreb,Vinko Paina, OIB 51203688235, Malo selo,21460 Stari Grad,TRANSADRIA, međunarodna špedicija d. d. u stečaju, OIB 47965841018, Riva Boduli 1,Rijeka,RAD, d.o.o. za vodoopskrbu i ostale komunalne djelatnosti, OIB 71304592430, Ul.Stjepana Radića 69,Drniš,Hrvatska radiotelevizija, OIB 68419124305, Prisavlje 3,10000 Zagreb,ZAGREBAČKI HOLDING, društvo s ograničenom odgovornošću za javni prijevoz, opskrbu vodom, održavanje čistoće, putnička a, OIB 85584865987, Ulica grada Vukovara 41,10000 Zagreb,BRODOMERKUR trgovina i usluge, dioničko društvo, OIB 33956120458, Poljička Cesta 35,Split,NASTAVNI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Zagreb,HEP-Operator distribucijskog sustava d.o.o. za distribuciju i opskrbu električne energije ELEKTRA ŠIBENI, OIB 46830600751, Ulica grada Vukovara 37,10000 Zagreb,Ivica Bašić, OIB 14595893401, Vukovarska 170,21000 Split,OTIS DIZALA, društvo s ograničenom odgovornošću za proizvodnju, montažu, remont i održavanje dizala, OIB 76080865307, Prilaz Vladislava Brajkovića 15,10000 Zagreb,Tedi-Tadija Maroević, OIB 75901351091, Out Rudine 4,21460 Stari Grad,Ivo Družević, OIB 59608054089, Družević Dvor 20,21460 Stari Grad, Dol,Jakica Lupi, OIB 73236308888, Vrbanj 0,21462 Vrbanj,Antun Pavičić, OIB 65866256737, Pavičića dvor 13,21460 Stari Grad, Dol,Cvjetko Matković, OIB 10443683019, Matije Ivanića 0,21460 Stari Grad,Ivo Roić, OIB 73872839985, Zbora Narodne garde 2,21460 Stari Grad,Joza Bratanić, OIB 08011374888, Vrbanj 0,21462 Vrbanj,Mara Jukić, OIB 37710339746, Čavoglave bb,22322 Ružić,Juraj Pavičić, OIB 09529542053, Ceratorij 0,21462 Vrbanj,Fabijan Roić, OIB 55646544786, Domobranska 26,21460 Stari Grad,Josip Kovačević, OIB 24407104693, M.Ivanića 26,21460 Stari Grad,Marinko Dužević, OIB 12242231071, Dol  0,21460 Stari Grad, Dol,Pero Dulčić Sušak, OIB 55533277123, Malo Selo 63,21460 Stari Grad,Mihovil-Mile Pavičić, OIB 24835949834, Vrbanj 0,21462 Vrbanj,Nikša Dužević, OIB 66241675982, Dol 0,21460 Dol,Katica Kovačević, OIB 33120980772, Dol 0,21460 Dol,Vjekoslav Radonić, OIB 33204721839, Dol 0,21460 Dol,Ivan Tadić, OIB 00384008152, Vagonj 32,21460 Stari Grad,GASTRO GRUPA d.o.o. za trgovinu i usluge, OIB 39228456312, Grada Vukovara 271,10000 Zagreb,Duško Pavičić Ivelja, OIB 25982798589, Bassina 0,21462 Vrbanj,Margarita Radonić, OIB 28025722533, Dol 0,21460 Dol,Ivan Tadić Šilo, OIB 70114227603, Stari Grad 0,21460 Stari Grad,Louis Petrić, OIB 16074465250, Srinjo kola 2,21460 Stari Grad,Margarita Marica Stančić, OIB 08101100980, Kod Sv. Petra 0,21460 Stari Grad,Matko Carić, OIB 35189247498, Dol 0,21460 Dol,Vinko Lupi, OIB 35451219902, Sv. Magdalene 7,21460 Stari Grad,Tomi Moscatello, OIB 28508820612, Dol,21460 Dol,AUTO HRVATSKA dioničko društvo, OIB 32709834358, Dubrovačka Ulica 1,Split,Milovan Kombura, OIB 30770175855, F. Vrančića 13,21000 Split,Tadija Moškatelo, OIB 31188799731, B.Kašića 9,21460 Stari Grad,Dinko Pavičić Tribunol, OIB 99243667034, Žrtava Rata  2,21460 Stari Grad,Jelisava Pavičić, OIB 83980708087, Vrbanj 0,21462 Vrbanj,Damir Petrić, OIB 86091667582, Stari Grad 0,21460 Stari Grad,Tonči Šurjak, OIB 60785268681, Stari Grad 0,21460 Stari Grad,Ivica Ljubić, OIB 56655610557, Stari Grad 0,21460 Stari Grad,Ivica Pavičić, OIB 72332556277, Vrbanj 0,21462 Vrbanj,Nikola Vodanović, OIB 74845370223, Vrbanj 0,21462 Vrbanj,Marinko Sanseović, OIB 45513941394, Dol 0,21460 Dol,Mijo Mili Pavičić, OIB 88915921313, Vrbanj 0,21460 Vrbanj,Ivan Tadić, OIB 70114227603, Stari Grad 0,21460 Stari Grad,Vinko Maroević, OIB 76848533915, Stari Grad,21460 Stari Grad,Nikola Haladić, OIB 44890767273, Stari Grad 0,21460 Stari Grad,Marija Vodanović, OIB 55757464937, Stari Grad 0,21460 Stari Grad,Ivan Buratović, OIB 47859397279, Vrbanj 13,21462 Vrbanj,JADRANSKO OSIGURANJE d.d., OIB 94472454976, Listopadska 2,10000 Zagreb,Jakov Fredotović, OIB 46839149373, Vrbanj 297,21462 Vrbanj,Miljenko Srhoj, OIB 83488729434, Krešimirova 5,21460 Stari Grad,Cvjetko Buratović, OIB 68271062216, Put Križa 4,21460 Stari Grad,Luka Šurjak, OIB 94878152360, Dol 0,21460 Dol,Nikola Buratović, OIB 83296807791, Vrbanj 0,21462 Vrbanj,Tonko Maroević, OIB 09539101243, Šiberija 6,21460 Stari Grad,Ivan Miloš Mile, OIB 62291039145, Dol 0,21460 Dol,Nikola Buratović, OIB 63461897206, Vrbanj 0,21462 Vrbanj,Pavao Čubre, OIB 53903728630, Vrbanj 0,21462 Vrbanj,CITY EX d.o.o. za prijenos poslovne dokumentacije, OIB 99406899243, Donje Svetice 40,10 000 Zagreb,Luka Franetović, OIB 70961784599, C. Škarpe 17,21460 Stari Grad,Nikola Stipišić, OIB 40730811746, Vrbanj 0,21462 Vrbanj,Janez Jelušić, OIB 53424861114, Sv. Petra 0,21460 Stari Grad,Nikola Sansević, OIB 77925554696, Dol 0,21460 Stari Grad,Ivo Pavičić, OIB 10571584537, Dol 0,21460 Dol,Prošper Moškatelo, OIB 30735770287, Dol 0,21460 Dol,Dinko Račić, OIB 02437704848, Vrbanj 173,21462 Vrbanj,Neno Šoljan, OIB 04419572654, Molo Selo 0,21460 Stari Grad,Hrvatski Telekom d.d., OIB 81793146560, Savska cesta 32,10000 Zagreb,Luka Stančić, OIB 91475365556, Stančića dvor 0,21460 Dol,Ivan Moškatelo, OIB 16048013538, Ploča 29,21460 Dol,Vjekoslav Bogdanić, OIB 94391191426, J.B.Jelačića 9,21460 Stari Grad,Nikola Šimunović, OIB 24630749503, K. Zvonimira 35,21460 Stari Grad,Petro Šoljan, OIB 76350894229, Donja kola 0,21460 Stari Grad,Mirko Radonić, OIB 28025722533, Pod jugo 19,21460 Dol,Juraj Dužević, OIB 99909425440, Radošića dvor 4,21460 Dol,Antun Sansević, OIB 80183811492, Sansevića dvor 43,21460 Dol,Ruža Roić, OIB 27524265061, Pod jugo 10,21460 Dol,CODEX SORTIUM društvo s ograničenom odgovornošću za pružanje kompleksnih konzalting usluga, OIB 83918065246, Ivana Šibla 9,10000 Zagreb,Matilda Buratović, OIB 24198956638, Vrbanj 0,21462 Vrbanj,Jakov Tresić, OIB 60663993622, Vrbanj 0,21462 Vrbanj,Antun Vodanović Stariji, OIB 43563335947, Vrbanj  0,21460 Vrbanj,Dražica Matković Ljubo, OIB 38484140872, Vrbanj 0,21462 Vrbanj,SUNCE osiguranje d.d., OIB 12012147571, Trnjanska cesta 108,10000 Zagreb,Juraj Moškatelo Stariji, OIB 12577877147, Ploča 27,21460 Stari Grad,Ivo Bojanić, OIB 00897882683, Šiberija 19,21460 Stari Grad,Vinko Moškatelo, OIB 57771107058, Ploča 23,21460 Dol,Rade Čavić, OIB 74420229729, Malo Selo 0,21460 Stari Grad,Cvjetko Miličić, OIB 44230808110, T. Buzolića 8,21450 Hvar,Mila Franetović Dužević, OIB 02539671010, Vrankovića dvor 5,21460 Stari Grad,Juraj Tomi Moškatelo, OIB 80968217347, Ploča 2,21460 Dol,Meri Petrić, OIB 49953370209, Stari Grad 0,21460 Stari Grad,Jure Moškatelo, OIB 82967525191, Ploča 2,21460 Dol,Damir Šurjak, OIB 27457530614, Šurokovića dvor 5,21460 Dol,Nikša Moškatelo, OIB 98307576243, Ploča 4,21460 Dol,Ivo Šurjak, OIB 90776404563, Ostravska 8,21000 Split,Marija Trbuhović, OIB 38712300010, Vrbanj 0,21462 Vrbanj,Ivo Račić Kapetanić, OIB 70008404713, Vrbanj 0,21462 Vrbanj,Stjepan Jerković, OIB 25876380285, Zastražišće 0,21466 Zastražišće,Fabijan Kunčić, OIB 51005536058, Dol 0,21460 Dol,File Vranković, OIB 44132340384, Dol 0,21460 Dol,Luka Moškatelo, OIB 37611216898, Dol 0,21460 Dol,Ljubica Stipišić, OIB 53136752678, Vrbanj 0,21462 Vrbanj,ČISTOĆA d.o.o. za komunalnu djelatnost, održavanje čistoće i odlaganje komunalnog otpada, OIB 16912997621, Put od Republike 14,Dubrovnik,Jakov Račić, OIB 31621777587, Vrbanj 302 A,21462 Vrbanj,Lenka Roić, OIB 57371012596, Dol,21460 Dol,Margarita Stančić, OIB 77283348907, Dol 0,21460 Dol,Mili Razović, OIB 03291272208, Vinkovačka 51,21000 Split,Fabijan Dužević, OIB 65516171063, Domobranska 31,21460 Stari Grad,Tonko Ivčević Bakulić, OIB 62293366608, Šiberija 29,21460 Stari Grad,Vinko Palaversić, OIB 66878442541, Jelsa,21465 Jelsa,Boris Borović, OIB 51193036454, Poljica,21466 Poljica,HRVATSKA IZVJEŠTAJNA NOVINSKA AGENCIJA, OIB 41387373932, Marulićev trg 16,10000 Zagreb,Lucija Milatić-Bričolić, OIB 72454967005, Svirče 0,21462 Svirče,Kata Duboković, OIB 93006547119, Pitve bb,21465 Pitve,Dušan Salamunić, OIB 67690387290, Račić bb,21465 Jelsa,Niko Salamunić, OIB 76231208532, Jelsa bb,21465 Jelsa,Josip Crnčić, OIB 78272535399, Pitve 0,21465 Pitve,Ante Mihojević, OIB 08852465695, Vrboska,21463 Vrboska,Tonči Gurdulić, OIB 88962507191, Jelsa 0,21465 Jelsa,Marko Huljić, OIB 99873701212, Račić 860,21465 Jelsa,TEXT-PAPIR d.o.o. za trgovinu i usluge, OIB 45878059290, Stinice 12,Split,Vjeko Jakas, OIB 99530955280, Zvala bb,21465 Zavala,Nikola Grgičević, OIB 72806517394, Vrisnik 0,21465 Vrisnik,Ante Tonči Drinković, OIB 92836065068, Bonski Dolac,21465 Jelsa,Boris Rubinić, OIB 69242251733, V rbanj  0,21462 Vrbanj,Boris Carić, OIB 46466426123, Ivan Dolac 0,21465 Ivan Dolac, Jelsa,Jakša Radonić, OIB 11727504421, Jelsa 0,21465 Jelsa,Juraj Šperka, OIB 79176257167, Zastražišće 0,21466 Zastražišće,Stjepan Hujo Huljić, OIB 06947019866, Vrsina bb,21465 Jelsa,Đuro Caratan, OIB 81898965125, Zavala 0,21465 Zavala,Prošperino Milevčić, OIB 45533211549, Jelsa 0,21465 Jelsa,Stjepan Tomislav Huljić, OIB 97499130016, Lučica bb,21465 Jelsa,Blaženko Jakas, OIB 38730295070, Zavala 0,21465 Zavala,Marko Buratović, OIB 96637597848, Svirče 0,21462 Svirče,Pavo Bunčuga, OIB 76824484181, Banski Dolac bb,21465 Jelsa,Ivan Makjanić, OIB 86091321106, Svirče 0,21462 Svirče,Antun Lučić, OIB 23239072373, Poljica,21466 Poljica,Cvjetka Cvita Milevčić, OIB 75708915913, Jelsa 0,21465 Jelsa,Braco Jakas, OIB 76920975322, Zavala 136,21465 Zavala,SLOBODNA DALMACIJA izdavačka i tiskarska djelatnost, dioničko društvo, OIB 35075764438, Ulica Hrvatske Mornarice 4,Split,Marinko Radonić, OIB 89514038279, Pitve 72,21465 Pitve,Marin Parun Barbić, OIB 39599282196, Pitve 0,21465 Pitve,Antun Gurdulić, OIB 55215862622, Vrsina bb,21465 Jelsa,Asija Bojanić, OIB 14798986072, Burkovo,21465 Jelsa,Ante Rubinić, OIB 15201258693, Vrsina  307,21465 Jelsa,Mate Antičević, OIB 55268785640, Zavala 0,21465 Zavala,Jakov Radonić, OIB 93729454627, Jelsa bb,21465 Jelsa,ČISTOĆA društvo s ograničenom odgovornošću za obavljanje komunalnih djelatnosti održavanja čistoće i odlaganja komunaln, OIB 38812451417, Put Plokita 81,Split,Josip Franičević, OIB 43547284113, Burkovo bb,21465 Jelsa,Jurko Lučić, OIB 16439489089, Vrboska 0,21463 Vrboska,Dražica Vicenca Matković, OIB 67149132840, Vrbanj 117,21462 Vrbanj,Slobodan Radičić, OIB 46777889915, Pitve bb,21465 Pitve,Milivoj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Zagreb,OPĆINA JELSA Jedinstveni upravni odjel, OIB 94187441810, Riba bb,21465 Jelsa,Zlatko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Dol,AUTOKUĆA BOSNIĆ d.o.o. za trgovinu, servis i remont, OIB 62890333516, Rakite 27,Žrnovnica,Nade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Vrbanj,TISKARA MALENICA d.o.o., OIB 21268596817, 113. Šibenske brigade HV-a 193,Šibenik,Ivan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Split,Nada Akrap, OIB 50608806627, Put Sirobuje 37,21000 Split,Jasminka Antunović, OIB 74697035343, Ulica Luke Botića 24,21210 Solin,Ivan Marijan, OIB 35721802898, Strossmayerovo šetalište bb,21465 JELSA, Otok Hvar,Nediljka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Gomilica,HEP-Operator distribucijskog sustava d.o.o. za distribuciju i opskrbu električne energije, OIB 46830600751, Ulica grada Vukovara 37,10000 Zagreb,Marko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Novi,Rikard Pavlović, OIB 16829467929, Gundulićeva 26,21000 Split,Damira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Čavoglave,LUČKA UPRAVA SPLIT, OIB 06992092556, Gat Sv. Duje 1,Split,Damir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Split,PLOVPUT trgovačko društvo s ograničenom odgovornošću za održavanje pomorskih plovnih putova i radijske službe, OIB 14480721492, Obala Lazareta 1,Split,Anka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Knin,Regionalna veletržnica Benkovac dioničko društvo za trgovinu i usluge "u stečaju", OIB 16205687638, Benkovačke bojne 17,Benkovac,Miranda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Jelsa,MESSER CROATIA PLIN Poduzeće za proizvodnju i prodaju tehničkih plinova d.o.o., OIB 32179081874, Industrijska 1,Zaprešić,Toni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Omiš,TINA ALATI društvo s ograničenom odgovorošću za trgovinu i usluge, OIB 72232886006, Trg Francuske Repub. 14,10000 Zagreb,Ante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Katuni,ZAVOD ZA JAVNO ZDRAVSTVO DR. ANDRIJA ŠTAMPAR, OIB 33392005961, Mirogojska Cesta 16,10000 Zagreb,Ljiljana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Supetar,Zagrebačka burza d.d., OIB 84368186611, Ivana Lučića 2a/22,10000 Zagreb,Ljubica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Stobreč,METRONET TELEKOMUNIKACIJE d.d. za telekomunikacijske usluge, OIB 23269006802, Ulica Grada Vukovara 269/d,10000 Zagreb,Gordana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Split,RELAX, d.o.o. za proizvodnju i trgovinu, OIB 24543050439, Tijardovićeva 4/II,Split,Ante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Knin,MINISTARSTVO GOSPODARSTVA, RAVNETELJSTVO ZA ROBNE ZALIHE, OIB 22413472900, Ul.Grada Vukovara 78/VI,10000 Zagreb,Jelena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Drniš,PUĆO d.o.o. za trgovinu, ugostiteljstvo i cestovni prijevoz, OIB 33417474295, Puće 2,Ružić,Ivana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Solin,ITEM, d.o.o. informatičke usluge, OIB 71527463594, Put Supavla 39,Split,Ivana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Drniš,ŠKARE TRADE, d.o.o. za trgovinu i ugostiteljstvo, OIB 88448992592, Sarajevska Ulica 64,Split,Željko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Žrnovnica,CROATIA osiguranje d.d. FILIJALA SPLIT, OIB 26187994862, Miramarska 22,10000 Zagreb,Željko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Marina,MIRJANA BARIĆ, OIB 91861480870, D.Farlatija 92,23000 Zadar,Ivan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Split,MILENKO BUŠLJETA, OIB 63433937940, P. Bonifacije 30,23000 Zadar,Ljubomir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Grad,MILICA UGARKOVIĆ, OIB 03462724779, 23000 Zadar,Ivan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Split,SREDIŠNJE KLIRINŠKO DEPOZITARNO DRUŠTVO, dioničko društvo, OIB 64406809162, Heinzelova 62/a,10000 Zagreb,Nila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Split,Agencija za upravljanje državnom imovinom, OIB 75666130770, Ivana Lučića 6,10000 Zagreb,Ante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Neorić,COMENG, društvo s ograničenom odgovornošću za informatički inženjering, OIB 42122172362, A. Starčevića 11,Solin,Ivan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Sućurac,FABIJAN PERONJA, OIB 19033633778, Banski dolac bb,21465 Jelsa,Dijana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Split,HP - Hrvatska pošta d.d., OIB 87311810356, Jurišićeva 13,10000 Zagreb,Ljubica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Siverić,GRAFOPLEX, društvo s ograničenom odgovornošću, za trgovinu i usluge, OIB 71142152777, Hektorovićeva 47,Split,Ivan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Split,AMEROPA AG, OIB 38272342702, Rebgasse 108,BINNINGEN,Anka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Drniš,HEP-Operator distribucijskog sustava d.o.o. za distribuciju i opskrbu električne energije, OIB 46830600751, Ulica grada Vukovara 37,10000 Zagreb,Zora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Stobreč,Financijska agencija, OIB 85821130368, Vrtni put 3,10000 Zagreb,Vinka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Split,NIKOLA LACMANOVIĆ, OIB 50670282682, Sukoišanska 19,21000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Split,VODOVOD I KANALIZACIJA, društvo s ograničenom odgovornošću za vodoopskrbu, odvodnju i pročišćavanje otpadnih voda, OIB 56826138353, Biokovska 3,Split,Neda-lidia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Split,JELKOM, društvo s ograničenom odgovornošću za komunalnu djelatnost, OIB 92345732468, Vrboska,Luca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Split,DALMACIJAVINO d.d. za proizvodnju i promet alkoholnih i bezalkoholnih pića "u stečaju", OIB 07837847925, Obala kneza Domagoja 15,Split,Mara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Split,EUROLEASING d.o.o., OIB 48922277230, Remetinečka cesta 98,10000 Zagreb,Ivan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Solin,Rino Barbić, odvjetnik, OIB 04402974520, Vrsina 0,21465 Jelsa,Milica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Vranjic,HVARSKI VODOVOD d.o.o., OIB 96577868636, Radičina 0,21465 Jelsa,Mevlida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Split,IVAN MILAT, OIB 89865160390, Ulica br. 7,20271 BLATO NA KORČULI,Joško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Millennijum,Sesvete,GRAD DRNIŠ, OIB 38309740312, Trg kralja Tomislava 1,22320 Drniš,DALMACIJAVINO - ZAGREB društvo sograničenom odgovornošću za trgovinu, ugostiteljstvo i prijevoz, OIB 93269876765, Gajeva 26,10000 Zagreb</derivirana_varijabla>
  </DomainObject.Predmet.StrankaWithAdressOIB>
  <DomainObject.Predmet.StrankaNazivFormated>
    <izvorni_sadrzaj>Carinska uprava,Općinski sud u Starom Gradu - ZK odjel,REPUBLIKA HRVATSKA,Vetropack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usluge,LUKA dioničko društvo,Hrvatske vode, pravna osoba za upravljanje vodama,MANTIS, d.o.o. za trgovinu i usluge,NARODNI TRGOVAČKI LANAC d.o.o. za trgovinu i usluge,BASLER OSIGURANJE ZAGREB dioničko društvo za osiguranje,Vinko Paina,TRANSADRIA, međunarodna špedicija d. d. u stečaju,RAD, d.o.o. za vodoopskrbu i ostale komunalne djelatnosti,Hrvatska radiotelevizija,ZAGREBAČKI HOLDING, društvo s ograničenom odgovornošću za javni prijevoz, opskrbu vodom, održavanje čistoće, putnička a,BRODOMERKUR trgovina i usluge, dioničko društvo,NASTAVNI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društvo,HEP-Operator distribucijskog sustava d.o.o. za distribuciju i opskrbu električne energije ELEKTRA ŠIBENI,Ivica Bašić,OTIS DIZALA, društvo s ograničenom odgovornošću za proizvodnju, montažu, remont i održavanje dizala,Tedi-Tadija Maroević,Ivo Družević,Jakica Lupi,Antun Pavičić,Cvjetko Matković,Ivo Roić,Joza Bratanić,Mara Jukić,Juraj Pavičić,Fabijan Roić,Josip Kovačević,Marinko Dužević,Pero Dulčić Sušak,Mihovil-Mile Pavičić,Nikša Dužević,Katica Kovačević,Vjekoslav Radonić,Ivan Tadić,GASTRO GRUPA d.o.o. za trgovinu i usluge,Duško Pavičić Ivelja,Margarita Radonić,Ivan Tadić Šilo,Louis Petrić,Margarita Marica Stančić,Matko Carić,Vinko Lupi,Tomi Moscatello,AUTO HRVATSKA dioničko društvo,Milovan Kombura,Tadija Moškatelo,Dinko Pavičić Tribunol,Jelisava Pavičić,Damir Petrić,Tonči Šurjak,Ivica Ljubić,Ivica Pavičić,Nikola Vodanović,Marinko Sanseović,Mijo Mili Pavičić,Ivan Tadić,Vinko Maroević,Nikola Haladić,Marija Vodanović,Ivan Buratović,JADRANSKO OSIGURANJE d.d.,Jakov Fredotović,Miljenko Srhoj,Cvjetko Buratović,Luka Šurjak,Nikola Buratović,Tonko Maroević,Ivan Miloš Mile,Nikola Buratović,Pavao Čubre,CITY EX d.o.o. za prijenos poslovne dokumentacije,Luka Franetović,Nikola Stipišić,Janez Jelušić,Nikola Sansević,Ivo Pavičić,Prošper Moškatelo,Dinko Račić,Neno Šoljan,Hrvatski Telekom d.d.,Luka Stančić,Ivan Moškatelo,Vjekoslav Bogdanić,Nikola Šimunović,Petro Šoljan,Mirko Radonić,Juraj Dužević,Antun Sansević,Ruža Roić,CODEX SORTIUM društvo s ograničenom odgovornošću za pružanje kompleksnih konzalting usluga,Matilda Buratović,Jakov Tresić,Antun Vodanović Stariji,Dražica Matković Ljubo,SUNCE osiguranje d.d.,Juraj Moškatelo Stariji,Ivo Bojanić,Vinko Moškatelo,Rade Čavić,Cvjetko Miličić,Mila Franetović Dužević,Juraj Tomi Moškatelo,Meri Petrić,Jure Moškatelo,Damir Šurjak,Nikša Moškatelo,Ivo Šurjak,Marija Trbuhović,Ivo Račić Kapetanić,Stjepan Jerković,Fabijan Kunčić,File Vranković,Luka Moškatelo,Ljubica Stipišić,ČISTOĆA d.o.o. za komunalnu djelatnost, održavanje čistoće i odlaganje komunalnog otpada,Jakov Račić,Lenka Roić,Margarita Stančić,Mili Razović,Fabijan Dužević,Tonko Ivčević Bakulić,Vinko Palaversić,Boris Borović,HRVATSKA IZVJEŠTAJNA NOVINSKA AGENCIJA,Lucija Milatić-Bričolić,Kata Duboković,Dušan Salamunić,Niko Salamunić,Josip Crnčić,Ante Mihojević,Tonči Gurdulić,Marko Huljić,TEXT-PAPIR d.o.o. za trgovinu i usluge,Vjeko Jakas,Nikola Grgičević,Ante Tonči Drinković,Boris Rubinić,Boris Carić,Jakša Radonić,Juraj Šperka,Stjepan Hujo Huljić,Đuro Caratan,Prošperino Milevčić,Stjepan Tomislav Huljić,Blaženko Jakas,Marko Buratović,Pavo Bunčuga,Ivan Makjanić,Antun Lučić,Cvjetka Cvita Milevčić,Braco Jakas,SLOBODNA DALMACIJA izdavačka i tiskarska djelatnost, dioničko društvo,Marinko Radonić,Marin Parun Barbić,Antun Gurdulić,Asija Bojanić,Ante Rubinić,Mate Antičević,Jakov Radonić,ČISTOĆA društvo s ograničenom odgovornošću za obavljanje komunalnih djelatnosti održavanja čistoće i odlaganja komunaln,Josip Franičević,Jurko Lučić,Dražica Vicenca Matković,Slobodan Radičić,Milivoj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učinkovitost,OPĆINA JELSA Jedinstveni upravni odjel,Zlatko Balić,Galić Ante,Dean Prelević, odvjetnik,Želimir Miletić,Luči Roić,AUTOKUĆA BOSNIĆ d.o.o. za trgovinu, servis i remont,Nade Pavičić-ivelja,Dujko Čubre,Antun Bratanić,Andrija Matković,Antun Vune Bratanić,Dinko Lušić,Nikica Nikola Matijević,Ivan Sanseović,Marija Kovačević Lolotović,Petar Zlatan Vodanović,TISKARA MALENICA d.o.o.,Ivan Stančić,Stjepan Moškatelo,Toma Dužević,Ivica Račić,Kuzma Pavičić Aleluja,Vinka Salamunić,Teo Huljić,Dejan Šperka,Juraj Caratan,Matko Antičević,Dinko Rubinić ( Vjera ),Vjera Rubinić,Abraham Bojanić,Vedran Nevešćanin,Marija Pjevac,Nada Akrap,Jasminka Antunović,Ivan Marijan,Nediljka Armanda,Ana Babić,Gordana Babić,Ivan Babić,Katica Babić,Jure Bacelj,Ana Bačić,Nediljka Bajić,Žarka Bakotić,HEP-Operator distribucijskog sustava d.o.o. za distribuciju i opskrbu električne energije,Marko Baković,Ivica Ban,Srđanka Banovac,Božidar Barać,Vedran Barbarić,Marija Barbir,Petar Barbir,Anica Baričević,Rikard Pavlović,Damira Barišić,Ivan Barišić,Manda Bašić,Aleksandar Bauk,Marina Zečić,Ivo Bavčević,Nataša Bazina,Mirjana Begonja,Jelena Belić,Niko Belić,Jagoda Bešker,Nedo Bešker,Zorica Bilić,Sanja Bilić-pavlinović,Jela Bilobrk,Antun Blažević,Hrvoje Blažević,LUČKA UPRAVA SPLIT,Damir Bojčić,Željko Bojčić,Denis Boljat,Srećko Boras,Robert Borić,Goran Bosančić,Pava Botić,Ljuba Božanić,PLOVPUT trgovačko društvo s ograničenom odgovornošću za održavanje pomorskih plovnih putova i radijske službe,Anka Božić,Anica Božić-Bakušić,Ivica Bratić,Nikša Bratić,Vencislav Brizić,Zlata Brizić,Mate Brstilo,Zora Budimir,Regionalna veletržnica Benkovac dioničko društvo za trgovinu i usluge "u stečaju",Miranda Budiša,Nediljko Bugarin,Željka Vučemilović-šimunović,Gordana Buljević,Marina Burić,Mario Buzov,Đuro Caratan,MESSER CROATIA PLIN Poduzeće za proizvodnju i prodaju tehničkih plinova d.o.o.,Toni Caratan,Boris Carić,Paulo Carić,Dinka Cezareo,Nevenka Cukrov,Dijana Czwik,Vinka Čavala,Silva Černak Lojić,Diana Čović,TINA ALATI društvo s ograničenom odgovorošću za trgovinu i usluge,Ante Čulo,Blaž Ćapin,Filip Delać,Ankica Delić,Marko Delić,Nediljka Delić,Gordana Didak,Mili Divić,ZAVOD ZA JAVNO ZDRAVSTVO DR. ANDRIJA ŠTAMPAR,Ljiljana Dragan Jelušić,Milka Drlje,Mato Drmić,Jozo Družianić,Stanko Duvančić,Damir Duvnjak,Nives Džanko,Ante Đurđević,Zagrebačka burza d.d.,Ljubica Elez,Ankica Ezgeta,Lenka Franić,Ivica Gabelić,Marija Galešić,Petar Galić,Silvana Galić,Kazimir Garić,Vencel Gašpar,Vinko Gašpar,Ana Goreta,Zorka Goreta,Josip Gotovac,Vjekoslav Grbčić,Divna Grbeša,Ana Grubišić,METRONET TELEKOMUNIKACIJE d.d. za telekomunikacijske usluge,Gordana Grubišić,Nikola Grubišić,Sanja Grubišić,Antonio Gudelj,Kata Gugić,Mirjana Gugić,Ivica Hajder,Željko Hajder,Silvana Hajduk,Tomislav Herceg,Mira Ikica,Franjo Ivčević,Jelena Ivčević,Damir Jakus,Gospova Jakus,Marica Jakus,Petar Jakus,Marko Janković,Matija Jeličić,RELAX, d.o.o. za proizvodnju i trgovinu,Ante Jeličić,Marija Jocić,Ante Jolić,Marica Jukić,Marko Jukić,Renata Jukić,Jadranka Jurić,Marija Jurić,Ankica Kainić,MINISTARSTVO GOSPODARSTVA, RAVNETELJSTVO ZA ROBNE ZALIHE,Jelena Kalinić,Petar Kalinić,Anamarija Kalinić Radović,Stipan Kamber,Đuro Kapoši,Željko Karin,Marijana Karin Prnjak,Neda Kasalo,Zvonimir Kasalo,Suzana Kašić,PUĆO d.o.o. za trgovinu, ugostiteljstvo i cestovni prijevoz,Ivana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Leskur,ITEM, d.o.o. informatičke usluge,Ivana Lilić,Ivo Lipanović,Marko Lojić,Mile Lovrić,Ana Lovrinčević,Dejan Lukavac,Nela Madžar,Alenka Malinić,Pavao Marasović,Anto Marijan,Cvita Marijanović,Dobrinka Marijanović,Tomislav Marijanović,Jasna Marin,Marina Marin,ŠKARE TRADE, d.o.o. za trgovinu i ugostiteljstvo,Željko Marinac,Božidar Marinković,Jakov Mateta,Ivan Matić,Ružica Matić,Slavko Matić,CROATIA osiguranje d.d. FILIJALA SPLIT,Željko Matić,Marija Matković,Ivan Melvan,Nikola Midenjak,Pere Mihanović,Ana Mikulić,Mate Mikulić,Ivan Milaković,MIRJANA BARIĆ,Ivan Milanović,Zorka Miletić,Milan Miljuš,Đorđe Mirčetić,Tonči Mišković,Ana Moro,Slavko Moro,Tomi Moscatello,Marija Munitić,MILENKO BUŠLJETA,Ljubomir Muslim,Mijo Nožina,Jurica Oman,Mirko Oman,Janja Orošnjak,Mila Palada,Ivan Pandža,Asija Papić,Mijo Papić,Tereza Papić,Rajko Parać,Tatjana Parać,Đurđica Parat,Ivan Pastuović,Jurica Pavela,Roki Pavičić,MILICA UGARKOVIĆ,Ivan Pažanin,Luka Peko,Neda Penga,Ante Perko,Ivana Perko,Gordana Perković,Marica Perković,Nediljko Perković,SREDIŠNJE KLIRINŠKO DEPOZITARNO DRUŠTVO, dioničko društvo,Nila Peroš,Dragica Peša,Iris Peša,Nikša Petrić,Matko Pezo,Zlatko Piperković,Joško Pivac,Luka Pjevac,Anka Plazonja,Robert Plazonja,Gordan Poparić,Ante Popović,Milanka Pranić,Miroslav Primorac,Iva Punda,Drago Radić,Mladen Radmilović,Petar Radonić,Jagoda Radošević,Agencija za upravljanje državnom imovinom,Ante Rajčić,Marko Ralica,Ivan Raos,Zdenka Razlog,Mila Rebić,Marija Reljanović,Mara Režić,Marija Rizvan,Anđelko Rogulj,Berislava Roša,Sofija Ruić,Ana Runjić,Gordan Ruščić,Sanja Ružić,Svjetlana Samac,Miljenko Samardžić,Dinka Sanseović,Ante Sarić,COMENG, društvo s ograničenom odgovornošću za informatički inženjering,Ivan Sarić,Marija Sedlar,Ljubica Sekelez,Kristina Serdarević,Aleksandra Sever-Muhar,Boško Sikavica,Snježana Sikavica,Dragan Simić,Tanja Sinovčić,Ljiljana Sirić,FABIJAN PERONJA,Dijana Skelin,Kata Sočo,Marija Stančić,Đani Stanić,Danica Stipović,Milorad Stojsavljević,Petar Strinić,Luca Strunje,Slavka Svalina,Marijan Šamija,Marinka Šamija,Katica Šeparović,Nenad Ševo,Krasna Šiklić,Mili Šimig,Vesna Škare,HP - Hrvatska pošta d.d.,Ljubica Škopljanac,Milica Špar,Eleana Šubat,Ivan Šuljug,Vesna Šunjić,Ljubica Tarle,Nada Teklić,Lada Terzić,Ivan Tomić,GRAFOPLEX, društvo s ograničenom odgovornošću, za trgovinu i usluge,Ivan Topić,Jelica Topić,Tvrtko Topić,Anđelka Torlak,Ivan Torlak,Marko Torlak,Damir Tot,AMEROPA AG,Anka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Vukičević,HEP-Operator distribucijskog sustava d.o.o. za distribuciju i opskrbu električne energije,Zora Vuković,Ivan Vukušić,Jadran Vukušić,Nevenka Vukušić,Vjera Vukušić,Zvonimir Vukušić,Nevenka Vuleta,Financijska agencija,Vinka Zekić,Dinko Zenčić,Borislav Zokić,Dolina Zokić,Margita Zokić,Luca Zolota,Milan Žarković,Nevenka Živko,Davorka Živković,Ivica Živković,Ivo Živković,Siniša Ivančić,Iva Jelić,Marko Kavelj,Ivan Koljanin,Željko Kovač,Zvonko Kruneš,Nikola Lacmanović,Vesna Lepetić,NIKOLA LACMANOVIĆ,Jelica Ljubica,Darko Lulić,Vesna Lulić,Marija Mamić,Radojka Marijanović,Meri Cabadaj,Mate Markotić,Ante Marović,Ivan Marušić,Iva Melvan,Goran Merkel,Ivan Mornar,Miodrag Munjiza,Ante Nožina,Anica Pandža,Nikica Pavlović,Silvana Perić,Nediljka Perišić,Elvira Dračevac,Mara Dobrota,VODOVOD I KANALIZACIJA, društvo s ograničenom odgovornošću za vodoopskrbu, odvodnju i pročišćavanje otpadnih voda,Neda-lidia Buljević,Ivan Bugarin,Maja Bučić,Mira Božić,Sandra Borić,Marija Davidović,Petar Adjanski,Ana Čatlak,Marinko Buškulić,Marinko Galić,JELKOM, društvo s ograničenom odgovornošću za komunalnu djelatnost,Luca Gabela,Tomislav Frankić,Elias Erceg,Jakov Elez,Sretan Bajalo,Mario Tomić,Ranko Vuleta,Zlatko Balić,Boško Barać,Milan Vukić,DALMACIJAVINO d.d. za proizvodnju i promet alkoholnih i bezalkoholnih pića "u stečaju",Mara Vukorepa,Bare Vujina,Milenko Bašić,Diana Blažević,Jozo Bogić,Stjepko Bojanić,Miroslav Trečić,Neda Tukić,Vinka Ukić,Mira Velić,EUROLEASING d.o.o.,Ivan Vrdoljak,Iva Vrdoljak,Dražen Todorović,Dubravka Stojanovska,Josip Strniša,Ivica Sviličić,Ana Rogošić,Ivica Stipinović,Darko Topić,Marija Trečić,Rino Barbić, odvjetnik,Milica Zorić,Ivo Rajčić,Ivan Radoš,Željka Vučemilović-šimunović,Slaven Tukić,Bartul Barišić,Tajana Domazet,Velinka Runjić,Niko Dujić,Teo Mandić,HVARSKI VODOVOD d.o.o.,Mevlida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ŽUPANIJE,IVAN MILAT,Joško Pavlov,Tina Trajković,Nada Dujmić,Nada Baković,Marija Duvančić,DIONOVA - DIONA d.o.o.,TEHNOPLAST d.o.o. za građevinarstvo, trgovinu, ugostiteljstvo, turizam i uslužne djelatnosti,VIPnet, društvo s ograničenom odgovornošću za usluge javnih telekomunikacija,BILIĆ-ERIĆ d.o.o. za privatnu zaštitu,GRAD DRNIŠ,DALMACIJAVINO - ZAGREB društvo sograničenom odgovornošću za trgovinu, ugostiteljstvo i prijevoz</izvorni_sadrzaj>
    <derivirana_varijabla naziv="DomainObject.Predmet.StrankaNazivFormated_1">Carinska uprava,Općinski sud u Starom Gradu - ZK odjel,REPUBLIKA HRVATSKA,Vetropack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usluge,LUKA dioničko društvo,Hrvatske vode, pravna osoba za upravljanje vodama,MANTIS, d.o.o. za trgovinu i usluge,NARODNI TRGOVAČKI LANAC d.o.o. za trgovinu i usluge,BASLER OSIGURANJE ZAGREB dioničko društvo za osiguranje,Vinko Paina,TRANSADRIA, međunarodna špedicija d. d. u stečaju,RAD, d.o.o. za vodoopskrbu i ostale komunalne djelatnosti,Hrvatska radiotelevizija,ZAGREBAČKI HOLDING, društvo s ograničenom odgovornošću za javni prijevoz, opskrbu vodom, održavanje čistoće, putnička a,BRODOMERKUR trgovina i usluge, dioničko društvo,NASTAVNI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društvo,HEP-Operator distribucijskog sustava d.o.o. za distribuciju i opskrbu električne energije ELEKTRA ŠIBENI,Ivica Bašić,OTIS DIZALA, društvo s ograničenom odgovornošću za proizvodnju, montažu, remont i održavanje dizala,Tedi-Tadija Maroević,Ivo Družević,Jakica Lupi,Antun Pavičić,Cvjetko Matković,Ivo Roić,Joza Bratanić,Mara Jukić,Juraj Pavičić,Fabijan Roić,Josip Kovačević,Marinko Dužević,Pero Dulčić Sušak,Mihovil-Mile Pavičić,Nikša Dužević,Katica Kovačević,Vjekoslav Radonić,Ivan Tadić,GASTRO GRUPA d.o.o. za trgovinu i usluge,Duško Pavičić Ivelja,Margarita Radonić,Ivan Tadić Šilo,Louis Petrić,Margarita Marica Stančić,Matko Carić,Vinko Lupi,Tomi Moscatello,AUTO HRVATSKA dioničko društvo,Milovan Kombura,Tadija Moškatelo,Dinko Pavičić Tribunol,Jelisava Pavičić,Damir Petrić,Tonči Šurjak,Ivica Ljubić,Ivica Pavičić,Nikola Vodanović,Marinko Sanseović,Mijo Mili Pavičić,Ivan Tadić,Vinko Maroević,Nikola Haladić,Marija Vodanović,Ivan Buratović,JADRANSKO OSIGURANJE d.d.,Jakov Fredotović,Miljenko Srhoj,Cvjetko Buratović,Luka Šurjak,Nikola Buratović,Tonko Maroević,Ivan Miloš Mile,Nikola Buratović,Pavao Čubre,CITY EX d.o.o. za prijenos poslovne dokumentacije,Luka Franetović,Nikola Stipišić,Janez Jelušić,Nikola Sansević,Ivo Pavičić,Prošper Moškatelo,Dinko Račić,Neno Šoljan,Hrvatski Telekom d.d.,Luka Stančić,Ivan Moškatelo,Vjekoslav Bogdanić,Nikola Šimunović,Petro Šoljan,Mirko Radonić,Juraj Dužević,Antun Sansević,Ruža Roić,CODEX SORTIUM društvo s ograničenom odgovornošću za pružanje kompleksnih konzalting usluga,Matilda Buratović,Jakov Tresić,Antun Vodanović Stariji,Dražica Matković Ljubo,SUNCE osiguranje d.d.,Juraj Moškatelo Stariji,Ivo Bojanić,Vinko Moškatelo,Rade Čavić,Cvjetko Miličić,Mila Franetović Dužević,Juraj Tomi Moškatelo,Meri Petrić,Jure Moškatelo,Damir Šurjak,Nikša Moškatelo,Ivo Šurjak,Marija Trbuhović,Ivo Račić Kapetanić,Stjepan Jerković,Fabijan Kunčić,File Vranković,Luka Moškatelo,Ljubica Stipišić,ČISTOĆA d.o.o. za komunalnu djelatnost, održavanje čistoće i odlaganje komunalnog otpada,Jakov Račić,Lenka Roić,Margarita Stančić,Mili Razović,Fabijan Dužević,Tonko Ivčević Bakulić,Vinko Palaversić,Boris Borović,HRVATSKA IZVJEŠTAJNA NOVINSKA AGENCIJA,Lucija Milatić-Bričolić,Kata Duboković,Dušan Salamunić,Niko Salamunić,Josip Crnčić,Ante Mihojević,Tonči Gurdulić,Marko Huljić,TEXT-PAPIR d.o.o. za trgovinu i usluge,Vjeko Jakas,Nikola Grgičević,Ante Tonči Drinković,Boris Rubinić,Boris Carić,Jakša Radonić,Juraj Šperka,Stjepan Hujo Huljić,Đuro Caratan,Prošperino Milevčić,Stjepan Tomislav Huljić,Blaženko Jakas,Marko Buratović,Pavo Bunčuga,Ivan Makjanić,Antun Lučić,Cvjetka Cvita Milevčić,Braco Jakas,SLOBODNA DALMACIJA izdavačka i tiskarska djelatnost, dioničko društvo,Marinko Radonić,Marin Parun Barbić,Antun Gurdulić,Asija Bojanić,Ante Rubinić,Mate Antičević,Jakov Radonić,ČISTOĆA društvo s ograničenom odgovornošću za obavljanje komunalnih djelatnosti održavanja čistoće i odlaganja komunaln,Josip Franičević,Jurko Lučić,Dražica Vicenca Matković,Slobodan Radičić,Milivoj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učinkovitost,OPĆINA JELSA Jedinstveni upravni odjel,Zlatko Balić,Galić Ante,Dean Prelević, odvjetnik,Želimir Miletić,Luči Roić,AUTOKUĆA BOSNIĆ d.o.o. za trgovinu, servis i remont,Nade Pavičić-ivelja,Dujko Čubre,Antun Bratanić,Andrija Matković,Antun Vune Bratanić,Dinko Lušić,Nikica Nikola Matijević,Ivan Sanseović,Marija Kovačević Lolotović,Petar Zlatan Vodanović,TISKARA MALENICA d.o.o.,Ivan Stančić,Stjepan Moškatelo,Toma Dužević,Ivica Račić,Kuzma Pavičić Aleluja,Vinka Salamunić,Teo Huljić,Dejan Šperka,Juraj Caratan,Matko Antičević,Dinko Rubinić ( Vjera ),Vjera Rubinić,Abraham Bojanić,Vedran Nevešćanin,Marija Pjevac,Nada Akrap,Jasminka Antunović,Ivan Marijan,Nediljka Armanda,Ana Babić,Gordana Babić,Ivan Babić,Katica Babić,Jure Bacelj,Ana Bačić,Nediljka Bajić,Žarka Bakotić,HEP-Operator distribucijskog sustava d.o.o. za distribuciju i opskrbu električne energije,Marko Baković,Ivica Ban,Srđanka Banovac,Božidar Barać,Vedran Barbarić,Marija Barbir,Petar Barbir,Anica Baričević,Rikard Pavlović,Damira Barišić,Ivan Barišić,Manda Bašić,Aleksandar Bauk,Marina Zečić,Ivo Bavčević,Nataša Bazina,Mirjana Begonja,Jelena Belić,Niko Belić,Jagoda Bešker,Nedo Bešker,Zorica Bilić,Sanja Bilić-pavlinović,Jela Bilobrk,Antun Blažević,Hrvoje Blažević,LUČKA UPRAVA SPLIT,Damir Bojčić,Željko Bojčić,Denis Boljat,Srećko Boras,Robert Borić,Goran Bosančić,Pava Botić,Ljuba Božanić,PLOVPUT trgovačko društvo s ograničenom odgovornošću za održavanje pomorskih plovnih putova i radijske službe,Anka Božić,Anica Božić-Bakušić,Ivica Bratić,Nikša Bratić,Vencislav Brizić,Zlata Brizić,Mate Brstilo,Zora Budimir,Regionalna veletržnica Benkovac dioničko društvo za trgovinu i usluge "u stečaju",Miranda Budiša,Nediljko Bugarin,Željka Vučemilović-šimunović,Gordana Buljević,Marina Burić,Mario Buzov,Đuro Caratan,MESSER CROATIA PLIN Poduzeće za proizvodnju i prodaju tehničkih plinova d.o.o.,Toni Caratan,Boris Carić,Paulo Carić,Dinka Cezareo,Nevenka Cukrov,Dijana Czwik,Vinka Čavala,Silva Černak Lojić,Diana Čović,TINA ALATI društvo s ograničenom odgovorošću za trgovinu i usluge,Ante Čulo,Blaž Ćapin,Filip Delać,Ankica Delić,Marko Delić,Nediljka Delić,Gordana Didak,Mili Divić,ZAVOD ZA JAVNO ZDRAVSTVO DR. ANDRIJA ŠTAMPAR,Ljiljana Dragan Jelušić,Milka Drlje,Mato Drmić,Jozo Družianić,Stanko Duvančić,Damir Duvnjak,Nives Džanko,Ante Đurđević,Zagrebačka burza d.d.,Ljubica Elez,Ankica Ezgeta,Lenka Franić,Ivica Gabelić,Marija Galešić,Petar Galić,Silvana Galić,Kazimir Garić,Vencel Gašpar,Vinko Gašpar,Ana Goreta,Zorka Goreta,Josip Gotovac,Vjekoslav Grbčić,Divna Grbeša,Ana Grubišić,METRONET TELEKOMUNIKACIJE d.d. za telekomunikacijske usluge,Gordana Grubišić,Nikola Grubišić,Sanja Grubišić,Antonio Gudelj,Kata Gugić,Mirjana Gugić,Ivica Hajder,Željko Hajder,Silvana Hajduk,Tomislav Herceg,Mira Ikica,Franjo Ivčević,Jelena Ivčević,Damir Jakus,Gospova Jakus,Marica Jakus,Petar Jakus,Marko Janković,Matija Jeličić,RELAX, d.o.o. za proizvodnju i trgovinu,Ante Jeličić,Marija Jocić,Ante Jolić,Marica Jukić,Marko Jukić,Renata Jukić,Jadranka Jurić,Marija Jurić,Ankica Kainić,MINISTARSTVO GOSPODARSTVA, RAVNETELJSTVO ZA ROBNE ZALIHE,Jelena Kalinić,Petar Kalinić,Anamarija Kalinić Radović,Stipan Kamber,Đuro Kapoši,Željko Karin,Marijana Karin Prnjak,Neda Kasalo,Zvonimir Kasalo,Suzana Kašić,PUĆO d.o.o. za trgovinu, ugostiteljstvo i cestovni prijevoz,Ivana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Leskur,ITEM, d.o.o. informatičke usluge,Ivana Lilić,Ivo Lipanović,Marko Lojić,Mile Lovrić,Ana Lovrinčević,Dejan Lukavac,Nela Madžar,Alenka Malinić,Pavao Marasović,Anto Marijan,Cvita Marijanović,Dobrinka Marijanović,Tomislav Marijanović,Jasna Marin,Marina Marin,ŠKARE TRADE, d.o.o. za trgovinu i ugostiteljstvo,Željko Marinac,Božidar Marinković,Jakov Mateta,Ivan Matić,Ružica Matić,Slavko Matić,CROATIA osiguranje d.d. FILIJALA SPLIT,Željko Matić,Marija Matković,Ivan Melvan,Nikola Midenjak,Pere Mihanović,Ana Mikulić,Mate Mikulić,Ivan Milaković,MIRJANA BARIĆ,Ivan Milanović,Zorka Miletić,Milan Miljuš,Đorđe Mirčetić,Tonči Mišković,Ana Moro,Slavko Moro,Tomi Moscatello,Marija Munitić,MILENKO BUŠLJETA,Ljubomir Muslim,Mijo Nožina,Jurica Oman,Mirko Oman,Janja Orošnjak,Mila Palada,Ivan Pandža,Asija Papić,Mijo Papić,Tereza Papić,Rajko Parać,Tatjana Parać,Đurđica Parat,Ivan Pastuović,Jurica Pavela,Roki Pavičić,MILICA UGARKOVIĆ,Ivan Pažanin,Luka Peko,Neda Penga,Ante Perko,Ivana Perko,Gordana Perković,Marica Perković,Nediljko Perković,SREDIŠNJE KLIRINŠKO DEPOZITARNO DRUŠTVO, dioničko društvo,Nila Peroš,Dragica Peša,Iris Peša,Nikša Petrić,Matko Pezo,Zlatko Piperković,Joško Pivac,Luka Pjevac,Anka Plazonja,Robert Plazonja,Gordan Poparić,Ante Popović,Milanka Pranić,Miroslav Primorac,Iva Punda,Drago Radić,Mladen Radmilović,Petar Radonić,Jagoda Radošević,Agencija za upravljanje državnom imovinom,Ante Rajčić,Marko Ralica,Ivan Raos,Zdenka Razlog,Mila Rebić,Marija Reljanović,Mara Režić,Marija Rizvan,Anđelko Rogulj,Berislava Roša,Sofija Ruić,Ana Runjić,Gordan Ruščić,Sanja Ružić,Svjetlana Samac,Miljenko Samardžić,Dinka Sanseović,Ante Sarić,COMENG, društvo s ograničenom odgovornošću za informatički inženjering,Ivan Sarić,Marija Sedlar,Ljubica Sekelez,Kristina Serdarević,Aleksandra Sever-Muhar,Boško Sikavica,Snježana Sikavica,Dragan Simić,Tanja Sinovčić,Ljiljana Sirić,FABIJAN PERONJA,Dijana Skelin,Kata Sočo,Marija Stančić,Đani Stanić,Danica Stipović,Milorad Stojsavljević,Petar Strinić,Luca Strunje,Slavka Svalina,Marijan Šamija,Marinka Šamija,Katica Šeparović,Nenad Ševo,Krasna Šiklić,Mili Šimig,Vesna Škare,HP - Hrvatska pošta d.d.,Ljubica Škopljanac,Milica Špar,Eleana Šubat,Ivan Šuljug,Vesna Šunjić,Ljubica Tarle,Nada Teklić,Lada Terzić,Ivan Tomić,GRAFOPLEX, društvo s ograničenom odgovornošću, za trgovinu i usluge,Ivan Topić,Jelica Topić,Tvrtko Topić,Anđelka Torlak,Ivan Torlak,Marko Torlak,Damir Tot,AMEROPA AG,Anka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Vukičević,HEP-Operator distribucijskog sustava d.o.o. za distribuciju i opskrbu električne energije,Zora Vuković,Ivan Vukušić,Jadran Vukušić,Nevenka Vukušić,Vjera Vukušić,Zvonimir Vukušić,Nevenka Vuleta,Financijska agencija,Vinka Zekić,Dinko Zenčić,Borislav Zokić,Dolina Zokić,Margita Zokić,Luca Zolota,Milan Žarković,Nevenka Živko,Davorka Živković,Ivica Živković,Ivo Živković,Siniša Ivančić,Iva Jelić,Marko Kavelj,Ivan Koljanin,Željko Kovač,Zvonko Kruneš,Nikola Lacmanović,Vesna Lepetić,NIKOLA LACMANOVIĆ,Jelica Ljubica,Darko Lulić,Vesna Lulić,Marija Mamić,Radojka Marijanović,Meri Cabadaj,Mate Markotić,Ante Marović,Ivan Marušić,Iva Melvan,Goran Merkel,Ivan Mornar,Miodrag Munjiza,Ante Nožina,Anica Pandža,Nikica Pavlović,Silvana Perić,Nediljka Perišić,Elvira Dračevac,Mara Dobrota,VODOVOD I KANALIZACIJA, društvo s ograničenom odgovornošću za vodoopskrbu, odvodnju i pročišćavanje otpadnih voda,Neda-lidia Buljević,Ivan Bugarin,Maja Bučić,Mira Božić,Sandra Borić,Marija Davidović,Petar Adjanski,Ana Čatlak,Marinko Buškulić,Marinko Galić,JELKOM, društvo s ograničenom odgovornošću za komunalnu djelatnost,Luca Gabela,Tomislav Frankić,Elias Erceg,Jakov Elez,Sretan Bajalo,Mario Tomić,Ranko Vuleta,Zlatko Balić,Boško Barać,Milan Vukić,DALMACIJAVINO d.d. za proizvodnju i promet alkoholnih i bezalkoholnih pića "u stečaju",Mara Vukorepa,Bare Vujina,Milenko Bašić,Diana Blažević,Jozo Bogić,Stjepko Bojanić,Miroslav Trečić,Neda Tukić,Vinka Ukić,Mira Velić,EUROLEASING d.o.o.,Ivan Vrdoljak,Iva Vrdoljak,Dražen Todorović,Dubravka Stojanovska,Josip Strniša,Ivica Sviličić,Ana Rogošić,Ivica Stipinović,Darko Topić,Marija Trečić,Rino Barbić, odvjetnik,Milica Zorić,Ivo Rajčić,Ivan Radoš,Željka Vučemilović-šimunović,Slaven Tukić,Bartul Barišić,Tajana Domazet,Velinka Runjić,Niko Dujić,Teo Mandić,HVARSKI VODOVOD d.o.o.,Mevlida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ŽUPANIJE,IVAN MILAT,Joško Pavlov,Tina Trajković,Nada Dujmić,Nada Baković,Marija Duvančić,DIONOVA - DIONA d.o.o.,TEHNOPLAST d.o.o. za građevinarstvo, trgovinu, ugostiteljstvo, turizam i uslužne djelatnosti,VIPnet, društvo s ograničenom odgovornošću za usluge javnih telekomunikacija,BILIĆ-ERIĆ d.o.o. za privatnu zaštitu,GRAD DRNIŠ,DALMACIJAVINO - ZAGREB društvo sograničenom odgovornošću za trgovinu, ugostiteljstvo i prijevoz</derivirana_varijabla>
  </DomainObject.Predmet.StrankaNazivFormated>
  <DomainObject.Predmet.StrankaNazivFormatedOIB>
    <izvorni_sadrzaj>Carinska uprava, OIB 18683136487,Općinski sud u Starom Gradu - ZK odjel,REPUBLIKA HRVATSKA, OIB 18683136487,Vetropack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21777333810,LUKA dioničko društvo, OIB 34440814040,Hrvatske vode, pravna osoba za upravljanje vodama, OIB 28921383001,MANTIS, d.o.o. za trgovinu i usluge, OIB 41274793973,NARODNI TRGOVAČKI LANAC d.o.o. za trgovinu i usluge, OIB 78344221376,BASLER OSIGURANJE ZAGREB dioničko društvo za osiguranje, OIB 59706054982,Vinko Paina, OIB 51203688235,TRANSADRIA, međunarodna špedicija d. d. u stečaju, OIB 47965841018,RAD, d.o.o. za vodoopskrbu i ostale komunalne djelatnosti, OIB 71304592430,Hrvatska radiotelevizija, OIB 68419124305,ZAGREBAČKI HOLDING, društvo s ograničenom odgovornošću za javni prijevoz, opskrbu vodom, održavanje čistoće, putnička a, OIB 85584865987,BRODOMERKUR trgovina i usluge, dioničko društvo, OIB 33956120458,NASTAVNI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87939104217,HEP-Operator distribucijskog sustava d.o.o. za distribuciju i opskrbu električne energije ELEKTRA ŠIBENI, OIB 46830600751,Ivica Bašić, OIB 14595893401,OTIS DIZALA, društvo s ograničenom odgovornošću za proizvodnju, montažu, remont i održavanje dizala, OIB 76080865307,Tedi-Tadija Maroević, OIB 75901351091,Ivo Družević, OIB 59608054089,Jakica Lupi, OIB 73236308888,Antun Pavičić, OIB 65866256737,Cvjetko Matković, OIB 10443683019,Ivo Roić, OIB 73872839985,Joza Bratanić, OIB 08011374888,Mara Jukić, OIB 37710339746,Juraj Pavičić, OIB 09529542053,Fabijan Roić, OIB 55646544786,Josip Kovačević, OIB 24407104693,Marinko Dužević, OIB 12242231071,Pero Dulčić Sušak, OIB 55533277123,Mihovil-Mile Pavičić, OIB 24835949834,Nikša Dužević, OIB 66241675982,Katica Kovačević, OIB 33120980772,Vjekoslav Radonić, OIB 33204721839,Ivan Tadić, OIB 00384008152,GASTRO GRUPA d.o.o. za trgovinu i usluge, OIB 39228456312,Duško Pavičić Ivelja, OIB 25982798589,Margarita Radonić, OIB 28025722533,Ivan Tadić Šilo, OIB 70114227603,Louis Petrić, OIB 16074465250,Margarita Marica Stančić, OIB 08101100980,Matko Carić, OIB 35189247498,Vinko Lupi, OIB 35451219902,Tomi Moscatello, OIB 28508820612,AUTO HRVATSKA dioničko društvo, OIB 32709834358,Milovan Kombura, OIB 30770175855,Tadija Moškatelo, OIB 31188799731,Dinko Pavičić Tribunol, OIB 99243667034,Jelisava Pavičić, OIB 83980708087,Damir Petrić, OIB 86091667582,Tonči Šurjak, OIB 60785268681,Ivica Ljubić, OIB 56655610557,Ivica Pavičić, OIB 72332556277,Nikola Vodanović, OIB 74845370223,Marinko Sanseović, OIB 45513941394,Mijo Mili Pavičić, OIB 88915921313,Ivan Tadić, OIB 70114227603,Vinko Maroević, OIB 76848533915,Nikola Haladić, OIB 44890767273,Marija Vodanović, OIB 55757464937,Ivan Buratović, OIB 47859397279,JADRANSKO OSIGURANJE d.d., OIB 94472454976,Jakov Fredotović, OIB 46839149373,Miljenko Srhoj, OIB 83488729434,Cvjetko Buratović, OIB 68271062216,Luka Šurjak, OIB 94878152360,Nikola Buratović, OIB 83296807791,Tonko Maroević, OIB 09539101243,Ivan Miloš Mile, OIB 62291039145,Nikola Buratović, OIB 63461897206,Pavao Čubre, OIB 53903728630,CITY EX d.o.o. za prijenos poslovne dokumentacije, OIB 99406899243,Luka Franetović, OIB 70961784599,Nikola Stipišić, OIB 40730811746,Janez Jelušić, OIB 53424861114,Nikola Sansević, OIB 77925554696,Ivo Pavičić, OIB 10571584537,Prošper Moškatelo, OIB 30735770287,Dinko Račić, OIB 02437704848,Neno Šoljan, OIB 04419572654,Hrvatski Telekom d.d., OIB 81793146560,Luka Stančić, OIB 91475365556,Ivan Moškatelo, OIB 16048013538,Vjekoslav Bogdanić, OIB 94391191426,Nikola Šimunović, OIB 24630749503,Petro Šoljan, OIB 76350894229,Mirko Radonić, OIB 28025722533,Juraj Dužević, OIB 99909425440,Antun Sansević, OIB 80183811492,Ruža Roić, OIB 27524265061,CODEX SORTIUM društvo s ograničenom odgovornošću za pružanje kompleksnih konzalting usluga, OIB 83918065246,Matilda Buratović, OIB 24198956638,Jakov Tresić, OIB 60663993622,Antun Vodanović Stariji, OIB 43563335947,Dražica Matković Ljubo, OIB 38484140872,SUNCE osiguranje d.d., OIB 12012147571,Juraj Moškatelo Stariji, OIB 12577877147,Ivo Bojanić, OIB 00897882683,Vinko Moškatelo, OIB 57771107058,Rade Čavić, OIB 74420229729,Cvjetko Miličić, OIB 44230808110,Mila Franetović Dužević, OIB 02539671010,Juraj Tomi Moškatelo, OIB 80968217347,Meri Petrić, OIB 49953370209,Jure Moškatelo, OIB 82967525191,Damir Šurjak, OIB 27457530614,Nikša Moškatelo, OIB 98307576243,Ivo Šurjak, OIB 90776404563,Marija Trbuhović, OIB 38712300010,Ivo Račić Kapetanić, OIB 70008404713,Stjepan Jerković, OIB 25876380285,Fabijan Kunčić, OIB 51005536058,File Vranković, OIB 44132340384,Luka Moškatelo, OIB 37611216898,Ljubica Stipišić, OIB 53136752678,ČISTOĆA d.o.o. za komunalnu djelatnost, održavanje čistoće i odlaganje komunalnog otpada, OIB 16912997621,Jakov Račić, OIB 31621777587,Lenka Roić, OIB 57371012596,Margarita Stančić, OIB 77283348907,Mili Razović, OIB 03291272208,Fabijan Dužević, OIB 65516171063,Tonko Ivčević Bakulić, OIB 62293366608,Vinko Palaversić, OIB 66878442541,Boris Borović, OIB 51193036454,HRVATSKA IZVJEŠTAJNA NOVINSKA AGENCIJA, OIB 41387373932,Lucija Milatić-Bričolić, OIB 72454967005,Kata Duboković, OIB 93006547119,Dušan Salamunić, OIB 67690387290,Niko Salamunić, OIB 76231208532,Josip Crnčić, OIB 78272535399,Ante Mihojević, OIB 08852465695,Tonči Gurdulić, OIB 88962507191,Marko Huljić, OIB 99873701212,TEXT-PAPIR d.o.o. za trgovinu i usluge, OIB 45878059290,Vjeko Jakas, OIB 99530955280,Nikola Grgičević, OIB 72806517394,Ante Tonči Drinković, OIB 92836065068,Boris Rubinić, OIB 69242251733,Boris Carić, OIB 46466426123,Jakša Radonić, OIB 11727504421,Juraj Šperka, OIB 79176257167,Stjepan Hujo Huljić, OIB 06947019866,Đuro Caratan, OIB 81898965125,Prošperino Milevčić, OIB 45533211549,Stjepan Tomislav Huljić, OIB 97499130016,Blaženko Jakas, OIB 38730295070,Marko Buratović, OIB 96637597848,Pavo Bunčuga, OIB 76824484181,Ivan Makjanić, OIB 86091321106,Antun Lučić, OIB 23239072373,Cvjetka Cvita Milevčić, OIB 75708915913,Braco Jakas, OIB 76920975322,SLOBODNA DALMACIJA izdavačka i tiskarska djelatnost, dioničko društvo, OIB 35075764438,Marinko Radonić, OIB 89514038279,Marin Parun Barbić, OIB 39599282196,Antun Gurdulić, OIB 55215862622,Asija Bojanić, OIB 14798986072,Ante Rubinić, OIB 15201258693,Mate Antičević, OIB 55268785640,Jakov Radonić, OIB 93729454627,ČISTOĆA društvo s ograničenom odgovornošću za obavljanje komunalnih djelatnosti održavanja čistoće i odlaganja komunaln, OIB 38812451417,Josip Franičević, OIB 43547284113,Jurko Lučić, OIB 16439489089,Dražica Vicenca Matković, OIB 67149132840,Slobodan Radičić, OIB 46777889915,Milivoj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85828625994,OPĆINA JELSA Jedinstveni upravni odjel, OIB 94187441810,Zlatko Balić, OIB 07837847925,Galić Ante, OIB 90017639391,Dean Prelević, odvjetnik, OIB 10098946497,Želimir Miletić, OIB 86888847404,Luči Roić, OIB 24743587539,AUTOKUĆA BOSNIĆ d.o.o. za trgovinu, servis i remont, OIB 62890333516,Nade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11403397863,TISKARA MALENICA d.o.o., OIB 21268596817,Ivan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82096480140,Nada Akrap, OIB 50608806627,Jasminka Antunović, OIB 74697035343,Ivan Marijan, OIB 35721802898,Nediljka Armanda, OIB 09033661295,Ana Babić, OIB 99777361372,Gordana Babić,Ivan Babić, OIB 39364629552,Katica Babić, OIB 49371248632,Jure Bacelj, OIB 68175280792,Ana Bačić, OIB 18080781553,Nediljka Bajić, OIB 00893712988,Žarka Bakotić, OIB 36917498674,HEP-Operator distribucijskog sustava d.o.o. za distribuciju i opskrbu električne energije, OIB 46830600751,Marko Baković, OIB 05569494546,Ivica Ban, OIB 07285230342,Srđanka Banovac, OIB 50974371502,Božidar Barać, OIB 80639746410,Vedran Barbarić, OIB 18526555730,Marija Barbir, OIB 43799885260,Petar Barbir, OIB 94965914070,Anica Baričević, OIB 06811970314,Rikard Pavlović, OIB 16829467929,Damira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12287964630,LUČKA UPRAVA SPLIT, OIB 06992092556,Damir Bojčić, OIB 41258960204,Željko Bojčić, OIB 09291034408,Denis Boljat, OIB 33725767264,Srećko Boras, OIB 94339540336,Robert Borić, OIB 38057391892,Goran Bosančić, OIB 33007404175,Pava Botić, OIB 34296544282,Ljuba Božanić, OIB 04083001132,PLOVPUT trgovačko društvo s ograničenom odgovornošću za održavanje pomorskih plovnih putova i radijske službe, OIB 14480721492,Anka Božić, OIB 84941173128,Anica Božić-Bakušić, OIB 89654935153,Ivica Bratić, OIB 86080104106,Nikša Bratić, OIB 49290967945,Vencislav Brizić, OIB 29265973045,Zlata Brizić, OIB 73389614517,Mate Brstilo, OIB 97701748344,Zora Budimir, OIB 65069642793,Regionalna veletržnica Benkovac dioničko društvo za trgovinu i usluge "u stečaju", OIB 16205687638,Miranda Budiša, OIB 35557811513,Nediljko Bugarin, OIB 69239215555,Željka Vučemilović-šimunović, OIB 19390672750,Gordana Buljević, OIB 32937631192,Marina Burić, OIB 93570683955,Mario Buzov, OIB 93519007247,Đuro Caratan, OIB 81898965125,MESSER CROATIA PLIN Poduzeće za proizvodnju i prodaju tehničkih plinova d.o.o., OIB 32179081874,Toni Caratan, OIB 68762006562,Boris Carić, OIB 46466426123,Paulo Carić, OIB 15402538356,Dinka Cezareo, OIB 08033901183,Nevenka Cukrov, OIB 17311242164,Dijana Czwik, OIB 09675579569,Vinka Čavala, OIB 72189149878,Silva Černak Lojić, OIB 21589065823,Diana Čović, OIB 59401221926,TINA ALATI društvo s ograničenom odgovorošću za trgovinu i usluge, OIB 72232886006,Ante Čulo, OIB 58219699024,Blaž Ćapin, OIB 67223092915,Filip Delać, OIB 82167098700,Ankica Delić, OIB 80719299509,Marko Delić, OIB 05763270433,Nediljka Delić, OIB 99568210497,Gordana Didak, OIB 78878339902,Mili Divić, OIB 35555990248,ZAVOD ZA JAVNO ZDRAVSTVO DR. ANDRIJA ŠTAMPAR, OIB 33392005961,Ljiljana Dragan Jelušić, OIB 50973171038,Milka Drlje, OIB 15738553325,Mato Drmić, OIB 39636384582,Jozo Družianić, OIB 63604163211,Stanko Duvančić, OIB 41476060687,Damir Duvnjak, OIB 63781484968,Nives Džanko, OIB 90598357164,Ante Đurđević, OIB 72594587030,Zagrebačka burza d.d., OIB 84368186611,Ljubica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49854875039,METRONET TELEKOMUNIKACIJE d.d. za telekomunikacijske usluge, OIB 23269006802,Gordana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98976446888,RELAX, d.o.o. za proizvodnju i trgovinu, OIB 24543050439,Ante Jeličić, OIB 91949654327,Marija Jocić, OIB 87687857774,Ante Jolić, OIB 30924166560,Marica Jukić, OIB 19856164686,Marko Jukić, OIB 72590351524,Renata Jukić, OIB 09827250222,Jadranka Jurić, OIB 52705592800,Marija Jurić, OIB 31016018881,Ankica Kainić, OIB 80409745726,MINISTARSTVO GOSPODARSTVA, RAVNETELJSTVO ZA ROBNE ZALIHE, OIB 22413472900,Jelena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59974477956,PUĆO d.o.o. za trgovinu, ugostiteljstvo i cestovni prijevoz, OIB 33417474295,Ivana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79369933858,ITEM, d.o.o. informatičke usluge, OIB 71527463594,Ivana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96155411085,ŠKARE TRADE, d.o.o. za trgovinu i ugostiteljstvo, OIB 88448992592,Željko Marinac, OIB 53959056974,Božidar Marinković, OIB 12351935621,Jakov Mateta, OIB 14390943845,Ivan Matić, OIB 23355936969,Ružica Matić, OIB 42779808936,Slavko Matić, OIB 28602503915,CROATIA osiguranje d.d. FILIJALA SPLIT, OIB 26187994862,Željko Matić, OIB 66582117749,Marija Matković, OIB 79153132638,Ivan Melvan, OIB 80843491669,Nikola Midenjak, OIB 88248589366,Pere Mihanović, OIB 49545684243,Ana Mikulić, OIB 54712970747,Mate Mikulić, OIB 87811623322,Ivan Milaković, OIB 91056811857,MIRJANA BARIĆ, OIB 91861480870,Ivan Milanović, OIB 75286000064,Zorka Miletić, OIB 48042737399,Milan Miljuš, OIB 35675614034,Đorđe Mirčetić, OIB 27370139872,Tonči Mišković, OIB 74628173475,Ana Moro, OIB 64571848035,Slavko Moro, OIB 30868427553,Tomi Moscatello, OIB 28508820612,Marija Munitić, OIB 68535764041,MILENKO BUŠLJETA, OIB 63433937940,Ljubomir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01089958101,MILICA UGARKOVIĆ, OIB 03462724779,Ivan Pažanin, OIB 47030103613,Luka Peko, OIB 89771272445,Neda Penga, OIB 76197116887,Ante Perko, OIB 58528189918,Ivana Perko, OIB 72532024891,Gordana Perković, OIB 48186805492,Marica Perković, OIB 69926366099,Nediljko Perković, OIB 66481146396,SREDIŠNJE KLIRINŠKO DEPOZITARNO DRUŠTVO, dioničko društvo, OIB 64406809162,Nila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26353444269,Agencija za upravljanje državnom imovinom, OIB 75666130770,Ante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37671686952,COMENG, društvo s ograničenom odgovornošću za informatički inženjering, OIB 42122172362,Ivan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13682411690,FABIJAN PERONJA, OIB 19033633778,Dijana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71821692373,HP - Hrvatska pošta d.d., OIB 87311810356,Ljubica Škopljanac, OIB 09408788504,Milica Špar, OIB 07038339077,Eleana Šubat, OIB 38900880602,Ivan Šuljug, OIB 45192577645,Vesna Šunjić, OIB 05247958818,Ljubica Tarle, OIB 28166909018,Nada Teklić, OIB 80645998554,Lada Terzić, OIB 31496851195,Ivan Tomić, OIB 55633242961,GRAFOPLEX, društvo s ograničenom odgovornošću, za trgovinu i usluge, OIB 71142152777,Ivan Topić, OIB 63353072185,Jelica Topić, OIB 84009834780,Tvrtko Topić, OIB 15832739048,Anđelka Torlak, OIB 94366468246,Ivan Torlak, OIB 36758209001,Marko Torlak, OIB 25141930670,Damir Tot, OIB 97869422869,AMEROPA AG, OIB 38272342702,Anka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72508288201,HEP-Operator distribucijskog sustava d.o.o. za distribuciju i opskrbu električne energije, OIB 46830600751,Zora Vuković, OIB 33099880685,Ivan Vukušić, OIB 52615536531,Jadran Vukušić, OIB 16315354223,Nevenka Vukušić, OIB 24889115799,Vjera Vukušić, OIB 63442370123,Zvonimir Vukušić, OIB 28097018986,Nevenka Vuleta, OIB 13567782306,Financijska agencija, OIB 85821130368,Vinka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84143512273,NIKOLA LACMANOVIĆ, OIB 50670282682,Jelica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21943772484,VODOVOD I KANALIZACIJA, društvo s ograničenom odgovornošću za vodoopskrbu, odvodnju i pročišćavanje otpadnih voda, OIB 56826138353,Neda-lidia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96762020666,JELKOM, društvo s ograničenom odgovornošću za komunalnu djelatnost, OIB 92345732468,Luca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34302227455,DALMACIJAVINO d.d. za proizvodnju i promet alkoholnih i bezalkoholnih pića "u stečaju", OIB 07837847925,Mara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31812224044,EUROLEASING d.o.o., OIB 48922277230,Ivan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54951995215,Rino Barbić, odvjetnik, OIB 04402974520,Milica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13212109596,HVARSKI VODOVOD d.o.o., OIB 96577868636,Mevlida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54948902275,IVAN MILAT, OIB 89865160390,Joško Pavlov, OIB 35141086138,Tina Trajković, OIB 65331410683,Nada Dujmić, OIB 98309510309,Nada Baković, OIB 16994220173,Marija Duvančić, OIB 22739898593,DIONOVA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68580128211,GRAD DRNIŠ, OIB 38309740312,DALMACIJAVINO - ZAGREB društvo sograničenom odgovornošću za trgovinu, ugostiteljstvo i prijevoz, OIB 93269876765</izvorni_sadrzaj>
    <derivirana_varijabla naziv="DomainObject.Predmet.StrankaNazivFormatedOIB_1">Carinska uprava, OIB 18683136487,Općinski sud u Starom Gradu - ZK odjel,REPUBLIKA HRVATSKA, OIB 18683136487,Vetropack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21777333810,LUKA dioničko društvo, OIB 34440814040,Hrvatske vode, pravna osoba za upravljanje vodama, OIB 28921383001,MANTIS, d.o.o. za trgovinu i usluge, OIB 41274793973,NARODNI TRGOVAČKI LANAC d.o.o. za trgovinu i usluge, OIB 78344221376,BASLER OSIGURANJE ZAGREB dioničko društvo za osiguranje, OIB 59706054982,Vinko Paina, OIB 51203688235,TRANSADRIA, međunarodna špedicija d. d. u stečaju, OIB 47965841018,RAD, d.o.o. za vodoopskrbu i ostale komunalne djelatnosti, OIB 71304592430,Hrvatska radiotelevizija, OIB 68419124305,ZAGREBAČKI HOLDING, društvo s ograničenom odgovornošću za javni prijevoz, opskrbu vodom, održavanje čistoće, putnička a, OIB 85584865987,BRODOMERKUR trgovina i usluge, dioničko društvo, OIB 33956120458,NASTAVNI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87939104217,HEP-Operator distribucijskog sustava d.o.o. za distribuciju i opskrbu električne energije ELEKTRA ŠIBENI, OIB 46830600751,Ivica Bašić, OIB 14595893401,OTIS DIZALA, društvo s ograničenom odgovornošću za proizvodnju, montažu, remont i održavanje dizala, OIB 76080865307,Tedi-Tadija Maroević, OIB 75901351091,Ivo Družević, OIB 59608054089,Jakica Lupi, OIB 73236308888,Antun Pavičić, OIB 65866256737,Cvjetko Matković, OIB 10443683019,Ivo Roić, OIB 73872839985,Joza Bratanić, OIB 08011374888,Mara Jukić, OIB 37710339746,Juraj Pavičić, OIB 09529542053,Fabijan Roić, OIB 55646544786,Josip Kovačević, OIB 24407104693,Marinko Dužević, OIB 12242231071,Pero Dulčić Sušak, OIB 55533277123,Mihovil-Mile Pavičić, OIB 24835949834,Nikša Dužević, OIB 66241675982,Katica Kovačević, OIB 33120980772,Vjekoslav Radonić, OIB 33204721839,Ivan Tadić, OIB 00384008152,GASTRO GRUPA d.o.o. za trgovinu i usluge, OIB 39228456312,Duško Pavičić Ivelja, OIB 25982798589,Margarita Radonić, OIB 28025722533,Ivan Tadić Šilo, OIB 70114227603,Louis Petrić, OIB 16074465250,Margarita Marica Stančić, OIB 08101100980,Matko Carić, OIB 35189247498,Vinko Lupi, OIB 35451219902,Tomi Moscatello, OIB 28508820612,AUTO HRVATSKA dioničko društvo, OIB 32709834358,Milovan Kombura, OIB 30770175855,Tadija Moškatelo, OIB 31188799731,Dinko Pavičić Tribunol, OIB 99243667034,Jelisava Pavičić, OIB 83980708087,Damir Petrić, OIB 86091667582,Tonči Šurjak, OIB 60785268681,Ivica Ljubić, OIB 56655610557,Ivica Pavičić, OIB 72332556277,Nikola Vodanović, OIB 74845370223,Marinko Sanseović, OIB 45513941394,Mijo Mili Pavičić, OIB 88915921313,Ivan Tadić, OIB 70114227603,Vinko Maroević, OIB 76848533915,Nikola Haladić, OIB 44890767273,Marija Vodanović, OIB 55757464937,Ivan Buratović, OIB 47859397279,JADRANSKO OSIGURANJE d.d., OIB 94472454976,Jakov Fredotović, OIB 46839149373,Miljenko Srhoj, OIB 83488729434,Cvjetko Buratović, OIB 68271062216,Luka Šurjak, OIB 94878152360,Nikola Buratović, OIB 83296807791,Tonko Maroević, OIB 09539101243,Ivan Miloš Mile, OIB 62291039145,Nikola Buratović, OIB 63461897206,Pavao Čubre, OIB 53903728630,CITY EX d.o.o. za prijenos poslovne dokumentacije, OIB 99406899243,Luka Franetović, OIB 70961784599,Nikola Stipišić, OIB 40730811746,Janez Jelušić, OIB 53424861114,Nikola Sansević, OIB 77925554696,Ivo Pavičić, OIB 10571584537,Prošper Moškatelo, OIB 30735770287,Dinko Račić, OIB 02437704848,Neno Šoljan, OIB 04419572654,Hrvatski Telekom d.d., OIB 81793146560,Luka Stančić, OIB 91475365556,Ivan Moškatelo, OIB 16048013538,Vjekoslav Bogdanić, OIB 94391191426,Nikola Šimunović, OIB 24630749503,Petro Šoljan, OIB 76350894229,Mirko Radonić, OIB 28025722533,Juraj Dužević, OIB 99909425440,Antun Sansević, OIB 80183811492,Ruža Roić, OIB 27524265061,CODEX SORTIUM društvo s ograničenom odgovornošću za pružanje kompleksnih konzalting usluga, OIB 83918065246,Matilda Buratović, OIB 24198956638,Jakov Tresić, OIB 60663993622,Antun Vodanović Stariji, OIB 43563335947,Dražica Matković Ljubo, OIB 38484140872,SUNCE osiguranje d.d., OIB 12012147571,Juraj Moškatelo Stariji, OIB 12577877147,Ivo Bojanić, OIB 00897882683,Vinko Moškatelo, OIB 57771107058,Rade Čavić, OIB 74420229729,Cvjetko Miličić, OIB 44230808110,Mila Franetović Dužević, OIB 02539671010,Juraj Tomi Moškatelo, OIB 80968217347,Meri Petrić, OIB 49953370209,Jure Moškatelo, OIB 82967525191,Damir Šurjak, OIB 27457530614,Nikša Moškatelo, OIB 98307576243,Ivo Šurjak, OIB 90776404563,Marija Trbuhović, OIB 38712300010,Ivo Račić Kapetanić, OIB 70008404713,Stjepan Jerković, OIB 25876380285,Fabijan Kunčić, OIB 51005536058,File Vranković, OIB 44132340384,Luka Moškatelo, OIB 37611216898,Ljubica Stipišić, OIB 53136752678,ČISTOĆA d.o.o. za komunalnu djelatnost, održavanje čistoće i odlaganje komunalnog otpada, OIB 16912997621,Jakov Račić, OIB 31621777587,Lenka Roić, OIB 57371012596,Margarita Stančić, OIB 77283348907,Mili Razović, OIB 03291272208,Fabijan Dužević, OIB 65516171063,Tonko Ivčević Bakulić, OIB 62293366608,Vinko Palaversić, OIB 66878442541,Boris Borović, OIB 51193036454,HRVATSKA IZVJEŠTAJNA NOVINSKA AGENCIJA, OIB 41387373932,Lucija Milatić-Bričolić, OIB 72454967005,Kata Duboković, OIB 93006547119,Dušan Salamunić, OIB 67690387290,Niko Salamunić, OIB 76231208532,Josip Crnčić, OIB 78272535399,Ante Mihojević, OIB 08852465695,Tonči Gurdulić, OIB 88962507191,Marko Huljić, OIB 99873701212,TEXT-PAPIR d.o.o. za trgovinu i usluge, OIB 45878059290,Vjeko Jakas, OIB 99530955280,Nikola Grgičević, OIB 72806517394,Ante Tonči Drinković, OIB 92836065068,Boris Rubinić, OIB 69242251733,Boris Carić, OIB 46466426123,Jakša Radonić, OIB 11727504421,Juraj Šperka, OIB 79176257167,Stjepan Hujo Huljić, OIB 06947019866,Đuro Caratan, OIB 81898965125,Prošperino Milevčić, OIB 45533211549,Stjepan Tomislav Huljić, OIB 97499130016,Blaženko Jakas, OIB 38730295070,Marko Buratović, OIB 96637597848,Pavo Bunčuga, OIB 76824484181,Ivan Makjanić, OIB 86091321106,Antun Lučić, OIB 23239072373,Cvjetka Cvita Milevčić, OIB 75708915913,Braco Jakas, OIB 76920975322,SLOBODNA DALMACIJA izdavačka i tiskarska djelatnost, dioničko društvo, OIB 35075764438,Marinko Radonić, OIB 89514038279,Marin Parun Barbić, OIB 39599282196,Antun Gurdulić, OIB 55215862622,Asija Bojanić, OIB 14798986072,Ante Rubinić, OIB 15201258693,Mate Antičević, OIB 55268785640,Jakov Radonić, OIB 93729454627,ČISTOĆA društvo s ograničenom odgovornošću za obavljanje komunalnih djelatnosti održavanja čistoće i odlaganja komunaln, OIB 38812451417,Josip Franičević, OIB 43547284113,Jurko Lučić, OIB 16439489089,Dražica Vicenca Matković, OIB 67149132840,Slobodan Radičić, OIB 46777889915,Milivoj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85828625994,OPĆINA JELSA Jedinstveni upravni odjel, OIB 94187441810,Zlatko Balić, OIB 07837847925,Galić Ante, OIB 90017639391,Dean Prelević, odvjetnik, OIB 10098946497,Želimir Miletić, OIB 86888847404,Luči Roić, OIB 24743587539,AUTOKUĆA BOSNIĆ d.o.o. za trgovinu, servis i remont, OIB 62890333516,Nade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11403397863,TISKARA MALENICA d.o.o., OIB 21268596817,Ivan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82096480140,Nada Akrap, OIB 50608806627,Jasminka Antunović, OIB 74697035343,Ivan Marijan, OIB 35721802898,Nediljka Armanda, OIB 09033661295,Ana Babić, OIB 99777361372,Gordana Babić,Ivan Babić, OIB 39364629552,Katica Babić, OIB 49371248632,Jure Bacelj, OIB 68175280792,Ana Bačić, OIB 18080781553,Nediljka Bajić, OIB 00893712988,Žarka Bakotić, OIB 36917498674,HEP-Operator distribucijskog sustava d.o.o. za distribuciju i opskrbu električne energije, OIB 46830600751,Marko Baković, OIB 05569494546,Ivica Ban, OIB 07285230342,Srđanka Banovac, OIB 50974371502,Božidar Barać, OIB 80639746410,Vedran Barbarić, OIB 18526555730,Marija Barbir, OIB 43799885260,Petar Barbir, OIB 94965914070,Anica Baričević, OIB 06811970314,Rikard Pavlović, OIB 16829467929,Damira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12287964630,LUČKA UPRAVA SPLIT, OIB 06992092556,Damir Bojčić, OIB 41258960204,Željko Bojčić, OIB 09291034408,Denis Boljat, OIB 33725767264,Srećko Boras, OIB 94339540336,Robert Borić, OIB 38057391892,Goran Bosančić, OIB 33007404175,Pava Botić, OIB 34296544282,Ljuba Božanić, OIB 04083001132,PLOVPUT trgovačko društvo s ograničenom odgovornošću za održavanje pomorskih plovnih putova i radijske službe, OIB 14480721492,Anka Božić, OIB 84941173128,Anica Božić-Bakušić, OIB 89654935153,Ivica Bratić, OIB 86080104106,Nikša Bratić, OIB 49290967945,Vencislav Brizić, OIB 29265973045,Zlata Brizić, OIB 73389614517,Mate Brstilo, OIB 97701748344,Zora Budimir, OIB 65069642793,Regionalna veletržnica Benkovac dioničko društvo za trgovinu i usluge "u stečaju", OIB 16205687638,Miranda Budiša, OIB 35557811513,Nediljko Bugarin, OIB 69239215555,Željka Vučemilović-šimunović, OIB 19390672750,Gordana Buljević, OIB 32937631192,Marina Burić, OIB 93570683955,Mario Buzov, OIB 93519007247,Đuro Caratan, OIB 81898965125,MESSER CROATIA PLIN Poduzeće za proizvodnju i prodaju tehničkih plinova d.o.o., OIB 32179081874,Toni Caratan, OIB 68762006562,Boris Carić, OIB 46466426123,Paulo Carić, OIB 15402538356,Dinka Cezareo, OIB 08033901183,Nevenka Cukrov, OIB 17311242164,Dijana Czwik, OIB 09675579569,Vinka Čavala, OIB 72189149878,Silva Černak Lojić, OIB 21589065823,Diana Čović, OIB 59401221926,TINA ALATI društvo s ograničenom odgovorošću za trgovinu i usluge, OIB 72232886006,Ante Čulo, OIB 58219699024,Blaž Ćapin, OIB 67223092915,Filip Delać, OIB 82167098700,Ankica Delić, OIB 80719299509,Marko Delić, OIB 05763270433,Nediljka Delić, OIB 99568210497,Gordana Didak, OIB 78878339902,Mili Divić, OIB 35555990248,ZAVOD ZA JAVNO ZDRAVSTVO DR. ANDRIJA ŠTAMPAR, OIB 33392005961,Ljiljana Dragan Jelušić, OIB 50973171038,Milka Drlje, OIB 15738553325,Mato Drmić, OIB 39636384582,Jozo Družianić, OIB 63604163211,Stanko Duvančić, OIB 41476060687,Damir Duvnjak, OIB 63781484968,Nives Džanko, OIB 90598357164,Ante Đurđević, OIB 72594587030,Zagrebačka burza d.d., OIB 84368186611,Ljubica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49854875039,METRONET TELEKOMUNIKACIJE d.d. za telekomunikacijske usluge, OIB 23269006802,Gordana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98976446888,RELAX, d.o.o. za proizvodnju i trgovinu, OIB 24543050439,Ante Jeličić, OIB 91949654327,Marija Jocić, OIB 87687857774,Ante Jolić, OIB 30924166560,Marica Jukić, OIB 19856164686,Marko Jukić, OIB 72590351524,Renata Jukić, OIB 09827250222,Jadranka Jurić, OIB 52705592800,Marija Jurić, OIB 31016018881,Ankica Kainić, OIB 80409745726,MINISTARSTVO GOSPODARSTVA, RAVNETELJSTVO ZA ROBNE ZALIHE, OIB 22413472900,Jelena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59974477956,PUĆO d.o.o. za trgovinu, ugostiteljstvo i cestovni prijevoz, OIB 33417474295,Ivana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79369933858,ITEM, d.o.o. informatičke usluge, OIB 71527463594,Ivana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96155411085,ŠKARE TRADE, d.o.o. za trgovinu i ugostiteljstvo, OIB 88448992592,Željko Marinac, OIB 53959056974,Božidar Marinković, OIB 12351935621,Jakov Mateta, OIB 14390943845,Ivan Matić, OIB 23355936969,Ružica Matić, OIB 42779808936,Slavko Matić, OIB 28602503915,CROATIA osiguranje d.d. FILIJALA SPLIT, OIB 26187994862,Željko Matić, OIB 66582117749,Marija Matković, OIB 79153132638,Ivan Melvan, OIB 80843491669,Nikola Midenjak, OIB 88248589366,Pere Mihanović, OIB 49545684243,Ana Mikulić, OIB 54712970747,Mate Mikulić, OIB 87811623322,Ivan Milaković, OIB 91056811857,MIRJANA BARIĆ, OIB 91861480870,Ivan Milanović, OIB 75286000064,Zorka Miletić, OIB 48042737399,Milan Miljuš, OIB 35675614034,Đorđe Mirčetić, OIB 27370139872,Tonči Mišković, OIB 74628173475,Ana Moro, OIB 64571848035,Slavko Moro, OIB 30868427553,Tomi Moscatello, OIB 28508820612,Marija Munitić, OIB 68535764041,MILENKO BUŠLJETA, OIB 63433937940,Ljubomir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01089958101,MILICA UGARKOVIĆ, OIB 03462724779,Ivan Pažanin, OIB 47030103613,Luka Peko, OIB 89771272445,Neda Penga, OIB 76197116887,Ante Perko, OIB 58528189918,Ivana Perko, OIB 72532024891,Gordana Perković, OIB 48186805492,Marica Perković, OIB 69926366099,Nediljko Perković, OIB 66481146396,SREDIŠNJE KLIRINŠKO DEPOZITARNO DRUŠTVO, dioničko društvo, OIB 64406809162,Nila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26353444269,Agencija za upravljanje državnom imovinom, OIB 75666130770,Ante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37671686952,COMENG, društvo s ograničenom odgovornošću za informatički inženjering, OIB 42122172362,Ivan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13682411690,FABIJAN PERONJA, OIB 19033633778,Dijana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71821692373,HP - Hrvatska pošta d.d., OIB 87311810356,Ljubica Škopljanac, OIB 09408788504,Milica Špar, OIB 07038339077,Eleana Šubat, OIB 38900880602,Ivan Šuljug, OIB 45192577645,Vesna Šunjić, OIB 05247958818,Ljubica Tarle, OIB 28166909018,Nada Teklić, OIB 80645998554,Lada Terzić, OIB 31496851195,Ivan Tomić, OIB 55633242961,GRAFOPLEX, društvo s ograničenom odgovornošću, za trgovinu i usluge, OIB 71142152777,Ivan Topić, OIB 63353072185,Jelica Topić, OIB 84009834780,Tvrtko Topić, OIB 15832739048,Anđelka Torlak, OIB 94366468246,Ivan Torlak, OIB 36758209001,Marko Torlak, OIB 25141930670,Damir Tot, OIB 97869422869,AMEROPA AG, OIB 38272342702,Anka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72508288201,HEP-Operator distribucijskog sustava d.o.o. za distribuciju i opskrbu električne energije, OIB 46830600751,Zora Vuković, OIB 33099880685,Ivan Vukušić, OIB 52615536531,Jadran Vukušić, OIB 16315354223,Nevenka Vukušić, OIB 24889115799,Vjera Vukušić, OIB 63442370123,Zvonimir Vukušić, OIB 28097018986,Nevenka Vuleta, OIB 13567782306,Financijska agencija, OIB 85821130368,Vinka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84143512273,NIKOLA LACMANOVIĆ, OIB 50670282682,Jelica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21943772484,VODOVOD I KANALIZACIJA, društvo s ograničenom odgovornošću za vodoopskrbu, odvodnju i pročišćavanje otpadnih voda, OIB 56826138353,Neda-lidia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96762020666,JELKOM, društvo s ograničenom odgovornošću za komunalnu djelatnost, OIB 92345732468,Luca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34302227455,DALMACIJAVINO d.d. za proizvodnju i promet alkoholnih i bezalkoholnih pića "u stečaju", OIB 07837847925,Mara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31812224044,EUROLEASING d.o.o., OIB 48922277230,Ivan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54951995215,Rino Barbić, odvjetnik, OIB 04402974520,Milica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13212109596,HVARSKI VODOVOD d.o.o., OIB 96577868636,Mevlida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54948902275,IVAN MILAT, OIB 89865160390,Joško Pavlov, OIB 35141086138,Tina Trajković, OIB 65331410683,Nada Dujmić, OIB 98309510309,Nada Baković, OIB 16994220173,Marija Duvančić, OIB 22739898593,DIONOVA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68580128211,GRAD DRNIŠ, OIB 38309740312,DALMACIJAVINO - ZAGREB društvo sograničenom odgovornošću za trgovinu, ugostiteljstvo i prijevoz, OIB 93269876765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Carinska uprava</item>
      <item>Općinski sud u Starom Gradu - ZK odjel</item>
      <item>REPUBLIKA HRVATSKA zastupanog po punomoćniku ŽUPANIJSKO DRŽAVNO ODVJETNIŠTVO U SPLITU</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LUKA dioničko društvo</item>
      <item>Hrvatske vode, pravna osoba za upravljanje vodama</item>
      <item>MANTIS, d.o.o. za trgovinu i usluge</item>
      <item>NARODNI TRGOVAČKI LANAC d.o.o. za trgovinu i usluge</item>
      <item>BASLER OSIGURANJE ZAGREB dioničko društvo za osiguranje</item>
      <item>Vinko Paina</item>
      <item>TRANSADRIA, međunarodna špedicija d. d. u stečaju</item>
      <item>RAD, d.o.o. za vodoopskrbu i ostale komunalne djelatnosti</item>
      <item>Hrvatska radiotelevizija</item>
      <item>ZAGREBAČKI HOLDING, društvo s ograničenom odgovornošću za javni prijevoz, opskrbu vodom, održavanje čistoće, putnička a</item>
      <item>BRODOMERKUR trgovina i usluge, dioničko društvo</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HEP-Operator distribucijskog sustava d.o.o. za distribuciju i opskrbu električne energije ELEKTRA ŠIBENI</item>
      <item>Ivica Bašić zastupanog po punomoćniku Mijo Jeličić</item>
      <item>OTIS DIZALA, društvo s ograničenom odgovornošću za proizvodnju, montažu, remont i održavanje dizala</item>
      <item>Tedi-Tadija Maroević</item>
      <item>Ivo Družević</item>
      <item>Jakica Lupi</item>
      <item>Antun Pavičić</item>
      <item>Cvjetko Matković</item>
      <item>Ivo Roić</item>
      <item>Joza Bratanić</item>
      <item>Mara Jukić zastupanog po punomoćniku Mijo Jeličić</item>
      <item>Juraj Pavičić</item>
      <item>Fabijan Roić</item>
      <item>Josip Kovačević</item>
      <item>Marinko Dužević</item>
      <item>Pero Dulčić Sušak</item>
      <item>Mihovil-Mile Pavičić</item>
      <item>Nikša Dužević</item>
      <item>Katica Kovačević</item>
      <item>Vjekoslav Radonić</item>
      <item>Ivan Tadić</item>
      <item>GASTRO GRUPA d.o.o. za trgovinu i usluge</item>
      <item>Duško Pavičić Ivelja</item>
      <item>Margarita Radonić</item>
      <item>Ivan Tadić Šilo</item>
      <item>Louis Petrić</item>
      <item>Margarita Marica Stančić</item>
      <item>Matko Carić</item>
      <item>Vinko Lupi</item>
      <item>Tomi Moscatello</item>
      <item>AUTO HRVATSKA dioničko društvo</item>
      <item>Milovan Kombura</item>
      <item>Tadija Moškatelo</item>
      <item>Dinko Pavičić Tribunol</item>
      <item>Jelisava Pavičić</item>
      <item>Damir Petrić</item>
      <item>Tonči Šurjak</item>
      <item>Ivica Ljubić</item>
      <item>Ivica Pavičić</item>
      <item>Nikola Vodanović</item>
      <item>Marinko Sanseović</item>
      <item>Mijo Mili Pavičić</item>
      <item>Ivan Tadić</item>
      <item>Vinko Maroević</item>
      <item>Nikola Haladić</item>
      <item>Marija Vodanović</item>
      <item>Ivan Buratović</item>
      <item>JADRANSKO OSIGURANJE d.d. zastupanog po punomoćniku Grgić &amp; Partneri odvjetničko društvo j.t.d.</item>
      <item>Jakov Fredotović</item>
      <item>Miljenko Srhoj</item>
      <item>Cvjetko Buratović</item>
      <item>Luka Šurjak</item>
      <item>Nikola Buratović</item>
      <item>Tonko Maroević</item>
      <item>Ivan Miloš Mile</item>
      <item>Nikola Buratović</item>
      <item>Pavao Čubre</item>
      <item>CITY EX d.o.o. za prijenos poslovne dokumentacije zastupanog po punomoćniku Antonio Zujić</item>
      <item>Luka Franetović</item>
      <item>Nikola Stipišić</item>
      <item>Janez Jelušić</item>
      <item>Nikola Sansević</item>
      <item>Ivo Pavičić</item>
      <item>Prošper Moškatelo</item>
      <item>Dinko Račić</item>
      <item>Neno Šoljan</item>
      <item>Hrvatski Telekom d.d.</item>
      <item>Luka Stančić</item>
      <item>Ivan Moškatelo</item>
      <item>Vjekoslav Bogdanić</item>
      <item>Nikola Šimunović</item>
      <item>Petro Šoljan</item>
      <item>Mirko Radonić</item>
      <item>Juraj Dužević</item>
      <item>Antun Sansević</item>
      <item>Ruža Roić</item>
      <item>CODEX SORTIUM društvo s ograničenom odgovornošću za pružanje kompleksnih konzalting usluga</item>
      <item>Matilda Buratović</item>
      <item>Jakov Tresić</item>
      <item>Antun Vodanović Stariji</item>
      <item>Dražica Matković Ljubo</item>
      <item>SUNCE osiguranje d.d.</item>
      <item>Juraj Moškatelo Stariji</item>
      <item>Ivo Bojanić</item>
      <item>Vinko Moškatelo</item>
      <item>Rade Čavić</item>
      <item>Cvjetko Miličić</item>
      <item>Mila Franetović Dužević</item>
      <item>Juraj Tomi Moškatelo</item>
      <item>Meri Petrić</item>
      <item>Jure Moškatelo</item>
      <item>Damir Šurjak</item>
      <item>Nikša Moškatelo</item>
      <item>Ivo Šurjak</item>
      <item>Marija Trbuhović</item>
      <item>Ivo Račić Kapetanić</item>
      <item>Stjepan Jerković</item>
      <item>Fabijan Kunčić</item>
      <item>File Vranković</item>
      <item>Luka Moškatelo</item>
      <item>Ljubica Stipišić</item>
      <item>ČISTOĆA d.o.o. za komunalnu djelatnost, održavanje čistoće i odlaganje komunalnog otpada</item>
      <item>Jakov Račić</item>
      <item>Lenka Roić</item>
      <item>Margarita Stančić</item>
      <item>Mili Razović</item>
      <item>Fabijan Dužević</item>
      <item>Tonko Ivčević Bakulić</item>
      <item>Vinko Palaversić</item>
      <item>Boris Borović</item>
      <item>HRVATSKA IZVJEŠTAJNA NOVINSKA AGENCIJA</item>
      <item>Lucija Milatić-Bričolić</item>
      <item>Kata Duboković</item>
      <item>Dušan Salamunić</item>
      <item>Niko Salamunić</item>
      <item>Josip Crnčić</item>
      <item>Ante Mihojević</item>
      <item>Tonči Gurdulić</item>
      <item>Marko Huljić</item>
      <item>TEXT-PAPIR d.o.o. za trgovinu i usluge</item>
      <item>Vjeko Jakas</item>
      <item>Nikola Grgičević</item>
      <item>Ante Tonči Drinković</item>
      <item>Boris Rubinić</item>
      <item>Boris Carić</item>
      <item>Jakša Radonić</item>
      <item>Juraj Šperka</item>
      <item>Stjepan Hujo Huljić</item>
      <item>Đuro Caratan</item>
      <item>Prošperino Milevčić</item>
      <item>Stjepan Tomislav Huljić</item>
      <item>Blaženko Jakas</item>
      <item>Marko Buratović</item>
      <item>Pavo Bunčuga</item>
      <item>Ivan Makjanić</item>
      <item>Antun Lučić</item>
      <item>Cvjetka Cvita Milevčić</item>
      <item>Braco Jakas</item>
      <item>SLOBODNA DALMACIJA izdavačka i tiskarska djelatnost, dioničko društvo</item>
      <item>Marinko Radonić</item>
      <item>Marin Parun Barbić</item>
      <item>Antun Gurdulić</item>
      <item>Asija Bojanić</item>
      <item>Ante Rubinić</item>
      <item>Mate Antičević</item>
      <item>Jakov Radonić</item>
      <item>ČISTOĆA društvo s ograničenom odgovornošću za obavljanje komunalnih djelatnosti održavanja čistoće i odlaganja komunaln</item>
      <item>Josip Franičević</item>
      <item>Jurko Lučić</item>
      <item>Dražica Vicenca Matković</item>
      <item>Slobodan Radičić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OPĆINA JELSA Jedinstveni upravni odjel</item>
      <item>Zlatko Balić</item>
      <item>Galić Ante</item>
      <item>Dean Prelević, odvjetnik</item>
      <item>Želimir Miletić</item>
      <item>Luči Roić</item>
      <item>AUTOKUĆA BOSNIĆ d.o.o. za trgovinu, servis i remont</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TISKARA MALENICA d.o.o. zastupanog po punomoćniku Jasmin Avdagić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Nada Akrap</item>
      <item>Jasminka Antunović</item>
      <item>Ivan Marijan zastupanog po punomoćniku Zdravko Bojanić</item>
      <item>Nediljka Armanda</item>
      <item>Ana Babić</item>
      <item>Gordana Babić</item>
      <item>Ivan Babić</item>
      <item>Katica Babić</item>
      <item>Jure Bacelj</item>
      <item>Ana Bačić</item>
      <item>Nediljka Bajić</item>
      <item>Žarka Bakotić</item>
      <item>HEP-Operator distribucijskog sustava d.o.o. za distribuciju i opskrbu električne energije</item>
      <item>Marko Baković</item>
      <item>Ivica Ban</item>
      <item>Srđanka Banovac</item>
      <item>Božidar Barać</item>
      <item>Vedran Barbarić</item>
      <item>Marija Barbir</item>
      <item>Petar Barbir</item>
      <item>Anica Baričević</item>
      <item>Rikard Pavlović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LUČKA UPRAVA SPLIT</item>
      <item>Damir Bojčić</item>
      <item>Željko Bojčić</item>
      <item>Denis Boljat</item>
      <item>Srećko Boras</item>
      <item>Robert Borić</item>
      <item>Goran Bosančić</item>
      <item>Pava Botić</item>
      <item>Ljuba Božanić</item>
      <item>PLOVPUT trgovačko društvo s ograničenom odgovornošću za održavanje pomorskih plovnih putova i radijske službe</item>
      <item>Anka Božić</item>
      <item>Anica Božić-Bakušić</item>
      <item>Ivica Bratić</item>
      <item>Nikša Bratić</item>
      <item>Vencislav Brizić</item>
      <item>Zlata Brizić</item>
      <item>Mate Brstilo</item>
      <item>Zora Budimir</item>
      <item>Regionalna veletržnica Benkovac dioničko društvo za trgovinu i usluge "u stečaju"</item>
      <item>Miranda Budiša</item>
      <item>Nediljko Bugarin</item>
      <item>Željka Vučemilović-šimunović</item>
      <item>Gordana Buljević</item>
      <item>Marina Burić</item>
      <item>Mario Buzov</item>
      <item>Đuro Caratan</item>
      <item>MESSER CROATIA PLIN Poduzeće za proizvodnju i prodaju tehničkih plinova d.o.o.</item>
      <item>Toni Caratan</item>
      <item>Boris Carić</item>
      <item>Paulo Carić</item>
      <item>Dinka Cezareo</item>
      <item>Nevenka Cukrov</item>
      <item>Dijana Czwik</item>
      <item>Vinka Čavala</item>
      <item>Silva Černak Lojić</item>
      <item>Diana Čović</item>
      <item>TINA ALATI društvo s ograničenom odgovorošću za trgovinu i usluge</item>
      <item>Ante Čulo</item>
      <item>Blaž Ćapin</item>
      <item>Filip Delać</item>
      <item>Ankica Delić</item>
      <item>Marko Delić</item>
      <item>Nediljka Delić</item>
      <item>Gordana Didak</item>
      <item>Mili Divić</item>
      <item>ZAVOD ZA JAVNO ZDRAVSTVO DR. ANDRIJA ŠTAMPAR</item>
      <item>Ljiljana Dragan Jelušić</item>
      <item>Milka Drlje</item>
      <item>Mato Drmić</item>
      <item>Jozo Družianić</item>
      <item>Stanko Duvančić</item>
      <item>Damir Duvnjak</item>
      <item>Nives Džanko</item>
      <item>Ante Đurđević</item>
      <item>Zagrebačka burza d.d. zastupanog po punomoćniku MAĐARIĆ &amp; LUI - odvjetničko društvo d.o.o.</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METRONET TELEKOMUNIKACIJE d.d. za telekomunikacijske usluge</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RELAX, d.o.o. za proizvodnju i trgovinu</item>
      <item>Ante Jeličić</item>
      <item>Marija Jocić</item>
      <item>Ante Jolić</item>
      <item>Marica Jukić</item>
      <item>Marko Jukić</item>
      <item>Renata Jukić</item>
      <item>Jadranka Jurić</item>
      <item>Marija Jurić</item>
      <item>Ankica Kainić</item>
      <item>MINISTARSTVO GOSPODARSTVA, RAVNETELJSTVO ZA ROBNE ZALIHE zastupanog po punomoćniku ŽUPANIJSKO DRŽAVNO ODVJETNIŠTVO U SPLITU</item>
      <item>Jelena Kalinić</item>
      <item>Petar Kalinić</item>
      <item>Anamarija Kalinić Radović</item>
      <item>Stipan Kamber</item>
      <item>Đuro Kapoši</item>
      <item>Željko Karin</item>
      <item>Marijana Karin Prnjak</item>
      <item>Neda Kasalo</item>
      <item>Zvonimir Kasalo</item>
      <item>Suzana Kašić</item>
      <item>PUĆO d.o.o. za trgovinu, ugostiteljstvo i cestovni prijevoz</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ITEM, d.o.o. informatičke usluge</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ŠKARE TRADE, d.o.o. za trgovinu i ugostiteljstvo</item>
      <item>Željko Marinac</item>
      <item>Božidar Marinković</item>
      <item>Jakov Mateta</item>
      <item>Ivan Matić</item>
      <item>Ružica Matić</item>
      <item>Slavko Matić</item>
      <item>CROATIA osiguranje d.d. FILIJALA SPLIT</item>
      <item>Željko Matić</item>
      <item>Marija Matković</item>
      <item>Ivan Melvan</item>
      <item>Nikola Midenjak</item>
      <item>Pere Mihanović</item>
      <item>Ana Mikulić</item>
      <item>Mate Mikulić</item>
      <item>Ivan Milaković</item>
      <item>MIRJANA BARIĆ</item>
      <item>Ivan Milanović</item>
      <item>Zorka Miletić</item>
      <item>Milan Miljuš</item>
      <item>Đorđe Mirčetić</item>
      <item>Tonči Mišković</item>
      <item>Ana Moro</item>
      <item>Slavko Moro</item>
      <item>Tomi Moscatello</item>
      <item>Marija Munitić</item>
      <item>MILENKO BUŠLJETA</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MILICA UGARKOVIĆ</item>
      <item>Ivan Pažanin</item>
      <item>Luka Peko</item>
      <item>Neda Penga</item>
      <item>Ante Perko</item>
      <item>Ivana Perko</item>
      <item>Gordana Perković</item>
      <item>Marica Perković</item>
      <item>Nediljko Perković</item>
      <item>SREDIŠNJE KLIRINŠKO DEPOZITARNO DRUŠTVO, dioničko društvo</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Agencija za upravljanje državnom imovinom</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COMENG, društvo s ograničenom odgovornošću za informatički inženjering</item>
      <item>Ivan Sarić</item>
      <item>Marija Sedlar</item>
      <item>Ljubica Sekelez</item>
      <item>Kristina Serdarević</item>
      <item>Aleksandra Sever-Muhar</item>
      <item>Boško Sikavica</item>
      <item>Snježana Sikavica</item>
      <item>Dragan Simić</item>
      <item>Tanja Sinovčić</item>
      <item>Ljiljana Sirić</item>
      <item>FABIJAN PERONJA zastupanog po punomoćniku KRUNO PERONJA</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HP - Hrvatska pošta d.d.</item>
      <item>Ljubica Škopljanac</item>
      <item>Milica Špar</item>
      <item>Eleana Šubat</item>
      <item>Ivan Šuljug</item>
      <item>Vesna Šunjić</item>
      <item>Ljubica Tarle</item>
      <item>Nada Teklić</item>
      <item>Lada Terzić</item>
      <item>Ivan Tomić</item>
      <item>GRAFOPLEX, društvo s ograničenom odgovornošću, za trgovinu i usluge</item>
      <item>Ivan Topić</item>
      <item>Jelica Topić</item>
      <item>Tvrtko Topić</item>
      <item>Anđelka Torlak</item>
      <item>Ivan Torlak</item>
      <item>Marko Torlak</item>
      <item>Damir Tot</item>
      <item>AMEROPA AG zastupanog po punomoćniku Odvjetničko društvo Hanžeković &amp; Partneri društvo s ograničenom odgovornošću</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HEP-Operator distribucijskog sustava d.o.o. za distribuciju i opskrbu električne energije</item>
      <item>Zora Vuković</item>
      <item>Ivan Vukušić</item>
      <item>Jadran Vukušić</item>
      <item>Nevenka Vukušić</item>
      <item>Vjera Vukušić</item>
      <item>Zvonimir Vukušić</item>
      <item>Nevenka Vuleta</item>
      <item>Financijska agencija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NIKOLA LACMANOVIĆ zastupanog po punomoćniku DORIS KOŠTA</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VODOVOD I KANALIZACIJA, društvo s ograničenom odgovornošću za vodoopskrbu, odvodnju i pročišćavanje otpadnih voda</item>
      <item>Neda-lidia Buljević</item>
      <item>Ivan Bugarin</item>
      <item>Maja Bučić</item>
      <item>Mira Božić</item>
      <item>Sandra Borić</item>
      <item>Marija Davidović</item>
      <item>Petar Adjanski</item>
      <item>Ana Čatlak</item>
      <item>Marinko Buškulić</item>
      <item>Marinko Galić</item>
      <item>JELKOM, društvo s ograničenom odgovornošću za komunalnu djelatnost</item>
      <item>Luca Gabela</item>
      <item>Tomislav Frankić</item>
      <item>Elias Erceg</item>
      <item>Jakov Elez</item>
      <item>Sretan Bajalo</item>
      <item>Mario Tomić</item>
      <item>Ranko Vuleta</item>
      <item>Zlatko Balić</item>
      <item>Boško Barać</item>
      <item>Milan Vukić</item>
      <item>DALMACIJAVINO d.d. za proizvodnju i promet alkoholnih i bezalkoholnih pića "u stečaju"</item>
      <item>Mara Vukorepa</item>
      <item>Bare Vujina</item>
      <item>Milenko Bašić</item>
      <item>Diana Blažević</item>
      <item>Jozo Bogić</item>
      <item>Stjepko Bojanić</item>
      <item>Miroslav Trečić</item>
      <item>Neda Tukić</item>
      <item>Vinka Ukić</item>
      <item>Mira Velić</item>
      <item>EUROLEASING d.o.o. zastupanog po punomoćniku Grgić &amp; Partneri odvjetničko društvo j.t.d.</item>
      <item>Ivan Vrdoljak</item>
      <item>Iva Vrdoljak</item>
      <item>Dražen Todorović</item>
      <item>Dubravka Stojanovska</item>
      <item>Josip Strniša</item>
      <item>Ivica Sviličić</item>
      <item>Ana Rogošić</item>
      <item>Ivica Stipinović</item>
      <item>Darko Topić</item>
      <item>Marija Trečić</item>
      <item>Rino Barbić, odvjetnik</item>
      <item>Milica Zorić</item>
      <item>Ivo Rajčić</item>
      <item>Ivan Radoš</item>
      <item>Željka Vučemilović-šimunović</item>
      <item>Slaven Tukić</item>
      <item>Bartul Barišić</item>
      <item>Tajana Domazet</item>
      <item>Velinka Runjić</item>
      <item>Niko Dujić</item>
      <item>Teo Mandić</item>
      <item>HVARSKI VODOVOD d.o.o. zastupanog po punomoćniku Rino Barbić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IVAN MILAT</item>
      <item>Joško Pavlov</item>
      <item>Tina Trajković</item>
      <item>Nada Dujmić</item>
      <item>Nada Baković</item>
      <item>Marija Duvančić</item>
      <item>DIONOVA - DIONA d.o.o.</item>
      <item>TEHNOPLAST d.o.o. za građevinarstvo, trgovinu, ugostiteljstvo, turizam i uslužne djelatnosti</item>
      <item>VIPnet, društvo s ograničenom odgovornošću za usluge javnih telekomunikacija</item>
      <item>BILIĆ-ERIĆ d.o.o. za privatnu zaštitu</item>
      <item>GRAD DRNIŠ</item>
      <item>DALMACIJAVINO - ZAGREB društvo sograničenom odgovornošću za trgovinu, ugostiteljstvo i prijevoz</item>
    </izvorni_sadrzaj>
    <derivirana_varijabla naziv="DomainObject.Predmet.StrankaListFormated_1">
      <item>Carinska uprava</item>
      <item>Općinski sud u Starom Gradu - ZK odjel</item>
      <item>REPUBLIKA HRVATSKA zastupanog po punomoćniku ŽUPANIJSKO DRŽAVNO ODVJETNIŠTVO U SPLITU</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LUKA dioničko društvo</item>
      <item>Hrvatske vode, pravna osoba za upravljanje vodama</item>
      <item>MANTIS, d.o.o. za trgovinu i usluge</item>
      <item>NARODNI TRGOVAČKI LANAC d.o.o. za trgovinu i usluge</item>
      <item>BASLER OSIGURANJE ZAGREB dioničko društvo za osiguranje</item>
      <item>Vinko Paina</item>
      <item>TRANSADRIA, međunarodna špedicija d. d. u stečaju</item>
      <item>RAD, d.o.o. za vodoopskrbu i ostale komunalne djelatnosti</item>
      <item>Hrvatska radiotelevizija</item>
      <item>ZAGREBAČKI HOLDING, društvo s ograničenom odgovornošću za javni prijevoz, opskrbu vodom, održavanje čistoće, putnička a</item>
      <item>BRODOMERKUR trgovina i usluge, dioničko društvo</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HEP-Operator distribucijskog sustava d.o.o. za distribuciju i opskrbu električne energije ELEKTRA ŠIBENI</item>
      <item>Ivica Bašić zastupanog po punomoćniku Mijo Jeličić</item>
      <item>OTIS DIZALA, društvo s ograničenom odgovornošću za proizvodnju, montažu, remont i održavanje dizala</item>
      <item>Tedi-Tadija Maroević</item>
      <item>Ivo Družević</item>
      <item>Jakica Lupi</item>
      <item>Antun Pavičić</item>
      <item>Cvjetko Matković</item>
      <item>Ivo Roić</item>
      <item>Joza Bratanić</item>
      <item>Mara Jukić zastupanog po punomoćniku Mijo Jeličić</item>
      <item>Juraj Pavičić</item>
      <item>Fabijan Roić</item>
      <item>Josip Kovačević</item>
      <item>Marinko Dužević</item>
      <item>Pero Dulčić Sušak</item>
      <item>Mihovil-Mile Pavičić</item>
      <item>Nikša Dužević</item>
      <item>Katica Kovačević</item>
      <item>Vjekoslav Radonić</item>
      <item>Ivan Tadić</item>
      <item>GASTRO GRUPA d.o.o. za trgovinu i usluge</item>
      <item>Duško Pavičić Ivelja</item>
      <item>Margarita Radonić</item>
      <item>Ivan Tadić Šilo</item>
      <item>Louis Petrić</item>
      <item>Margarita Marica Stančić</item>
      <item>Matko Carić</item>
      <item>Vinko Lupi</item>
      <item>Tomi Moscatello</item>
      <item>AUTO HRVATSKA dioničko društvo</item>
      <item>Milovan Kombura</item>
      <item>Tadija Moškatelo</item>
      <item>Dinko Pavičić Tribunol</item>
      <item>Jelisava Pavičić</item>
      <item>Damir Petrić</item>
      <item>Tonči Šurjak</item>
      <item>Ivica Ljubić</item>
      <item>Ivica Pavičić</item>
      <item>Nikola Vodanović</item>
      <item>Marinko Sanseović</item>
      <item>Mijo Mili Pavičić</item>
      <item>Ivan Tadić</item>
      <item>Vinko Maroević</item>
      <item>Nikola Haladić</item>
      <item>Marija Vodanović</item>
      <item>Ivan Buratović</item>
      <item>JADRANSKO OSIGURANJE d.d. zastupanog po punomoćniku Grgić &amp; Partneri odvjetničko društvo j.t.d.</item>
      <item>Jakov Fredotović</item>
      <item>Miljenko Srhoj</item>
      <item>Cvjetko Buratović</item>
      <item>Luka Šurjak</item>
      <item>Nikola Buratović</item>
      <item>Tonko Maroević</item>
      <item>Ivan Miloš Mile</item>
      <item>Nikola Buratović</item>
      <item>Pavao Čubre</item>
      <item>CITY EX d.o.o. za prijenos poslovne dokumentacije zastupanog po punomoćniku Antonio Zujić</item>
      <item>Luka Franetović</item>
      <item>Nikola Stipišić</item>
      <item>Janez Jelušić</item>
      <item>Nikola Sansević</item>
      <item>Ivo Pavičić</item>
      <item>Prošper Moškatelo</item>
      <item>Dinko Račić</item>
      <item>Neno Šoljan</item>
      <item>Hrvatski Telekom d.d.</item>
      <item>Luka Stančić</item>
      <item>Ivan Moškatelo</item>
      <item>Vjekoslav Bogdanić</item>
      <item>Nikola Šimunović</item>
      <item>Petro Šoljan</item>
      <item>Mirko Radonić</item>
      <item>Juraj Dužević</item>
      <item>Antun Sansević</item>
      <item>Ruža Roić</item>
      <item>CODEX SORTIUM društvo s ograničenom odgovornošću za pružanje kompleksnih konzalting usluga</item>
      <item>Matilda Buratović</item>
      <item>Jakov Tresić</item>
      <item>Antun Vodanović Stariji</item>
      <item>Dražica Matković Ljubo</item>
      <item>SUNCE osiguranje d.d.</item>
      <item>Juraj Moškatelo Stariji</item>
      <item>Ivo Bojanić</item>
      <item>Vinko Moškatelo</item>
      <item>Rade Čavić</item>
      <item>Cvjetko Miličić</item>
      <item>Mila Franetović Dužević</item>
      <item>Juraj Tomi Moškatelo</item>
      <item>Meri Petrić</item>
      <item>Jure Moškatelo</item>
      <item>Damir Šurjak</item>
      <item>Nikša Moškatelo</item>
      <item>Ivo Šurjak</item>
      <item>Marija Trbuhović</item>
      <item>Ivo Račić Kapetanić</item>
      <item>Stjepan Jerković</item>
      <item>Fabijan Kunčić</item>
      <item>File Vranković</item>
      <item>Luka Moškatelo</item>
      <item>Ljubica Stipišić</item>
      <item>ČISTOĆA d.o.o. za komunalnu djelatnost, održavanje čistoće i odlaganje komunalnog otpada</item>
      <item>Jakov Račić</item>
      <item>Lenka Roić</item>
      <item>Margarita Stančić</item>
      <item>Mili Razović</item>
      <item>Fabijan Dužević</item>
      <item>Tonko Ivčević Bakulić</item>
      <item>Vinko Palaversić</item>
      <item>Boris Borović</item>
      <item>HRVATSKA IZVJEŠTAJNA NOVINSKA AGENCIJA</item>
      <item>Lucija Milatić-Bričolić</item>
      <item>Kata Duboković</item>
      <item>Dušan Salamunić</item>
      <item>Niko Salamunić</item>
      <item>Josip Crnčić</item>
      <item>Ante Mihojević</item>
      <item>Tonči Gurdulić</item>
      <item>Marko Huljić</item>
      <item>TEXT-PAPIR d.o.o. za trgovinu i usluge</item>
      <item>Vjeko Jakas</item>
      <item>Nikola Grgičević</item>
      <item>Ante Tonči Drinković</item>
      <item>Boris Rubinić</item>
      <item>Boris Carić</item>
      <item>Jakša Radonić</item>
      <item>Juraj Šperka</item>
      <item>Stjepan Hujo Huljić</item>
      <item>Đuro Caratan</item>
      <item>Prošperino Milevčić</item>
      <item>Stjepan Tomislav Huljić</item>
      <item>Blaženko Jakas</item>
      <item>Marko Buratović</item>
      <item>Pavo Bunčuga</item>
      <item>Ivan Makjanić</item>
      <item>Antun Lučić</item>
      <item>Cvjetka Cvita Milevčić</item>
      <item>Braco Jakas</item>
      <item>SLOBODNA DALMACIJA izdavačka i tiskarska djelatnost, dioničko društvo</item>
      <item>Marinko Radonić</item>
      <item>Marin Parun Barbić</item>
      <item>Antun Gurdulić</item>
      <item>Asija Bojanić</item>
      <item>Ante Rubinić</item>
      <item>Mate Antičević</item>
      <item>Jakov Radonić</item>
      <item>ČISTOĆA društvo s ograničenom odgovornošću za obavljanje komunalnih djelatnosti održavanja čistoće i odlaganja komunaln</item>
      <item>Josip Franičević</item>
      <item>Jurko Lučić</item>
      <item>Dražica Vicenca Matković</item>
      <item>Slobodan Radičić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OPĆINA JELSA Jedinstveni upravni odjel</item>
      <item>Zlatko Balić</item>
      <item>Galić Ante</item>
      <item>Dean Prelević, odvjetnik</item>
      <item>Želimir Miletić</item>
      <item>Luči Roić</item>
      <item>AUTOKUĆA BOSNIĆ d.o.o. za trgovinu, servis i remont</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TISKARA MALENICA d.o.o. zastupanog po punomoćniku Jasmin Avdagić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Nada Akrap</item>
      <item>Jasminka Antunović</item>
      <item>Ivan Marijan zastupanog po punomoćniku Zdravko Bojanić</item>
      <item>Nediljka Armanda</item>
      <item>Ana Babić</item>
      <item>Gordana Babić</item>
      <item>Ivan Babić</item>
      <item>Katica Babić</item>
      <item>Jure Bacelj</item>
      <item>Ana Bačić</item>
      <item>Nediljka Bajić</item>
      <item>Žarka Bakotić</item>
      <item>HEP-Operator distribucijskog sustava d.o.o. za distribuciju i opskrbu električne energije</item>
      <item>Marko Baković</item>
      <item>Ivica Ban</item>
      <item>Srđanka Banovac</item>
      <item>Božidar Barać</item>
      <item>Vedran Barbarić</item>
      <item>Marija Barbir</item>
      <item>Petar Barbir</item>
      <item>Anica Baričević</item>
      <item>Rikard Pavlović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LUČKA UPRAVA SPLIT</item>
      <item>Damir Bojčić</item>
      <item>Željko Bojčić</item>
      <item>Denis Boljat</item>
      <item>Srećko Boras</item>
      <item>Robert Borić</item>
      <item>Goran Bosančić</item>
      <item>Pava Botić</item>
      <item>Ljuba Božanić</item>
      <item>PLOVPUT trgovačko društvo s ograničenom odgovornošću za održavanje pomorskih plovnih putova i radijske službe</item>
      <item>Anka Božić</item>
      <item>Anica Božić-Bakušić</item>
      <item>Ivica Bratić</item>
      <item>Nikša Bratić</item>
      <item>Vencislav Brizić</item>
      <item>Zlata Brizić</item>
      <item>Mate Brstilo</item>
      <item>Zora Budimir</item>
      <item>Regionalna veletržnica Benkovac dioničko društvo za trgovinu i usluge "u stečaju"</item>
      <item>Miranda Budiša</item>
      <item>Nediljko Bugarin</item>
      <item>Željka Vučemilović-šimunović</item>
      <item>Gordana Buljević</item>
      <item>Marina Burić</item>
      <item>Mario Buzov</item>
      <item>Đuro Caratan</item>
      <item>MESSER CROATIA PLIN Poduzeće za proizvodnju i prodaju tehničkih plinova d.o.o.</item>
      <item>Toni Caratan</item>
      <item>Boris Carić</item>
      <item>Paulo Carić</item>
      <item>Dinka Cezareo</item>
      <item>Nevenka Cukrov</item>
      <item>Dijana Czwik</item>
      <item>Vinka Čavala</item>
      <item>Silva Černak Lojić</item>
      <item>Diana Čović</item>
      <item>TINA ALATI društvo s ograničenom odgovorošću za trgovinu i usluge</item>
      <item>Ante Čulo</item>
      <item>Blaž Ćapin</item>
      <item>Filip Delać</item>
      <item>Ankica Delić</item>
      <item>Marko Delić</item>
      <item>Nediljka Delić</item>
      <item>Gordana Didak</item>
      <item>Mili Divić</item>
      <item>ZAVOD ZA JAVNO ZDRAVSTVO DR. ANDRIJA ŠTAMPAR</item>
      <item>Ljiljana Dragan Jelušić</item>
      <item>Milka Drlje</item>
      <item>Mato Drmić</item>
      <item>Jozo Družianić</item>
      <item>Stanko Duvančić</item>
      <item>Damir Duvnjak</item>
      <item>Nives Džanko</item>
      <item>Ante Đurđević</item>
      <item>Zagrebačka burza d.d. zastupanog po punomoćniku MAĐARIĆ &amp; LUI - odvjetničko društvo d.o.o.</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METRONET TELEKOMUNIKACIJE d.d. za telekomunikacijske usluge</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RELAX, d.o.o. za proizvodnju i trgovinu</item>
      <item>Ante Jeličić</item>
      <item>Marija Jocić</item>
      <item>Ante Jolić</item>
      <item>Marica Jukić</item>
      <item>Marko Jukić</item>
      <item>Renata Jukić</item>
      <item>Jadranka Jurić</item>
      <item>Marija Jurić</item>
      <item>Ankica Kainić</item>
      <item>MINISTARSTVO GOSPODARSTVA, RAVNETELJSTVO ZA ROBNE ZALIHE zastupanog po punomoćniku ŽUPANIJSKO DRŽAVNO ODVJETNIŠTVO U SPLITU</item>
      <item>Jelena Kalinić</item>
      <item>Petar Kalinić</item>
      <item>Anamarija Kalinić Radović</item>
      <item>Stipan Kamber</item>
      <item>Đuro Kapoši</item>
      <item>Željko Karin</item>
      <item>Marijana Karin Prnjak</item>
      <item>Neda Kasalo</item>
      <item>Zvonimir Kasalo</item>
      <item>Suzana Kašić</item>
      <item>PUĆO d.o.o. za trgovinu, ugostiteljstvo i cestovni prijevoz</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ITEM, d.o.o. informatičke usluge</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ŠKARE TRADE, d.o.o. za trgovinu i ugostiteljstvo</item>
      <item>Željko Marinac</item>
      <item>Božidar Marinković</item>
      <item>Jakov Mateta</item>
      <item>Ivan Matić</item>
      <item>Ružica Matić</item>
      <item>Slavko Matić</item>
      <item>CROATIA osiguranje d.d. FILIJALA SPLIT</item>
      <item>Željko Matić</item>
      <item>Marija Matković</item>
      <item>Ivan Melvan</item>
      <item>Nikola Midenjak</item>
      <item>Pere Mihanović</item>
      <item>Ana Mikulić</item>
      <item>Mate Mikulić</item>
      <item>Ivan Milaković</item>
      <item>MIRJANA BARIĆ</item>
      <item>Ivan Milanović</item>
      <item>Zorka Miletić</item>
      <item>Milan Miljuš</item>
      <item>Đorđe Mirčetić</item>
      <item>Tonči Mišković</item>
      <item>Ana Moro</item>
      <item>Slavko Moro</item>
      <item>Tomi Moscatello</item>
      <item>Marija Munitić</item>
      <item>MILENKO BUŠLJETA</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MILICA UGARKOVIĆ</item>
      <item>Ivan Pažanin</item>
      <item>Luka Peko</item>
      <item>Neda Penga</item>
      <item>Ante Perko</item>
      <item>Ivana Perko</item>
      <item>Gordana Perković</item>
      <item>Marica Perković</item>
      <item>Nediljko Perković</item>
      <item>SREDIŠNJE KLIRINŠKO DEPOZITARNO DRUŠTVO, dioničko društvo</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Agencija za upravljanje državnom imovinom</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COMENG, društvo s ograničenom odgovornošću za informatički inženjering</item>
      <item>Ivan Sarić</item>
      <item>Marija Sedlar</item>
      <item>Ljubica Sekelez</item>
      <item>Kristina Serdarević</item>
      <item>Aleksandra Sever-Muhar</item>
      <item>Boško Sikavica</item>
      <item>Snježana Sikavica</item>
      <item>Dragan Simić</item>
      <item>Tanja Sinovčić</item>
      <item>Ljiljana Sirić</item>
      <item>FABIJAN PERONJA zastupanog po punomoćniku KRUNO PERONJA</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HP - Hrvatska pošta d.d.</item>
      <item>Ljubica Škopljanac</item>
      <item>Milica Špar</item>
      <item>Eleana Šubat</item>
      <item>Ivan Šuljug</item>
      <item>Vesna Šunjić</item>
      <item>Ljubica Tarle</item>
      <item>Nada Teklić</item>
      <item>Lada Terzić</item>
      <item>Ivan Tomić</item>
      <item>GRAFOPLEX, društvo s ograničenom odgovornošću, za trgovinu i usluge</item>
      <item>Ivan Topić</item>
      <item>Jelica Topić</item>
      <item>Tvrtko Topić</item>
      <item>Anđelka Torlak</item>
      <item>Ivan Torlak</item>
      <item>Marko Torlak</item>
      <item>Damir Tot</item>
      <item>AMEROPA AG zastupanog po punomoćniku Odvjetničko društvo Hanžeković &amp; Partneri društvo s ograničenom odgovornošću</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HEP-Operator distribucijskog sustava d.o.o. za distribuciju i opskrbu električne energije</item>
      <item>Zora Vuković</item>
      <item>Ivan Vukušić</item>
      <item>Jadran Vukušić</item>
      <item>Nevenka Vukušić</item>
      <item>Vjera Vukušić</item>
      <item>Zvonimir Vukušić</item>
      <item>Nevenka Vuleta</item>
      <item>Financijska agencija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NIKOLA LACMANOVIĆ zastupanog po punomoćniku DORIS KOŠTA</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VODOVOD I KANALIZACIJA, društvo s ograničenom odgovornošću za vodoopskrbu, odvodnju i pročišćavanje otpadnih voda</item>
      <item>Neda-lidia Buljević</item>
      <item>Ivan Bugarin</item>
      <item>Maja Bučić</item>
      <item>Mira Božić</item>
      <item>Sandra Borić</item>
      <item>Marija Davidović</item>
      <item>Petar Adjanski</item>
      <item>Ana Čatlak</item>
      <item>Marinko Buškulić</item>
      <item>Marinko Galić</item>
      <item>JELKOM, društvo s ograničenom odgovornošću za komunalnu djelatnost</item>
      <item>Luca Gabela</item>
      <item>Tomislav Frankić</item>
      <item>Elias Erceg</item>
      <item>Jakov Elez</item>
      <item>Sretan Bajalo</item>
      <item>Mario Tomić</item>
      <item>Ranko Vuleta</item>
      <item>Zlatko Balić</item>
      <item>Boško Barać</item>
      <item>Milan Vukić</item>
      <item>DALMACIJAVINO d.d. za proizvodnju i promet alkoholnih i bezalkoholnih pića "u stečaju"</item>
      <item>Mara Vukorepa</item>
      <item>Bare Vujina</item>
      <item>Milenko Bašić</item>
      <item>Diana Blažević</item>
      <item>Jozo Bogić</item>
      <item>Stjepko Bojanić</item>
      <item>Miroslav Trečić</item>
      <item>Neda Tukić</item>
      <item>Vinka Ukić</item>
      <item>Mira Velić</item>
      <item>EUROLEASING d.o.o. zastupanog po punomoćniku Grgić &amp; Partneri odvjetničko društvo j.t.d.</item>
      <item>Ivan Vrdoljak</item>
      <item>Iva Vrdoljak</item>
      <item>Dražen Todorović</item>
      <item>Dubravka Stojanovska</item>
      <item>Josip Strniša</item>
      <item>Ivica Sviličić</item>
      <item>Ana Rogošić</item>
      <item>Ivica Stipinović</item>
      <item>Darko Topić</item>
      <item>Marija Trečić</item>
      <item>Rino Barbić, odvjetnik</item>
      <item>Milica Zorić</item>
      <item>Ivo Rajčić</item>
      <item>Ivan Radoš</item>
      <item>Željka Vučemilović-šimunović</item>
      <item>Slaven Tukić</item>
      <item>Bartul Barišić</item>
      <item>Tajana Domazet</item>
      <item>Velinka Runjić</item>
      <item>Niko Dujić</item>
      <item>Teo Mandić</item>
      <item>HVARSKI VODOVOD d.o.o. zastupanog po punomoćniku Rino Barbić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IVAN MILAT</item>
      <item>Joško Pavlov</item>
      <item>Tina Trajković</item>
      <item>Nada Dujmić</item>
      <item>Nada Baković</item>
      <item>Marija Duvančić</item>
      <item>DIONOVA - DIONA d.o.o.</item>
      <item>TEHNOPLAST d.o.o. za građevinarstvo, trgovinu, ugostiteljstvo, turizam i uslužne djelatnosti</item>
      <item>VIPnet, društvo s ograničenom odgovornošću za usluge javnih telekomunikacija</item>
      <item>BILIĆ-ERIĆ d.o.o. za privatnu zaštitu</item>
      <item>GRAD DRNIŠ</item>
      <item>DALMACIJAVINO - ZAGREB društvo sograničenom odgovornošću za trgovinu, ugostiteljstvo i prijevoz</item>
    </derivirana_varijabla>
  </DomainObject.Predmet.StrankaListFormated>
  <DomainObject.Predmet.StrankaListFormatedOIB>
    <izvorni_sadrzaj>
      <item>Carinska uprava, OIB 18683136487</item>
      <item>Općinski sud u Starom Gradu - ZK odjel</item>
      <item>REPUBLIKA HRVATSKA, OIB 18683136487 zastupanog po punomoćniku ŽUPANIJSKO DRŽAVNO ODVJETNIŠTVO U SPLITU</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LUKA dioničko društvo, OIB 34440814040</item>
      <item>Hrvatske vode, pravna osoba za upravljanje vodama, OIB 28921383001</item>
      <item>MANTIS, d.o.o. za trgovinu i usluge, OIB 41274793973</item>
      <item>NARODNI TRGOVAČKI LANAC d.o.o. za trgovinu i usluge, OIB 78344221376</item>
      <item>BASLER OSIGURANJE ZAGREB dioničko društvo za osiguranje, OIB 59706054982</item>
      <item>Vinko Paina, OIB 51203688235</item>
      <item>TRANSADRIA, međunarodna špedicija d. d. u stečaju, OIB 47965841018</item>
      <item>RAD, d.o.o. za vodoopskrbu i ostale komunalne djelatnosti, OIB 71304592430</item>
      <item>Hrvatska radiotelevizija, OIB 68419124305</item>
      <item>ZAGREBAČKI HOLDING, društvo s ograničenom odgovornošću za javni prijevoz, opskrbu vodom, održavanje čistoće, putnička a, OIB 85584865987</item>
      <item>BRODOMERKUR trgovina i usluge, dioničko društvo, OIB 33956120458</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HEP-Operator distribucijskog sustava d.o.o. za distribuciju i opskrbu električne energije ELEKTRA ŠIBENI, OIB 46830600751</item>
      <item>Ivica Bašić, OIB 14595893401 zastupanog po punomoćniku Mijo Jeličić</item>
      <item>OTIS DIZALA, društvo s ograničenom odgovornošću za proizvodnju, montažu, remont i održavanje dizala, OIB 76080865307</item>
      <item>Tedi-Tadija Maroević, OIB 75901351091</item>
      <item>Ivo Družević, OIB 59608054089</item>
      <item>Jakica Lupi, OIB 73236308888</item>
      <item>Antun Pavičić, OIB 65866256737</item>
      <item>Cvjetko Matković, OIB 10443683019</item>
      <item>Ivo Roić, OIB 73872839985</item>
      <item>Joza Bratanić, OIB 08011374888</item>
      <item>Mara Jukić, OIB 37710339746 zastupanog po punomoćniku Mijo Jeličić</item>
      <item>Juraj Pavičić, OIB 09529542053</item>
      <item>Fabijan Roić, OIB 55646544786</item>
      <item>Josip Kovačević, OIB 24407104693</item>
      <item>Marinko Dužević, OIB 12242231071</item>
      <item>Pero Dulčić Sušak, OIB 55533277123</item>
      <item>Mihovil-Mile Pavičić, OIB 24835949834</item>
      <item>Nikša Dužević, OIB 66241675982</item>
      <item>Katica Kovačević, OIB 33120980772</item>
      <item>Vjekoslav Radonić, OIB 33204721839</item>
      <item>Ivan Tadić, OIB 00384008152</item>
      <item>GASTRO GRUPA d.o.o. za trgovinu i usluge, OIB 39228456312</item>
      <item>Duško Pavičić Ivelja, OIB 25982798589</item>
      <item>Margarita Radonić, OIB 28025722533</item>
      <item>Ivan Tadić Šilo, OIB 70114227603</item>
      <item>Louis Petrić, OIB 16074465250</item>
      <item>Margarita Marica Stančić, OIB 08101100980</item>
      <item>Matko Carić, OIB 35189247498</item>
      <item>Vinko Lupi, OIB 35451219902</item>
      <item>Tomi Moscatello, OIB 28508820612</item>
      <item>AUTO HRVATSKA dioničko društvo, OIB 32709834358</item>
      <item>Milovan Kombura, OIB 30770175855</item>
      <item>Tadija Moškatelo, OIB 31188799731</item>
      <item>Dinko Pavičić Tribunol, OIB 99243667034</item>
      <item>Jelisava Pavičić, OIB 83980708087</item>
      <item>Damir Petrić, OIB 86091667582</item>
      <item>Tonči Šurjak, OIB 60785268681</item>
      <item>Ivica Ljubić, OIB 56655610557</item>
      <item>Ivica Pavičić, OIB 72332556277</item>
      <item>Nikola Vodanović, OIB 74845370223</item>
      <item>Marinko Sanseović, OIB 45513941394</item>
      <item>Mijo Mili Pavičić, OIB 88915921313</item>
      <item>Ivan Tadić, OIB 70114227603</item>
      <item>Vinko Maroević, OIB 76848533915</item>
      <item>Nikola Haladić, OIB 44890767273</item>
      <item>Marija Vodanović, OIB 55757464937</item>
      <item>Ivan Buratović, OIB 47859397279</item>
      <item>JADRANSKO OSIGURANJE d.d., OIB 94472454976 zastupanog po punomoćniku Grgić &amp; Partneri odvjetničko društvo j.t.d.</item>
      <item>Jakov Fredotović, OIB 46839149373</item>
      <item>Miljenko Srhoj, OIB 83488729434</item>
      <item>Cvjetko Buratović, OIB 68271062216</item>
      <item>Luka Šurjak, OIB 94878152360</item>
      <item>Nikola Buratović, OIB 83296807791</item>
      <item>Tonko Maroević, OIB 09539101243</item>
      <item>Ivan Miloš Mile, OIB 62291039145</item>
      <item>Nikola Buratović, OIB 63461897206</item>
      <item>Pavao Čubre, OIB 53903728630</item>
      <item>CITY EX d.o.o. za prijenos poslovne dokumentacije, OIB 99406899243 zastupanog po punomoćniku Antonio Zujić</item>
      <item>Luka Franetović, OIB 70961784599</item>
      <item>Nikola Stipišić, OIB 40730811746</item>
      <item>Janez Jelušić, OIB 53424861114</item>
      <item>Nikola Sansević, OIB 77925554696</item>
      <item>Ivo Pavičić, OIB 10571584537</item>
      <item>Prošper Moškatelo, OIB 30735770287</item>
      <item>Dinko Račić, OIB 02437704848</item>
      <item>Neno Šoljan, OIB 04419572654</item>
      <item>Hrvatski Telekom d.d., OIB 81793146560</item>
      <item>Luka Stančić, OIB 91475365556</item>
      <item>Ivan Moškatelo, OIB 16048013538</item>
      <item>Vjekoslav Bogdanić, OIB 94391191426</item>
      <item>Nikola Šimunović, OIB 24630749503</item>
      <item>Petro Šoljan, OIB 76350894229</item>
      <item>Mirko Radonić, OIB 28025722533</item>
      <item>Juraj Dužević, OIB 99909425440</item>
      <item>Antun Sansević, OIB 80183811492</item>
      <item>Ruža Roić, OIB 27524265061</item>
      <item>CODEX SORTIUM društvo s ograničenom odgovornošću za pružanje kompleksnih konzalting usluga, OIB 83918065246</item>
      <item>Matilda Buratović, OIB 24198956638</item>
      <item>Jakov Tresić, OIB 60663993622</item>
      <item>Antun Vodanović Stariji, OIB 43563335947</item>
      <item>Dražica Matković Ljubo, OIB 38484140872</item>
      <item>SUNCE osiguranje d.d., OIB 12012147571</item>
      <item>Juraj Moškatelo Stariji, OIB 12577877147</item>
      <item>Ivo Bojanić, OIB 00897882683</item>
      <item>Vinko Moškatelo, OIB 57771107058</item>
      <item>Rade Čavić, OIB 74420229729</item>
      <item>Cvjetko Miličić, OIB 44230808110</item>
      <item>Mila Franetović Dužević, OIB 02539671010</item>
      <item>Juraj Tomi Moškatelo, OIB 80968217347</item>
      <item>Meri Petrić, OIB 49953370209</item>
      <item>Jure Moškatelo, OIB 82967525191</item>
      <item>Damir Šurjak, OIB 27457530614</item>
      <item>Nikša Moškatelo, OIB 98307576243</item>
      <item>Ivo Šurjak, OIB 90776404563</item>
      <item>Marija Trbuhović, OIB 38712300010</item>
      <item>Ivo Račić Kapetanić, OIB 70008404713</item>
      <item>Stjepan Jerković, OIB 25876380285</item>
      <item>Fabijan Kunčić, OIB 51005536058</item>
      <item>File Vranković, OIB 44132340384</item>
      <item>Luka Moškatelo, OIB 37611216898</item>
      <item>Ljubica Stipišić, OIB 53136752678</item>
      <item>ČISTOĆA d.o.o. za komunalnu djelatnost, održavanje čistoće i odlaganje komunalnog otpada, OIB 16912997621</item>
      <item>Jakov Račić, OIB 31621777587</item>
      <item>Lenka Roić, OIB 57371012596</item>
      <item>Margarita Stančić, OIB 77283348907</item>
      <item>Mili Razović, OIB 03291272208</item>
      <item>Fabijan Dužević, OIB 65516171063</item>
      <item>Tonko Ivčević Bakulić, OIB 62293366608</item>
      <item>Vinko Palaversić, OIB 66878442541</item>
      <item>Boris Borović, OIB 51193036454</item>
      <item>HRVATSKA IZVJEŠTAJNA NOVINSKA AGENCIJA, OIB 41387373932</item>
      <item>Lucija Milatić-Bričolić, OIB 72454967005</item>
      <item>Kata Duboković, OIB 93006547119</item>
      <item>Dušan Salamunić, OIB 67690387290</item>
      <item>Niko Salamunić, OIB 76231208532</item>
      <item>Josip Crnčić, OIB 78272535399</item>
      <item>Ante Mihojević, OIB 08852465695</item>
      <item>Tonči Gurdulić, OIB 88962507191</item>
      <item>Marko Huljić, OIB 99873701212</item>
      <item>TEXT-PAPIR d.o.o. za trgovinu i usluge, OIB 45878059290</item>
      <item>Vjeko Jakas, OIB 99530955280</item>
      <item>Nikola Grgičević, OIB 72806517394</item>
      <item>Ante Tonči Drinković, OIB 92836065068</item>
      <item>Boris Rubinić, OIB 69242251733</item>
      <item>Boris Carić, OIB 46466426123</item>
      <item>Jakša Radonić, OIB 11727504421</item>
      <item>Juraj Šperka, OIB 79176257167</item>
      <item>Stjepan Hujo Huljić, OIB 06947019866</item>
      <item>Đuro Caratan, OIB 81898965125</item>
      <item>Prošperino Milevčić, OIB 45533211549</item>
      <item>Stjepan Tomislav Huljić, OIB 97499130016</item>
      <item>Blaženko Jakas, OIB 38730295070</item>
      <item>Marko Buratović, OIB 96637597848</item>
      <item>Pavo Bunčuga, OIB 76824484181</item>
      <item>Ivan Makjanić, OIB 86091321106</item>
      <item>Antun Lučić, OIB 23239072373</item>
      <item>Cvjetka Cvita Milevčić, OIB 75708915913</item>
      <item>Braco Jakas, OIB 76920975322</item>
      <item>SLOBODNA DALMACIJA izdavačka i tiskarska djelatnost, dioničko društvo, OIB 35075764438</item>
      <item>Marinko Radonić, OIB 89514038279</item>
      <item>Marin Parun Barbić, OIB 39599282196</item>
      <item>Antun Gurdulić, OIB 55215862622</item>
      <item>Asija Bojanić, OIB 14798986072</item>
      <item>Ante Rubinić, OIB 15201258693</item>
      <item>Mate Antičević, OIB 55268785640</item>
      <item>Jakov Radonić, OIB 93729454627</item>
      <item>ČISTOĆA društvo s ograničenom odgovornošću za obavljanje komunalnih djelatnosti održavanja čistoće i odlaganja komunaln, OIB 38812451417</item>
      <item>Josip Franičević, OIB 43547284113</item>
      <item>Jurko Lučić, OIB 16439489089</item>
      <item>Dražica Vicenca Matković, OIB 67149132840</item>
      <item>Slobodan Radičić, OIB 46777889915</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OPĆINA JELSA Jedinstveni upravni odjel, OIB 94187441810</item>
      <item>Zlatko Balić, OIB 07837847925</item>
      <item>Galić Ante, OIB 90017639391</item>
      <item>Dean Prelević, odvjetnik, OIB 10098946497</item>
      <item>Želimir Miletić, OIB 86888847404</item>
      <item>Luči Roić, OIB 24743587539</item>
      <item>AUTOKUĆA BOSNIĆ d.o.o. za trgovinu, servis i remont, OIB 62890333516</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TISKARA MALENICA d.o.o., OIB 21268596817 zastupanog po punomoćniku Jasmin Avdagić</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Nada Akrap, OIB 50608806627</item>
      <item>Jasminka Antunović, OIB 74697035343</item>
      <item>Ivan Marijan, OIB 35721802898 zastupanog po punomoćniku Zdravko Bojanić</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HEP-Operator distribucijskog sustava d.o.o. za distribuciju i opskrbu električne energije, OIB 46830600751</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Rikard Pavlović, OIB 16829467929</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LUČKA UPRAVA SPLIT, OIB 06992092556</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PLOVPUT trgovačko društvo s ograničenom odgovornošću za održavanje pomorskih plovnih putova i radijske službe, OIB 14480721492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Regionalna veletržnica Benkovac dioničko društvo za trgovinu i usluge "u stečaju", OIB 16205687638</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MESSER CROATIA PLIN Poduzeće za proizvodnju i prodaju tehničkih plinova d.o.o., OIB 32179081874</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TINA ALATI društvo s ograničenom odgovorošću za trgovinu i usluge, OIB 72232886006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ZAVOD ZA JAVNO ZDRAVSTVO DR. ANDRIJA ŠTAMPAR, OIB 33392005961</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Zagrebačka burza d.d., OIB 84368186611 zastupanog po punomoćniku MAĐARIĆ &amp; LUI - odvjetničko društvo d.o.o.</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METRONET TELEKOMUNIKACIJE d.d. za telekomunikacijske usluge, OIB 23269006802</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RELAX, d.o.o. za proizvodnju i trgovinu, OIB 24543050439</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MINISTARSTVO GOSPODARSTVA, RAVNETELJSTVO ZA ROBNE ZALIHE, OIB 22413472900 zastupanog po punomoćniku ŽUPANIJSKO DRŽAVNO ODVJETNIŠTVO U SPLITU</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PUĆO d.o.o. za trgovinu, ugostiteljstvo i cestovni prijevoz, OIB 33417474295</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ITEM, d.o.o. informatičke usluge, OIB 71527463594</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ŠKARE TRADE, d.o.o. za trgovinu i ugostiteljstvo, OIB 88448992592</item>
      <item>Željko Marinac, OIB 53959056974</item>
      <item>Božidar Marinković, OIB 12351935621</item>
      <item>Jakov Mateta, OIB 14390943845</item>
      <item>Ivan Matić, OIB 23355936969</item>
      <item>Ružica Matić, OIB 42779808936</item>
      <item>Slavko Matić, OIB 28602503915</item>
      <item>CROATIA osiguranje d.d. FILIJALA SPLIT, OIB 26187994862</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MIRJANA BARIĆ, OIB 91861480870</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MILENKO BUŠLJETA, OIB 63433937940</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MILICA UGARKOVIĆ, OIB 03462724779</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SREDIŠNJE KLIRINŠKO DEPOZITARNO DRUŠTVO, dioničko društvo, OIB 64406809162</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Agencija za upravljanje državnom imovinom, OIB 75666130770</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COMENG, društvo s ograničenom odgovornošću za informatički inženjering, OIB 42122172362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FABIJAN PERONJA, OIB 19033633778 zastupanog po punomoćniku KRUNO PERONJA</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HP - Hrvatska pošta d.d., OIB 87311810356</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GRAFOPLEX, društvo s ograničenom odgovornošću, za trgovinu i usluge, OIB 71142152777</item>
      <item>Ivan Topić, OIB 63353072185</item>
      <item>Jelica Topić, OIB 84009834780</item>
      <item>Tvrtko Topić, OIB 15832739048</item>
      <item>Anđelka Torlak, OIB 94366468246</item>
      <item>Ivan Torlak, OIB 36758209001</item>
      <item>Marko Torlak, OIB 25141930670</item>
      <item>Damir Tot, OIB 97869422869</item>
      <item>AMEROPA AG, OIB 38272342702 zastupanog po punomoćniku Odvjetničko društvo Hanžeković &amp; Partneri društvo s ograničenom odgovornošću</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HEP-Operator distribucijskog sustava d.o.o. za distribuciju i opskrbu električne energije, OIB 46830600751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Financijska agencija, OIB 85821130368</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NIKOLA LACMANOVIĆ, OIB 50670282682 zastupanog po punomoćniku DORIS KOŠTA</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VODOVOD I KANALIZACIJA, društvo s ograničenom odgovornošću za vodoopskrbu, odvodnju i pročišćavanje otpadnih voda, OIB 56826138353</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JELKOM, društvo s ograničenom odgovornošću za komunalnu djelatnost, OIB 92345732468</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DALMACIJAVINO d.d. za proizvodnju i promet alkoholnih i bezalkoholnih pića "u stečaju", OIB 07837847925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EUROLEASING d.o.o., OIB 48922277230 zastupanog po punomoćniku Grgić &amp; Partneri odvjetničko društvo j.t.d.</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Rino Barbić, odvjetnik, OIB 04402974520</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HVARSKI VODOVOD d.o.o., OIB 96577868636 zastupanog po punomoćniku Rino Barbić</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IVAN MILAT, OIB 89865160390</item>
      <item>Joško Pavlov, OIB 35141086138</item>
      <item>Tina Trajković, OIB 65331410683</item>
      <item>Nada Dujmić, OIB 98309510309</item>
      <item>Nada Baković, OIB 16994220173</item>
      <item>Marija Duvančić, OIB 22739898593</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GRAD DRNIŠ, OIB 38309740312</item>
      <item>DALMACIJAVINO - ZAGREB društvo sograničenom odgovornošću za trgovinu, ugostiteljstvo i prijevoz, OIB 93269876765</item>
    </izvorni_sadrzaj>
    <derivirana_varijabla naziv="DomainObject.Predmet.StrankaListFormatedOIB_1">
      <item>Carinska uprava, OIB 18683136487</item>
      <item>Općinski sud u Starom Gradu - ZK odjel</item>
      <item>REPUBLIKA HRVATSKA, OIB 18683136487 zastupanog po punomoćniku ŽUPANIJSKO DRŽAVNO ODVJETNIŠTVO U SPLITU</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LUKA dioničko društvo, OIB 34440814040</item>
      <item>Hrvatske vode, pravna osoba za upravljanje vodama, OIB 28921383001</item>
      <item>MANTIS, d.o.o. za trgovinu i usluge, OIB 41274793973</item>
      <item>NARODNI TRGOVAČKI LANAC d.o.o. za trgovinu i usluge, OIB 78344221376</item>
      <item>BASLER OSIGURANJE ZAGREB dioničko društvo za osiguranje, OIB 59706054982</item>
      <item>Vinko Paina, OIB 51203688235</item>
      <item>TRANSADRIA, međunarodna špedicija d. d. u stečaju, OIB 47965841018</item>
      <item>RAD, d.o.o. za vodoopskrbu i ostale komunalne djelatnosti, OIB 71304592430</item>
      <item>Hrvatska radiotelevizija, OIB 68419124305</item>
      <item>ZAGREBAČKI HOLDING, društvo s ograničenom odgovornošću za javni prijevoz, opskrbu vodom, održavanje čistoće, putnička a, OIB 85584865987</item>
      <item>BRODOMERKUR trgovina i usluge, dioničko društvo, OIB 33956120458</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HEP-Operator distribucijskog sustava d.o.o. za distribuciju i opskrbu električne energije ELEKTRA ŠIBENI, OIB 46830600751</item>
      <item>Ivica Bašić, OIB 14595893401 zastupanog po punomoćniku Mijo Jeličić</item>
      <item>OTIS DIZALA, društvo s ograničenom odgovornošću za proizvodnju, montažu, remont i održavanje dizala, OIB 76080865307</item>
      <item>Tedi-Tadija Maroević, OIB 75901351091</item>
      <item>Ivo Družević, OIB 59608054089</item>
      <item>Jakica Lupi, OIB 73236308888</item>
      <item>Antun Pavičić, OIB 65866256737</item>
      <item>Cvjetko Matković, OIB 10443683019</item>
      <item>Ivo Roić, OIB 73872839985</item>
      <item>Joza Bratanić, OIB 08011374888</item>
      <item>Mara Jukić, OIB 37710339746 zastupanog po punomoćniku Mijo Jeličić</item>
      <item>Juraj Pavičić, OIB 09529542053</item>
      <item>Fabijan Roić, OIB 55646544786</item>
      <item>Josip Kovačević, OIB 24407104693</item>
      <item>Marinko Dužević, OIB 12242231071</item>
      <item>Pero Dulčić Sušak, OIB 55533277123</item>
      <item>Mihovil-Mile Pavičić, OIB 24835949834</item>
      <item>Nikša Dužević, OIB 66241675982</item>
      <item>Katica Kovačević, OIB 33120980772</item>
      <item>Vjekoslav Radonić, OIB 33204721839</item>
      <item>Ivan Tadić, OIB 00384008152</item>
      <item>GASTRO GRUPA d.o.o. za trgovinu i usluge, OIB 39228456312</item>
      <item>Duško Pavičić Ivelja, OIB 25982798589</item>
      <item>Margarita Radonić, OIB 28025722533</item>
      <item>Ivan Tadić Šilo, OIB 70114227603</item>
      <item>Louis Petrić, OIB 16074465250</item>
      <item>Margarita Marica Stančić, OIB 08101100980</item>
      <item>Matko Carić, OIB 35189247498</item>
      <item>Vinko Lupi, OIB 35451219902</item>
      <item>Tomi Moscatello, OIB 28508820612</item>
      <item>AUTO HRVATSKA dioničko društvo, OIB 32709834358</item>
      <item>Milovan Kombura, OIB 30770175855</item>
      <item>Tadija Moškatelo, OIB 31188799731</item>
      <item>Dinko Pavičić Tribunol, OIB 99243667034</item>
      <item>Jelisava Pavičić, OIB 83980708087</item>
      <item>Damir Petrić, OIB 86091667582</item>
      <item>Tonči Šurjak, OIB 60785268681</item>
      <item>Ivica Ljubić, OIB 56655610557</item>
      <item>Ivica Pavičić, OIB 72332556277</item>
      <item>Nikola Vodanović, OIB 74845370223</item>
      <item>Marinko Sanseović, OIB 45513941394</item>
      <item>Mijo Mili Pavičić, OIB 88915921313</item>
      <item>Ivan Tadić, OIB 70114227603</item>
      <item>Vinko Maroević, OIB 76848533915</item>
      <item>Nikola Haladić, OIB 44890767273</item>
      <item>Marija Vodanović, OIB 55757464937</item>
      <item>Ivan Buratović, OIB 47859397279</item>
      <item>JADRANSKO OSIGURANJE d.d., OIB 94472454976 zastupanog po punomoćniku Grgić &amp; Partneri odvjetničko društvo j.t.d.</item>
      <item>Jakov Fredotović, OIB 46839149373</item>
      <item>Miljenko Srhoj, OIB 83488729434</item>
      <item>Cvjetko Buratović, OIB 68271062216</item>
      <item>Luka Šurjak, OIB 94878152360</item>
      <item>Nikola Buratović, OIB 83296807791</item>
      <item>Tonko Maroević, OIB 09539101243</item>
      <item>Ivan Miloš Mile, OIB 62291039145</item>
      <item>Nikola Buratović, OIB 63461897206</item>
      <item>Pavao Čubre, OIB 53903728630</item>
      <item>CITY EX d.o.o. za prijenos poslovne dokumentacije, OIB 99406899243 zastupanog po punomoćniku Antonio Zujić</item>
      <item>Luka Franetović, OIB 70961784599</item>
      <item>Nikola Stipišić, OIB 40730811746</item>
      <item>Janez Jelušić, OIB 53424861114</item>
      <item>Nikola Sansević, OIB 77925554696</item>
      <item>Ivo Pavičić, OIB 10571584537</item>
      <item>Prošper Moškatelo, OIB 30735770287</item>
      <item>Dinko Račić, OIB 02437704848</item>
      <item>Neno Šoljan, OIB 04419572654</item>
      <item>Hrvatski Telekom d.d., OIB 81793146560</item>
      <item>Luka Stančić, OIB 91475365556</item>
      <item>Ivan Moškatelo, OIB 16048013538</item>
      <item>Vjekoslav Bogdanić, OIB 94391191426</item>
      <item>Nikola Šimunović, OIB 24630749503</item>
      <item>Petro Šoljan, OIB 76350894229</item>
      <item>Mirko Radonić, OIB 28025722533</item>
      <item>Juraj Dužević, OIB 99909425440</item>
      <item>Antun Sansević, OIB 80183811492</item>
      <item>Ruža Roić, OIB 27524265061</item>
      <item>CODEX SORTIUM društvo s ograničenom odgovornošću za pružanje kompleksnih konzalting usluga, OIB 83918065246</item>
      <item>Matilda Buratović, OIB 24198956638</item>
      <item>Jakov Tresić, OIB 60663993622</item>
      <item>Antun Vodanović Stariji, OIB 43563335947</item>
      <item>Dražica Matković Ljubo, OIB 38484140872</item>
      <item>SUNCE osiguranje d.d., OIB 12012147571</item>
      <item>Juraj Moškatelo Stariji, OIB 12577877147</item>
      <item>Ivo Bojanić, OIB 00897882683</item>
      <item>Vinko Moškatelo, OIB 57771107058</item>
      <item>Rade Čavić, OIB 74420229729</item>
      <item>Cvjetko Miličić, OIB 44230808110</item>
      <item>Mila Franetović Dužević, OIB 02539671010</item>
      <item>Juraj Tomi Moškatelo, OIB 80968217347</item>
      <item>Meri Petrić, OIB 49953370209</item>
      <item>Jure Moškatelo, OIB 82967525191</item>
      <item>Damir Šurjak, OIB 27457530614</item>
      <item>Nikša Moškatelo, OIB 98307576243</item>
      <item>Ivo Šurjak, OIB 90776404563</item>
      <item>Marija Trbuhović, OIB 38712300010</item>
      <item>Ivo Račić Kapetanić, OIB 70008404713</item>
      <item>Stjepan Jerković, OIB 25876380285</item>
      <item>Fabijan Kunčić, OIB 51005536058</item>
      <item>File Vranković, OIB 44132340384</item>
      <item>Luka Moškatelo, OIB 37611216898</item>
      <item>Ljubica Stipišić, OIB 53136752678</item>
      <item>ČISTOĆA d.o.o. za komunalnu djelatnost, održavanje čistoće i odlaganje komunalnog otpada, OIB 16912997621</item>
      <item>Jakov Račić, OIB 31621777587</item>
      <item>Lenka Roić, OIB 57371012596</item>
      <item>Margarita Stančić, OIB 77283348907</item>
      <item>Mili Razović, OIB 03291272208</item>
      <item>Fabijan Dužević, OIB 65516171063</item>
      <item>Tonko Ivčević Bakulić, OIB 62293366608</item>
      <item>Vinko Palaversić, OIB 66878442541</item>
      <item>Boris Borović, OIB 51193036454</item>
      <item>HRVATSKA IZVJEŠTAJNA NOVINSKA AGENCIJA, OIB 41387373932</item>
      <item>Lucija Milatić-Bričolić, OIB 72454967005</item>
      <item>Kata Duboković, OIB 93006547119</item>
      <item>Dušan Salamunić, OIB 67690387290</item>
      <item>Niko Salamunić, OIB 76231208532</item>
      <item>Josip Crnčić, OIB 78272535399</item>
      <item>Ante Mihojević, OIB 08852465695</item>
      <item>Tonči Gurdulić, OIB 88962507191</item>
      <item>Marko Huljić, OIB 99873701212</item>
      <item>TEXT-PAPIR d.o.o. za trgovinu i usluge, OIB 45878059290</item>
      <item>Vjeko Jakas, OIB 99530955280</item>
      <item>Nikola Grgičević, OIB 72806517394</item>
      <item>Ante Tonči Drinković, OIB 92836065068</item>
      <item>Boris Rubinić, OIB 69242251733</item>
      <item>Boris Carić, OIB 46466426123</item>
      <item>Jakša Radonić, OIB 11727504421</item>
      <item>Juraj Šperka, OIB 79176257167</item>
      <item>Stjepan Hujo Huljić, OIB 06947019866</item>
      <item>Đuro Caratan, OIB 81898965125</item>
      <item>Prošperino Milevčić, OIB 45533211549</item>
      <item>Stjepan Tomislav Huljić, OIB 97499130016</item>
      <item>Blaženko Jakas, OIB 38730295070</item>
      <item>Marko Buratović, OIB 96637597848</item>
      <item>Pavo Bunčuga, OIB 76824484181</item>
      <item>Ivan Makjanić, OIB 86091321106</item>
      <item>Antun Lučić, OIB 23239072373</item>
      <item>Cvjetka Cvita Milevčić, OIB 75708915913</item>
      <item>Braco Jakas, OIB 76920975322</item>
      <item>SLOBODNA DALMACIJA izdavačka i tiskarska djelatnost, dioničko društvo, OIB 35075764438</item>
      <item>Marinko Radonić, OIB 89514038279</item>
      <item>Marin Parun Barbić, OIB 39599282196</item>
      <item>Antun Gurdulić, OIB 55215862622</item>
      <item>Asija Bojanić, OIB 14798986072</item>
      <item>Ante Rubinić, OIB 15201258693</item>
      <item>Mate Antičević, OIB 55268785640</item>
      <item>Jakov Radonić, OIB 93729454627</item>
      <item>ČISTOĆA društvo s ograničenom odgovornošću za obavljanje komunalnih djelatnosti održavanja čistoće i odlaganja komunaln, OIB 38812451417</item>
      <item>Josip Franičević, OIB 43547284113</item>
      <item>Jurko Lučić, OIB 16439489089</item>
      <item>Dražica Vicenca Matković, OIB 67149132840</item>
      <item>Slobodan Radičić, OIB 46777889915</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OPĆINA JELSA Jedinstveni upravni odjel, OIB 94187441810</item>
      <item>Zlatko Balić, OIB 07837847925</item>
      <item>Galić Ante, OIB 90017639391</item>
      <item>Dean Prelević, odvjetnik, OIB 10098946497</item>
      <item>Želimir Miletić, OIB 86888847404</item>
      <item>Luči Roić, OIB 24743587539</item>
      <item>AUTOKUĆA BOSNIĆ d.o.o. za trgovinu, servis i remont, OIB 62890333516</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TISKARA MALENICA d.o.o., OIB 21268596817 zastupanog po punomoćniku Jasmin Avdagić</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Nada Akrap, OIB 50608806627</item>
      <item>Jasminka Antunović, OIB 74697035343</item>
      <item>Ivan Marijan, OIB 35721802898 zastupanog po punomoćniku Zdravko Bojanić</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HEP-Operator distribucijskog sustava d.o.o. za distribuciju i opskrbu električne energije, OIB 46830600751</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Rikard Pavlović, OIB 16829467929</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LUČKA UPRAVA SPLIT, OIB 06992092556</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PLOVPUT trgovačko društvo s ograničenom odgovornošću za održavanje pomorskih plovnih putova i radijske službe, OIB 14480721492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Regionalna veletržnica Benkovac dioničko društvo za trgovinu i usluge "u stečaju", OIB 16205687638</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MESSER CROATIA PLIN Poduzeće za proizvodnju i prodaju tehničkih plinova d.o.o., OIB 32179081874</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TINA ALATI društvo s ograničenom odgovorošću za trgovinu i usluge, OIB 72232886006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ZAVOD ZA JAVNO ZDRAVSTVO DR. ANDRIJA ŠTAMPAR, OIB 33392005961</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Zagrebačka burza d.d., OIB 84368186611 zastupanog po punomoćniku MAĐARIĆ &amp; LUI - odvjetničko društvo d.o.o.</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METRONET TELEKOMUNIKACIJE d.d. za telekomunikacijske usluge, OIB 23269006802</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RELAX, d.o.o. za proizvodnju i trgovinu, OIB 24543050439</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MINISTARSTVO GOSPODARSTVA, RAVNETELJSTVO ZA ROBNE ZALIHE, OIB 22413472900 zastupanog po punomoćniku ŽUPANIJSKO DRŽAVNO ODVJETNIŠTVO U SPLITU</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PUĆO d.o.o. za trgovinu, ugostiteljstvo i cestovni prijevoz, OIB 33417474295</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ITEM, d.o.o. informatičke usluge, OIB 71527463594</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ŠKARE TRADE, d.o.o. za trgovinu i ugostiteljstvo, OIB 88448992592</item>
      <item>Željko Marinac, OIB 53959056974</item>
      <item>Božidar Marinković, OIB 12351935621</item>
      <item>Jakov Mateta, OIB 14390943845</item>
      <item>Ivan Matić, OIB 23355936969</item>
      <item>Ružica Matić, OIB 42779808936</item>
      <item>Slavko Matić, OIB 28602503915</item>
      <item>CROATIA osiguranje d.d. FILIJALA SPLIT, OIB 26187994862</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MIRJANA BARIĆ, OIB 91861480870</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MILENKO BUŠLJETA, OIB 63433937940</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MILICA UGARKOVIĆ, OIB 03462724779</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SREDIŠNJE KLIRINŠKO DEPOZITARNO DRUŠTVO, dioničko društvo, OIB 64406809162</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Agencija za upravljanje državnom imovinom, OIB 75666130770</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COMENG, društvo s ograničenom odgovornošću za informatički inženjering, OIB 42122172362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FABIJAN PERONJA, OIB 19033633778 zastupanog po punomoćniku KRUNO PERONJA</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HP - Hrvatska pošta d.d., OIB 87311810356</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GRAFOPLEX, društvo s ograničenom odgovornošću, za trgovinu i usluge, OIB 71142152777</item>
      <item>Ivan Topić, OIB 63353072185</item>
      <item>Jelica Topić, OIB 84009834780</item>
      <item>Tvrtko Topić, OIB 15832739048</item>
      <item>Anđelka Torlak, OIB 94366468246</item>
      <item>Ivan Torlak, OIB 36758209001</item>
      <item>Marko Torlak, OIB 25141930670</item>
      <item>Damir Tot, OIB 97869422869</item>
      <item>AMEROPA AG, OIB 38272342702 zastupanog po punomoćniku Odvjetničko društvo Hanžeković &amp; Partneri društvo s ograničenom odgovornošću</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HEP-Operator distribucijskog sustava d.o.o. za distribuciju i opskrbu električne energije, OIB 46830600751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Financijska agencija, OIB 85821130368</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NIKOLA LACMANOVIĆ, OIB 50670282682 zastupanog po punomoćniku DORIS KOŠTA</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VODOVOD I KANALIZACIJA, društvo s ograničenom odgovornošću za vodoopskrbu, odvodnju i pročišćavanje otpadnih voda, OIB 56826138353</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JELKOM, društvo s ograničenom odgovornošću za komunalnu djelatnost, OIB 92345732468</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DALMACIJAVINO d.d. za proizvodnju i promet alkoholnih i bezalkoholnih pića "u stečaju", OIB 07837847925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EUROLEASING d.o.o., OIB 48922277230 zastupanog po punomoćniku Grgić &amp; Partneri odvjetničko društvo j.t.d.</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Rino Barbić, odvjetnik, OIB 04402974520</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HVARSKI VODOVOD d.o.o., OIB 96577868636 zastupanog po punomoćniku Rino Barbić</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IVAN MILAT, OIB 89865160390</item>
      <item>Joško Pavlov, OIB 35141086138</item>
      <item>Tina Trajković, OIB 65331410683</item>
      <item>Nada Dujmić, OIB 98309510309</item>
      <item>Nada Baković, OIB 16994220173</item>
      <item>Marija Duvančić, OIB 22739898593</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GRAD DRNIŠ, OIB 38309740312</item>
      <item>DALMACIJAVINO - ZAGREB društvo sograničenom odgovornošću za trgovinu, ugostiteljstvo i prijevoz, OIB 93269876765</item>
    </derivirana_varijabla>
  </DomainObject.Predmet.StrankaListFormatedOIB>
  <DomainObject.Predmet.StrankaListFormatedWithAdress>
    <izvorni_sadrzaj>
      <item>Carinska uprava, Zrinsko Frankopanska 60, 21000 Split</item>
      <item>Općinski sud u Starom Gradu - ZK odjel, Ulica Novo Riva 3, 21460 Stari Grad</item>
      <item>REPUBLIKA HRVATSKA zastupanog po punomoćniku ŽUPANIJSKO DRŽAVNO ODVJETNIŠTVO U SPLITU</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LUKA dioničko društvo, Kopilica 47 B, Split</item>
      <item>Hrvatske vode, pravna osoba za upravljanje vodama, Grada Vukovara 220, 10000 Zagreb</item>
      <item>MANTIS, d.o.o. za trgovinu i usluge, Varaždinska 51, Split</item>
      <item>NARODNI TRGOVAČKI LANAC d.o.o. za trgovinu i usluge, Soblinec, Soblinečka 55, Sesvete</item>
      <item>BASLER OSIGURANJE ZAGREB dioničko društvo za osiguranje, Radnička cesta 37/b, 10000 Zagreb</item>
      <item>Vinko Paina, Malo selo, 21460 Stari Grad</item>
      <item>TRANSADRIA, međunarodna špedicija d. d. u stečaju, Riva Boduli 1, Rijeka</item>
      <item>RAD, d.o.o. za vodoopskrbu i ostale komunalne djelatnosti, Ul.Stjepana Radića 69, Drniš</item>
      <item>Hrvatska radiotelevizija, Prisavlje 3, 10000 Zagreb</item>
      <item>ZAGREBAČKI HOLDING, društvo s ograničenom odgovornošću za javni prijevoz, opskrbu vodom, održavanje čistoće, putnička a, Ulica grada Vukovara 41, 10000 Zagreb</item>
      <item>BRODOMERKUR trgovina i usluge, dioničko društvo, Poljička Cesta 35, Split</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HEP-Operator distribucijskog sustava d.o.o. za distribuciju i opskrbu električne energije ELEKTRA ŠIBENI, Ulica grada Vukovara 37, 10000 Zagreb</item>
      <item>Ivica Bašić, Vukovarska 170, 21000 Split zastupanog po punomoćniku Mijo Jeličić</item>
      <item>OTIS DIZALA, društvo s ograničenom odgovornošću za proizvodnju, montažu, remont i održavanje dizala, Prilaz Vladislava Brajkovića 15, 10000 Zagreb</item>
      <item>Tedi-Tadija Maroević, Out Rudine 4, 21460 Stari Grad</item>
      <item>Ivo Družević, Družević Dvor 20, 21460 Stari Grad, Dol</item>
      <item>Jakica Lupi, Vrbanj 0, 21462 Vrbanj</item>
      <item>Antun Pavičić, Pavičića dvor 13, 21460 Stari Grad, Dol</item>
      <item>Cvjetko Matković, Matije Ivanića 0, 21460 Stari Grad</item>
      <item>Ivo Roić, Zbora Narodne garde 2, 21460 Stari Grad</item>
      <item>Joza Bratanić, Vrbanj 0, 21462 Vrbanj</item>
      <item>Mara Jukić, Čavoglave bb, 22322 Ružić zastupanog po punomoćniku Mijo Jeličić</item>
      <item>Juraj Pavičić, Ceratorij 0, 21462 Vrbanj</item>
      <item>Fabijan Roić, Domobranska 26, 21460 Stari Grad</item>
      <item>Josip Kovačević, M.Ivanića 26, 21460 Stari Grad</item>
      <item>Marinko Dužević, Dol  0, 21460 Stari Grad, Dol</item>
      <item>Pero Dulčić Sušak, Malo Selo 63, 21460 Stari Grad</item>
      <item>Mihovil-Mile Pavičić, Vrbanj 0, 21462 Vrbanj</item>
      <item>Nikša Dužević, Dol 0, 21460 Dol</item>
      <item>Katica Kovačević, Dol 0, 21460 Dol</item>
      <item>Vjekoslav Radonić, Dol 0, 21460 Dol</item>
      <item>Ivan Tadić, Vagonj 32, 21460 Stari Grad</item>
      <item>GASTRO GRUPA d.o.o. za trgovinu i usluge, Grada Vukovara 271, 10000 Zagreb</item>
      <item>Duško Pavičić Ivelja, Bassina 0, 21462 Vrbanj</item>
      <item>Margarita Radonić, Dol 0, 21460 Dol</item>
      <item>Ivan Tadić Šilo, Stari Grad 0, 21460 Stari Grad</item>
      <item>Louis Petrić, Srinjo kola 2, 21460 Stari Grad</item>
      <item>Margarita Marica Stančić, Kod Sv. Petra 0, 21460 Stari Grad</item>
      <item>Matko Carić, Dol 0, 21460 Dol</item>
      <item>Vinko Lupi, Sv. Magdalene 7, 21460 Stari Grad</item>
      <item>Tomi Moscatello, Dol, 21460 Dol</item>
      <item>AUTO HRVATSKA dioničko društvo, Dubrovačka Ulica 1, Split</item>
      <item>Milovan Kombura, F. Vrančića 13, 21000 Split</item>
      <item>Tadija Moškatelo, B.Kašića 9, 21460 Stari Grad</item>
      <item>Dinko Pavičić Tribunol, Žrtava Rata  2, 21460 Stari Grad</item>
      <item>Jelisava Pavičić, Vrbanj 0, 21462 Vrbanj</item>
      <item>Damir Petrić, Stari Grad 0, 21460 Stari Grad</item>
      <item>Tonči Šurjak, Stari Grad 0, 21460 Stari Grad</item>
      <item>Ivica Ljubić, Stari Grad 0, 21460 Stari Grad</item>
      <item>Ivica Pavičić, Vrbanj 0, 21462 Vrbanj</item>
      <item>Nikola Vodanović, Vrbanj 0, 21462 Vrbanj</item>
      <item>Marinko Sanseović, Dol 0, 21460 Dol</item>
      <item>Mijo Mili Pavičić, Vrbanj 0, 21460 Vrbanj</item>
      <item>Ivan Tadić, Stari Grad 0, 21460 Stari Grad</item>
      <item>Vinko Maroević, Stari Grad, 21460 Stari Grad</item>
      <item>Nikola Haladić, Stari Grad 0, 21460 Stari Grad</item>
      <item>Marija Vodanović, Stari Grad 0, 21460 Stari Grad</item>
      <item>Ivan Buratović, Vrbanj 13, 21462 Vrbanj</item>
      <item>JADRANSKO OSIGURANJE d.d., Listopadska 2, 10000 Zagreb zastupanog po punomoćniku Grgić &amp; Partneri odvjetničko društvo j.t.d.</item>
      <item>Jakov Fredotović, Vrbanj 297, 21462 Vrbanj</item>
      <item>Miljenko Srhoj, Krešimirova 5, 21460 Stari Grad</item>
      <item>Cvjetko Buratović, Put Križa 4, 21460 Stari Grad</item>
      <item>Luka Šurjak, Dol 0, 21460 Dol</item>
      <item>Nikola Buratović, Vrbanj 0, 21462 Vrbanj</item>
      <item>Tonko Maroević, Šiberija 6, 21460 Stari Grad</item>
      <item>Ivan Miloš Mile, Dol 0, 21460 Dol</item>
      <item>Nikola Buratović, Vrbanj 0, 21462 Vrbanj</item>
      <item>Pavao Čubre, Vrbanj 0, 21462 Vrbanj</item>
      <item>CITY EX d.o.o. za prijenos poslovne dokumentacije, Donje Svetice 40, 10 000 Zagreb zastupanog po punomoćniku Antonio Zujić</item>
      <item>Luka Franetović, C. Škarpe 17, 21460 Stari Grad</item>
      <item>Nikola Stipišić, Vrbanj 0, 21462 Vrbanj</item>
      <item>Janez Jelušić, Sv. Petra 0, 21460 Stari Grad</item>
      <item>Nikola Sansević, Dol 0, 21460 Stari Grad</item>
      <item>Ivo Pavičić, Dol 0, 21460 Dol</item>
      <item>Prošper Moškatelo, Dol 0, 21460 Dol</item>
      <item>Dinko Račić, Vrbanj 173, 21462 Vrbanj</item>
      <item>Neno Šoljan, Molo Selo 0, 21460 Stari Grad</item>
      <item>Hrvatski Telekom d.d., Savska cesta 32, 10000 Zagreb</item>
      <item>Luka Stančić, Stančića dvor 0, 21460 Dol</item>
      <item>Ivan Moškatelo, Ploča 29, 21460 Dol</item>
      <item>Vjekoslav Bogdanić, J.B.Jelačića 9, 21460 Stari Grad</item>
      <item>Nikola Šimunović, K. Zvonimira 35, 21460 Stari Grad</item>
      <item>Petro Šoljan, Donja kola 0, 21460 Stari Grad</item>
      <item>Mirko Radonić, Pod jugo 19, 21460 Dol</item>
      <item>Juraj Dužević, Radošića dvor 4, 21460 Dol</item>
      <item>Antun Sansević, Sansevića dvor 43, 21460 Dol</item>
      <item>Ruža Roić, Pod jugo 10, 21460 Dol</item>
      <item>CODEX SORTIUM društvo s ograničenom odgovornošću za pružanje kompleksnih konzalting usluga, Ivana Šibla 9, 10000 Zagreb</item>
      <item>Matilda Buratović, Vrbanj 0, 21462 Vrbanj</item>
      <item>Jakov Tresić, Vrbanj 0, 21462 Vrbanj</item>
      <item>Antun Vodanović Stariji, Vrbanj  0, 21460 Vrbanj</item>
      <item>Dražica Matković Ljubo, Vrbanj 0, 21462 Vrbanj</item>
      <item>SUNCE osiguranje d.d., Trnjanska cesta 108, 10000 Zagreb</item>
      <item>Juraj Moškatelo Stariji, Ploča 27, 21460 Stari Grad</item>
      <item>Ivo Bojanić, Šiberija 19, 21460 Stari Grad</item>
      <item>Vinko Moškatelo, Ploča 23, 21460 Dol</item>
      <item>Rade Čavić, Malo Selo 0, 21460 Stari Grad</item>
      <item>Cvjetko Miličić, T. Buzolića 8, 21450 Hvar</item>
      <item>Mila Franetović Dužević, Vrankovića dvor 5, 21460 Stari Grad</item>
      <item>Juraj Tomi Moškatelo, Ploča 2, 21460 Dol</item>
      <item>Meri Petrić, Stari Grad 0, 21460 Stari Grad</item>
      <item>Jure Moškatelo, Ploča 2, 21460 Dol</item>
      <item>Damir Šurjak, Šurokovića dvor 5, 21460 Dol</item>
      <item>Nikša Moškatelo, Ploča 4, 21460 Dol</item>
      <item>Ivo Šurjak, Ostravska 8, 21000 Split</item>
      <item>Marija Trbuhović, Vrbanj 0, 21462 Vrbanj</item>
      <item>Ivo Račić Kapetanić, Vrbanj 0, 21462 Vrbanj</item>
      <item>Stjepan Jerković, Zastražišće 0, 21466 Zastražišće</item>
      <item>Fabijan Kunčić, Dol 0, 21460 Dol</item>
      <item>File Vranković, Dol 0, 21460 Dol</item>
      <item>Luka Moškatelo, Dol 0, 21460 Dol</item>
      <item>Ljubica Stipišić, Vrbanj 0, 21462 Vrbanj</item>
      <item>ČISTOĆA d.o.o. za komunalnu djelatnost, održavanje čistoće i odlaganje komunalnog otpada, Put od Republike 14, Dubrovnik</item>
      <item>Jakov Račić, Vrbanj 302 A, 21462 Vrbanj</item>
      <item>Lenka Roić, Dol, 21460 Dol</item>
      <item>Margarita Stančić, Dol 0, 21460 Dol</item>
      <item>Mili Razović, Vinkovačka 51, 21000 Split</item>
      <item>Fabijan Dužević, Domobranska 31, 21460 Stari Grad</item>
      <item>Tonko Ivčević Bakulić, Šiberija 29, 21460 Stari Grad</item>
      <item>Vinko Palaversić, Jelsa, 21465 Jelsa</item>
      <item>Boris Borović, Poljica, 21466 Poljica</item>
      <item>HRVATSKA IZVJEŠTAJNA NOVINSKA AGENCIJA, Marulićev trg 16, 10000 Zagreb</item>
      <item>Lucija Milatić-Bričolić, Svirče 0, 21462 Svirče</item>
      <item>Kata Duboković, Pitve bb, 21465 Pitve</item>
      <item>Dušan Salamunić, Račić bb, 21465 Jelsa</item>
      <item>Niko Salamunić, Jelsa bb, 21465 Jelsa</item>
      <item>Josip Crnčić, Pitve 0, 21465 Pitve</item>
      <item>Ante Mihojević, Vrboska, 21463 Vrboska</item>
      <item>Tonči Gurdulić, Jelsa 0, 21465 Jelsa</item>
      <item>Marko Huljić, Račić 860, 21465 Jelsa</item>
      <item>TEXT-PAPIR d.o.o. za trgovinu i usluge, Stinice 12, Split</item>
      <item>Vjeko Jakas, Zvala bb, 21465 Zavala</item>
      <item>Nikola Grgičević, Vrisnik 0, 21465 Vrisnik</item>
      <item>Ante Tonči Drinković, Bonski Dolac, 21465 Jelsa</item>
      <item>Boris Rubinić, V rbanj  0, 21462 Vrbanj</item>
      <item>Boris Carić, Ivan Dolac 0, 21465 Ivan Dolac, Jelsa</item>
      <item>Jakša Radonić, Jelsa 0, 21465 Jelsa</item>
      <item>Juraj Šperka, Zastražišće 0, 21466 Zastražišće</item>
      <item>Stjepan Hujo Huljić, Vrsina bb, 21465 Jelsa</item>
      <item>Đuro Caratan, Zavala 0, 21465 Zavala</item>
      <item>Prošperino Milevčić, Jelsa 0, 21465 Jelsa</item>
      <item>Stjepan Tomislav Huljić, Lučica bb, 21465 Jelsa</item>
      <item>Blaženko Jakas, Zavala 0, 21465 Zavala</item>
      <item>Marko Buratović, Svirče 0, 21462 Svirče</item>
      <item>Pavo Bunčuga, Banski Dolac bb, 21465 Jelsa</item>
      <item>Ivan Makjanić, Svirče 0, 21462 Svirče</item>
      <item>Antun Lučić, Poljica, 21466 Poljica</item>
      <item>Cvjetka Cvita Milevčić, Jelsa 0, 21465 Jelsa</item>
      <item>Braco Jakas, Zavala 136, 21465 Zavala</item>
      <item>SLOBODNA DALMACIJA izdavačka i tiskarska djelatnost, dioničko društvo, Ulica Hrvatske Mornarice 4, Split</item>
      <item>Marinko Radonić, Pitve 72, 21465 Pitve</item>
      <item>Marin Parun Barbić, Pitve 0, 21465 Pitve</item>
      <item>Antun Gurdulić, Vrsina bb, 21465 Jelsa</item>
      <item>Asija Bojanić, Burkovo, 21465 Jelsa</item>
      <item>Ante Rubinić, Vrsina  307, 21465 Jelsa</item>
      <item>Mate Antičević, Zavala 0, 21465 Zavala</item>
      <item>Jakov Radonić, Jelsa bb, 21465 Jelsa</item>
      <item>ČISTOĆA društvo s ograničenom odgovornošću za obavljanje komunalnih djelatnosti održavanja čistoće i odlaganja komunaln, Put Plokita 81, Split</item>
      <item>Josip Franičević, Burkovo bb, 21465 Jelsa</item>
      <item>Jurko Lučić, Vrboska 0, 21463 Vrboska</item>
      <item>Dražica Vicenca Matković, Vrbanj 117, 21462 Vrbanj</item>
      <item>Slobodan Radičić, Pitve bb, 21465 Pitve</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OPĆINA JELSA Jedinstveni upravni odjel, Riba bb, 21465 Jelsa</item>
      <item>Zlatko Balić, Obala kneza Domagoja 15, 21204 Dugopolje</item>
      <item>Galić Ante, Odeska 16, 21000 Split</item>
      <item>Dean Prelević, odvjetnik, Gundulićeva 22, 21000 Split</item>
      <item>Želimir Miletić, Put Kotlara 31, 23000 Zadar</item>
      <item>Luči Roić, Pavičića dvor 7, 21460 Dol</item>
      <item>AUTOKUĆA BOSNIĆ d.o.o. za trgovinu, servis i remont, Rakite 27, Žrnovnica</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TISKARA MALENICA d.o.o., 113. Šibenske brigade HV-a 193, Šibenik zastupanog po punomoćniku Jasmin Avdagić</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Nada Akrap, Put Sirobuje 37, 21000 Split</item>
      <item>Jasminka Antunović, Ulica Luke Botića 24, 21210 Solin</item>
      <item>Ivan Marijan, Strossmayerovo šetalište bb, 21465 JELSA, Otok Hvar zastupanog po punomoćniku Zdravko Bojanić</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HEP-Operator distribucijskog sustava d.o.o. za distribuciju i opskrbu električne energije, Ulica grada Vukovara 37, 10000 Zagreb</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Rikard Pavlović, Gundulićeva 26, 21000 Split</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LUČKA UPRAVA SPLIT, Gat Sv. Duje 1, Split</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PLOVPUT trgovačko društvo s ograničenom odgovornošću za održavanje pomorskih plovnih putova i radijske službe, Obala Lazareta 1,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Regionalna veletržnica Benkovac dioničko društvo za trgovinu i usluge "u stečaju", Benkovačke bojne 17, Benkovac</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MESSER CROATIA PLIN Poduzeće za proizvodnju i prodaju tehničkih plinova d.o.o., Industrijska 1, Zaprešić</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TINA ALATI društvo s ograničenom odgovorošću za trgovinu i usluge, Trg Francuske Repub. 14, 10000 Zagreb</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ZAVOD ZA JAVNO ZDRAVSTVO DR. ANDRIJA ŠTAMPAR, Mirogojska Cesta 16, 10000 Zagreb</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Zagrebačka burza d.d., Ivana Lučića 2a/22, 10000 Zagreb zastupanog po punomoćniku MAĐARIĆ &amp; LUI - odvjetničko društvo d.o.o.</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METRONET TELEKOMUNIKACIJE d.d. za telekomunikacijske usluge, Ulica Grada Vukovara 269/d, 10000 Zagreb</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RELAX, d.o.o. za proizvodnju i trgovinu, Tijardovićeva 4/II,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MINISTARSTVO GOSPODARSTVA, RAVNETELJSTVO ZA ROBNE ZALIHE, Ul.Grada Vukovara 78/VI, 10000 Zagreb zastupanog po punomoćniku ŽUPANIJSKO DRŽAVNO ODVJETNIŠTVO U SPLITU</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PUĆO d.o.o. za trgovinu, ugostiteljstvo i cestovni prijevoz, Puće 2, Ružić</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ITEM, d.o.o. informatičke usluge, Put Supavla 39, Split</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ŠKARE TRADE, d.o.o. za trgovinu i ugostiteljstvo, Sarajevska Ulica 64, Split</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CROATIA osiguranje d.d. FILIJALA SPLIT, Miramarska 22, 10000 Zagreb</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MIRJANA BARIĆ, D.Farlatija 92, 23000 Zadar</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MILENKO BUŠLJETA, P. Bonifacije 30, 23000 Zadar</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MILICA UGARKOVIĆ, 23000 Zadar</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SREDIŠNJE KLIRINŠKO DEPOZITARNO DRUŠTVO, dioničko društvo, Heinzelova 62/a, 10000 Zagreb</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Agencija za upravljanje državnom imovinom, Ivana Lučića 6, 10000 Zagreb</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COMENG, društvo s ograničenom odgovornošću za informatički inženjering, A. Starčevića 11, Solin</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FABIJAN PERONJA, Banski dolac bb, 21465 Jelsa zastupanog po punomoćniku KRUNO PERONJA</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HP - Hrvatska pošta d.d., Jurišićeva 13, 10000 Zagreb</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GRAFOPLEX, društvo s ograničenom odgovornošću, za trgovinu i usluge, Hektorovićeva 47, Split</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AMEROPA AG, Rebgasse 108, BINNINGEN zastupanog po punomoćniku Odvjetničko društvo Hanžeković &amp; Partneri društvo s ograničenom odgovornošću</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HEP-Operator distribucijskog sustava d.o.o. za distribuciju i opskrbu električne energije, Ulica grada Vukovara 37, 10000 Zagreb</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Financijska agencija, Vrtni put 3, 10000 Zagreb</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NIKOLA LACMANOVIĆ, Sukoišanska 19, 21000 Split zastupanog po punomoćniku DORIS KOŠTA</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VODOVOD I KANALIZACIJA, društvo s ograničenom odgovornošću za vodoopskrbu, odvodnju i pročišćavanje otpadnih voda, Biokovska 3,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JELKOM, društvo s ograničenom odgovornošću za komunalnu djelatnost, Vrboska</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DALMACIJAVINO d.d. za proizvodnju i promet alkoholnih i bezalkoholnih pića "u stečaju", Obala kneza Domagoja 15,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EUROLEASING d.o.o., Remetinečka cesta 98, 10000 Zagreb zastupanog po punomoćniku Grgić &amp; Partneri odvjetničko društvo j.t.d.</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Rino Barbić, odvjetnik, Vrsina 0, 21465 Jelsa</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HVARSKI VODOVOD d.o.o., Radičina 0, 21465 Jelsa zastupanog po punomoćniku Rino Barbić</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IVAN MILAT, Ulica br. 7, 20271 BLATO NA KORČULI</item>
      <item>Joško Pavlov, Primorska Ulica 54, 21214 Kaštel Gomilica</item>
      <item>Tina Trajković, Doverska 11, 21000 Split</item>
      <item>Nada Dujmić, Aljinovića 95, 21311 Žrnovnica</item>
      <item>Nada Baković, Kroz Selo 6, 22321 Parčić</item>
      <item>Marija Duvančić, Duvančići 40, 22320 Razvođe</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GRAD DRNIŠ, Trg kralja Tomislava 1, 22320 Drniš</item>
      <item>DALMACIJAVINO - ZAGREB društvo sograničenom odgovornošću za trgovinu, ugostiteljstvo i prijevoz, Gajeva 26, 10000 Zagreb</item>
    </izvorni_sadrzaj>
    <derivirana_varijabla naziv="DomainObject.Predmet.StrankaListFormatedWithAdress_1">
      <item>Carinska uprava, Zrinsko Frankopanska 60, 21000 Split</item>
      <item>Općinski sud u Starom Gradu - ZK odjel, Ulica Novo Riva 3, 21460 Stari Grad</item>
      <item>REPUBLIKA HRVATSKA zastupanog po punomoćniku ŽUPANIJSKO DRŽAVNO ODVJETNIŠTVO U SPLITU</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LUKA dioničko društvo, Kopilica 47 B, Split</item>
      <item>Hrvatske vode, pravna osoba za upravljanje vodama, Grada Vukovara 220, 10000 Zagreb</item>
      <item>MANTIS, d.o.o. za trgovinu i usluge, Varaždinska 51, Split</item>
      <item>NARODNI TRGOVAČKI LANAC d.o.o. za trgovinu i usluge, Soblinec, Soblinečka 55, Sesvete</item>
      <item>BASLER OSIGURANJE ZAGREB dioničko društvo za osiguranje, Radnička cesta 37/b, 10000 Zagreb</item>
      <item>Vinko Paina, Malo selo, 21460 Stari Grad</item>
      <item>TRANSADRIA, međunarodna špedicija d. d. u stečaju, Riva Boduli 1, Rijeka</item>
      <item>RAD, d.o.o. za vodoopskrbu i ostale komunalne djelatnosti, Ul.Stjepana Radića 69, Drniš</item>
      <item>Hrvatska radiotelevizija, Prisavlje 3, 10000 Zagreb</item>
      <item>ZAGREBAČKI HOLDING, društvo s ograničenom odgovornošću za javni prijevoz, opskrbu vodom, održavanje čistoće, putnička a, Ulica grada Vukovara 41, 10000 Zagreb</item>
      <item>BRODOMERKUR trgovina i usluge, dioničko društvo, Poljička Cesta 35, Split</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HEP-Operator distribucijskog sustava d.o.o. za distribuciju i opskrbu električne energije ELEKTRA ŠIBENI, Ulica grada Vukovara 37, 10000 Zagreb</item>
      <item>Ivica Bašić, Vukovarska 170, 21000 Split zastupanog po punomoćniku Mijo Jeličić</item>
      <item>OTIS DIZALA, društvo s ograničenom odgovornošću za proizvodnju, montažu, remont i održavanje dizala, Prilaz Vladislava Brajkovića 15, 10000 Zagreb</item>
      <item>Tedi-Tadija Maroević, Out Rudine 4, 21460 Stari Grad</item>
      <item>Ivo Družević, Družević Dvor 20, 21460 Stari Grad, Dol</item>
      <item>Jakica Lupi, Vrbanj 0, 21462 Vrbanj</item>
      <item>Antun Pavičić, Pavičića dvor 13, 21460 Stari Grad, Dol</item>
      <item>Cvjetko Matković, Matije Ivanića 0, 21460 Stari Grad</item>
      <item>Ivo Roić, Zbora Narodne garde 2, 21460 Stari Grad</item>
      <item>Joza Bratanić, Vrbanj 0, 21462 Vrbanj</item>
      <item>Mara Jukić, Čavoglave bb, 22322 Ružić zastupanog po punomoćniku Mijo Jeličić</item>
      <item>Juraj Pavičić, Ceratorij 0, 21462 Vrbanj</item>
      <item>Fabijan Roić, Domobranska 26, 21460 Stari Grad</item>
      <item>Josip Kovačević, M.Ivanića 26, 21460 Stari Grad</item>
      <item>Marinko Dužević, Dol  0, 21460 Stari Grad, Dol</item>
      <item>Pero Dulčić Sušak, Malo Selo 63, 21460 Stari Grad</item>
      <item>Mihovil-Mile Pavičić, Vrbanj 0, 21462 Vrbanj</item>
      <item>Nikša Dužević, Dol 0, 21460 Dol</item>
      <item>Katica Kovačević, Dol 0, 21460 Dol</item>
      <item>Vjekoslav Radonić, Dol 0, 21460 Dol</item>
      <item>Ivan Tadić, Vagonj 32, 21460 Stari Grad</item>
      <item>GASTRO GRUPA d.o.o. za trgovinu i usluge, Grada Vukovara 271, 10000 Zagreb</item>
      <item>Duško Pavičić Ivelja, Bassina 0, 21462 Vrbanj</item>
      <item>Margarita Radonić, Dol 0, 21460 Dol</item>
      <item>Ivan Tadić Šilo, Stari Grad 0, 21460 Stari Grad</item>
      <item>Louis Petrić, Srinjo kola 2, 21460 Stari Grad</item>
      <item>Margarita Marica Stančić, Kod Sv. Petra 0, 21460 Stari Grad</item>
      <item>Matko Carić, Dol 0, 21460 Dol</item>
      <item>Vinko Lupi, Sv. Magdalene 7, 21460 Stari Grad</item>
      <item>Tomi Moscatello, Dol, 21460 Dol</item>
      <item>AUTO HRVATSKA dioničko društvo, Dubrovačka Ulica 1, Split</item>
      <item>Milovan Kombura, F. Vrančića 13, 21000 Split</item>
      <item>Tadija Moškatelo, B.Kašića 9, 21460 Stari Grad</item>
      <item>Dinko Pavičić Tribunol, Žrtava Rata  2, 21460 Stari Grad</item>
      <item>Jelisava Pavičić, Vrbanj 0, 21462 Vrbanj</item>
      <item>Damir Petrić, Stari Grad 0, 21460 Stari Grad</item>
      <item>Tonči Šurjak, Stari Grad 0, 21460 Stari Grad</item>
      <item>Ivica Ljubić, Stari Grad 0, 21460 Stari Grad</item>
      <item>Ivica Pavičić, Vrbanj 0, 21462 Vrbanj</item>
      <item>Nikola Vodanović, Vrbanj 0, 21462 Vrbanj</item>
      <item>Marinko Sanseović, Dol 0, 21460 Dol</item>
      <item>Mijo Mili Pavičić, Vrbanj 0, 21460 Vrbanj</item>
      <item>Ivan Tadić, Stari Grad 0, 21460 Stari Grad</item>
      <item>Vinko Maroević, Stari Grad, 21460 Stari Grad</item>
      <item>Nikola Haladić, Stari Grad 0, 21460 Stari Grad</item>
      <item>Marija Vodanović, Stari Grad 0, 21460 Stari Grad</item>
      <item>Ivan Buratović, Vrbanj 13, 21462 Vrbanj</item>
      <item>JADRANSKO OSIGURANJE d.d., Listopadska 2, 10000 Zagreb zastupanog po punomoćniku Grgić &amp; Partneri odvjetničko društvo j.t.d.</item>
      <item>Jakov Fredotović, Vrbanj 297, 21462 Vrbanj</item>
      <item>Miljenko Srhoj, Krešimirova 5, 21460 Stari Grad</item>
      <item>Cvjetko Buratović, Put Križa 4, 21460 Stari Grad</item>
      <item>Luka Šurjak, Dol 0, 21460 Dol</item>
      <item>Nikola Buratović, Vrbanj 0, 21462 Vrbanj</item>
      <item>Tonko Maroević, Šiberija 6, 21460 Stari Grad</item>
      <item>Ivan Miloš Mile, Dol 0, 21460 Dol</item>
      <item>Nikola Buratović, Vrbanj 0, 21462 Vrbanj</item>
      <item>Pavao Čubre, Vrbanj 0, 21462 Vrbanj</item>
      <item>CITY EX d.o.o. za prijenos poslovne dokumentacije, Donje Svetice 40, 10 000 Zagreb zastupanog po punomoćniku Antonio Zujić</item>
      <item>Luka Franetović, C. Škarpe 17, 21460 Stari Grad</item>
      <item>Nikola Stipišić, Vrbanj 0, 21462 Vrbanj</item>
      <item>Janez Jelušić, Sv. Petra 0, 21460 Stari Grad</item>
      <item>Nikola Sansević, Dol 0, 21460 Stari Grad</item>
      <item>Ivo Pavičić, Dol 0, 21460 Dol</item>
      <item>Prošper Moškatelo, Dol 0, 21460 Dol</item>
      <item>Dinko Račić, Vrbanj 173, 21462 Vrbanj</item>
      <item>Neno Šoljan, Molo Selo 0, 21460 Stari Grad</item>
      <item>Hrvatski Telekom d.d., Savska cesta 32, 10000 Zagreb</item>
      <item>Luka Stančić, Stančića dvor 0, 21460 Dol</item>
      <item>Ivan Moškatelo, Ploča 29, 21460 Dol</item>
      <item>Vjekoslav Bogdanić, J.B.Jelačića 9, 21460 Stari Grad</item>
      <item>Nikola Šimunović, K. Zvonimira 35, 21460 Stari Grad</item>
      <item>Petro Šoljan, Donja kola 0, 21460 Stari Grad</item>
      <item>Mirko Radonić, Pod jugo 19, 21460 Dol</item>
      <item>Juraj Dužević, Radošića dvor 4, 21460 Dol</item>
      <item>Antun Sansević, Sansevića dvor 43, 21460 Dol</item>
      <item>Ruža Roić, Pod jugo 10, 21460 Dol</item>
      <item>CODEX SORTIUM društvo s ograničenom odgovornošću za pružanje kompleksnih konzalting usluga, Ivana Šibla 9, 10000 Zagreb</item>
      <item>Matilda Buratović, Vrbanj 0, 21462 Vrbanj</item>
      <item>Jakov Tresić, Vrbanj 0, 21462 Vrbanj</item>
      <item>Antun Vodanović Stariji, Vrbanj  0, 21460 Vrbanj</item>
      <item>Dražica Matković Ljubo, Vrbanj 0, 21462 Vrbanj</item>
      <item>SUNCE osiguranje d.d., Trnjanska cesta 108, 10000 Zagreb</item>
      <item>Juraj Moškatelo Stariji, Ploča 27, 21460 Stari Grad</item>
      <item>Ivo Bojanić, Šiberija 19, 21460 Stari Grad</item>
      <item>Vinko Moškatelo, Ploča 23, 21460 Dol</item>
      <item>Rade Čavić, Malo Selo 0, 21460 Stari Grad</item>
      <item>Cvjetko Miličić, T. Buzolića 8, 21450 Hvar</item>
      <item>Mila Franetović Dužević, Vrankovića dvor 5, 21460 Stari Grad</item>
      <item>Juraj Tomi Moškatelo, Ploča 2, 21460 Dol</item>
      <item>Meri Petrić, Stari Grad 0, 21460 Stari Grad</item>
      <item>Jure Moškatelo, Ploča 2, 21460 Dol</item>
      <item>Damir Šurjak, Šurokovića dvor 5, 21460 Dol</item>
      <item>Nikša Moškatelo, Ploča 4, 21460 Dol</item>
      <item>Ivo Šurjak, Ostravska 8, 21000 Split</item>
      <item>Marija Trbuhović, Vrbanj 0, 21462 Vrbanj</item>
      <item>Ivo Račić Kapetanić, Vrbanj 0, 21462 Vrbanj</item>
      <item>Stjepan Jerković, Zastražišće 0, 21466 Zastražišće</item>
      <item>Fabijan Kunčić, Dol 0, 21460 Dol</item>
      <item>File Vranković, Dol 0, 21460 Dol</item>
      <item>Luka Moškatelo, Dol 0, 21460 Dol</item>
      <item>Ljubica Stipišić, Vrbanj 0, 21462 Vrbanj</item>
      <item>ČISTOĆA d.o.o. za komunalnu djelatnost, održavanje čistoće i odlaganje komunalnog otpada, Put od Republike 14, Dubrovnik</item>
      <item>Jakov Račić, Vrbanj 302 A, 21462 Vrbanj</item>
      <item>Lenka Roić, Dol, 21460 Dol</item>
      <item>Margarita Stančić, Dol 0, 21460 Dol</item>
      <item>Mili Razović, Vinkovačka 51, 21000 Split</item>
      <item>Fabijan Dužević, Domobranska 31, 21460 Stari Grad</item>
      <item>Tonko Ivčević Bakulić, Šiberija 29, 21460 Stari Grad</item>
      <item>Vinko Palaversić, Jelsa, 21465 Jelsa</item>
      <item>Boris Borović, Poljica, 21466 Poljica</item>
      <item>HRVATSKA IZVJEŠTAJNA NOVINSKA AGENCIJA, Marulićev trg 16, 10000 Zagreb</item>
      <item>Lucija Milatić-Bričolić, Svirče 0, 21462 Svirče</item>
      <item>Kata Duboković, Pitve bb, 21465 Pitve</item>
      <item>Dušan Salamunić, Račić bb, 21465 Jelsa</item>
      <item>Niko Salamunić, Jelsa bb, 21465 Jelsa</item>
      <item>Josip Crnčić, Pitve 0, 21465 Pitve</item>
      <item>Ante Mihojević, Vrboska, 21463 Vrboska</item>
      <item>Tonči Gurdulić, Jelsa 0, 21465 Jelsa</item>
      <item>Marko Huljić, Račić 860, 21465 Jelsa</item>
      <item>TEXT-PAPIR d.o.o. za trgovinu i usluge, Stinice 12, Split</item>
      <item>Vjeko Jakas, Zvala bb, 21465 Zavala</item>
      <item>Nikola Grgičević, Vrisnik 0, 21465 Vrisnik</item>
      <item>Ante Tonči Drinković, Bonski Dolac, 21465 Jelsa</item>
      <item>Boris Rubinić, V rbanj  0, 21462 Vrbanj</item>
      <item>Boris Carić, Ivan Dolac 0, 21465 Ivan Dolac, Jelsa</item>
      <item>Jakša Radonić, Jelsa 0, 21465 Jelsa</item>
      <item>Juraj Šperka, Zastražišće 0, 21466 Zastražišće</item>
      <item>Stjepan Hujo Huljić, Vrsina bb, 21465 Jelsa</item>
      <item>Đuro Caratan, Zavala 0, 21465 Zavala</item>
      <item>Prošperino Milevčić, Jelsa 0, 21465 Jelsa</item>
      <item>Stjepan Tomislav Huljić, Lučica bb, 21465 Jelsa</item>
      <item>Blaženko Jakas, Zavala 0, 21465 Zavala</item>
      <item>Marko Buratović, Svirče 0, 21462 Svirče</item>
      <item>Pavo Bunčuga, Banski Dolac bb, 21465 Jelsa</item>
      <item>Ivan Makjanić, Svirče 0, 21462 Svirče</item>
      <item>Antun Lučić, Poljica, 21466 Poljica</item>
      <item>Cvjetka Cvita Milevčić, Jelsa 0, 21465 Jelsa</item>
      <item>Braco Jakas, Zavala 136, 21465 Zavala</item>
      <item>SLOBODNA DALMACIJA izdavačka i tiskarska djelatnost, dioničko društvo, Ulica Hrvatske Mornarice 4, Split</item>
      <item>Marinko Radonić, Pitve 72, 21465 Pitve</item>
      <item>Marin Parun Barbić, Pitve 0, 21465 Pitve</item>
      <item>Antun Gurdulić, Vrsina bb, 21465 Jelsa</item>
      <item>Asija Bojanić, Burkovo, 21465 Jelsa</item>
      <item>Ante Rubinić, Vrsina  307, 21465 Jelsa</item>
      <item>Mate Antičević, Zavala 0, 21465 Zavala</item>
      <item>Jakov Radonić, Jelsa bb, 21465 Jelsa</item>
      <item>ČISTOĆA društvo s ograničenom odgovornošću za obavljanje komunalnih djelatnosti održavanja čistoće i odlaganja komunaln, Put Plokita 81, Split</item>
      <item>Josip Franičević, Burkovo bb, 21465 Jelsa</item>
      <item>Jurko Lučić, Vrboska 0, 21463 Vrboska</item>
      <item>Dražica Vicenca Matković, Vrbanj 117, 21462 Vrbanj</item>
      <item>Slobodan Radičić, Pitve bb, 21465 Pitve</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OPĆINA JELSA Jedinstveni upravni odjel, Riba bb, 21465 Jelsa</item>
      <item>Zlatko Balić, Obala kneza Domagoja 15, 21204 Dugopolje</item>
      <item>Galić Ante, Odeska 16, 21000 Split</item>
      <item>Dean Prelević, odvjetnik, Gundulićeva 22, 21000 Split</item>
      <item>Želimir Miletić, Put Kotlara 31, 23000 Zadar</item>
      <item>Luči Roić, Pavičića dvor 7, 21460 Dol</item>
      <item>AUTOKUĆA BOSNIĆ d.o.o. za trgovinu, servis i remont, Rakite 27, Žrnovnica</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TISKARA MALENICA d.o.o., 113. Šibenske brigade HV-a 193, Šibenik zastupanog po punomoćniku Jasmin Avdagić</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Nada Akrap, Put Sirobuje 37, 21000 Split</item>
      <item>Jasminka Antunović, Ulica Luke Botića 24, 21210 Solin</item>
      <item>Ivan Marijan, Strossmayerovo šetalište bb, 21465 JELSA, Otok Hvar zastupanog po punomoćniku Zdravko Bojanić</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HEP-Operator distribucijskog sustava d.o.o. za distribuciju i opskrbu električne energije, Ulica grada Vukovara 37, 10000 Zagreb</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Rikard Pavlović, Gundulićeva 26, 21000 Split</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LUČKA UPRAVA SPLIT, Gat Sv. Duje 1, Split</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PLOVPUT trgovačko društvo s ograničenom odgovornošću za održavanje pomorskih plovnih putova i radijske službe, Obala Lazareta 1,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Regionalna veletržnica Benkovac dioničko društvo za trgovinu i usluge "u stečaju", Benkovačke bojne 17, Benkovac</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MESSER CROATIA PLIN Poduzeće za proizvodnju i prodaju tehničkih plinova d.o.o., Industrijska 1, Zaprešić</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TINA ALATI društvo s ograničenom odgovorošću za trgovinu i usluge, Trg Francuske Repub. 14, 10000 Zagreb</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ZAVOD ZA JAVNO ZDRAVSTVO DR. ANDRIJA ŠTAMPAR, Mirogojska Cesta 16, 10000 Zagreb</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Zagrebačka burza d.d., Ivana Lučića 2a/22, 10000 Zagreb zastupanog po punomoćniku MAĐARIĆ &amp; LUI - odvjetničko društvo d.o.o.</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METRONET TELEKOMUNIKACIJE d.d. za telekomunikacijske usluge, Ulica Grada Vukovara 269/d, 10000 Zagreb</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RELAX, d.o.o. za proizvodnju i trgovinu, Tijardovićeva 4/II,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MINISTARSTVO GOSPODARSTVA, RAVNETELJSTVO ZA ROBNE ZALIHE, Ul.Grada Vukovara 78/VI, 10000 Zagreb zastupanog po punomoćniku ŽUPANIJSKO DRŽAVNO ODVJETNIŠTVO U SPLITU</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PUĆO d.o.o. za trgovinu, ugostiteljstvo i cestovni prijevoz, Puće 2, Ružić</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ITEM, d.o.o. informatičke usluge, Put Supavla 39, Split</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ŠKARE TRADE, d.o.o. za trgovinu i ugostiteljstvo, Sarajevska Ulica 64, Split</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CROATIA osiguranje d.d. FILIJALA SPLIT, Miramarska 22, 10000 Zagreb</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MIRJANA BARIĆ, D.Farlatija 92, 23000 Zadar</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MILENKO BUŠLJETA, P. Bonifacije 30, 23000 Zadar</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MILICA UGARKOVIĆ, 23000 Zadar</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SREDIŠNJE KLIRINŠKO DEPOZITARNO DRUŠTVO, dioničko društvo, Heinzelova 62/a, 10000 Zagreb</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Agencija za upravljanje državnom imovinom, Ivana Lučića 6, 10000 Zagreb</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COMENG, društvo s ograničenom odgovornošću za informatički inženjering, A. Starčevića 11, Solin</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FABIJAN PERONJA, Banski dolac bb, 21465 Jelsa zastupanog po punomoćniku KRUNO PERONJA</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HP - Hrvatska pošta d.d., Jurišićeva 13, 10000 Zagreb</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GRAFOPLEX, društvo s ograničenom odgovornošću, za trgovinu i usluge, Hektorovićeva 47, Split</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AMEROPA AG, Rebgasse 108, BINNINGEN zastupanog po punomoćniku Odvjetničko društvo Hanžeković &amp; Partneri društvo s ograničenom odgovornošću</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HEP-Operator distribucijskog sustava d.o.o. za distribuciju i opskrbu električne energije, Ulica grada Vukovara 37, 10000 Zagreb</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Financijska agencija, Vrtni put 3, 10000 Zagreb</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NIKOLA LACMANOVIĆ, Sukoišanska 19, 21000 Split zastupanog po punomoćniku DORIS KOŠTA</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VODOVOD I KANALIZACIJA, društvo s ograničenom odgovornošću za vodoopskrbu, odvodnju i pročišćavanje otpadnih voda, Biokovska 3,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JELKOM, društvo s ograničenom odgovornošću za komunalnu djelatnost, Vrboska</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DALMACIJAVINO d.d. za proizvodnju i promet alkoholnih i bezalkoholnih pića "u stečaju", Obala kneza Domagoja 15,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EUROLEASING d.o.o., Remetinečka cesta 98, 10000 Zagreb zastupanog po punomoćniku Grgić &amp; Partneri odvjetničko društvo j.t.d.</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Rino Barbić, odvjetnik, Vrsina 0, 21465 Jelsa</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HVARSKI VODOVOD d.o.o., Radičina 0, 21465 Jelsa zastupanog po punomoćniku Rino Barbić</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IVAN MILAT, Ulica br. 7, 20271 BLATO NA KORČULI</item>
      <item>Joško Pavlov, Primorska Ulica 54, 21214 Kaštel Gomilica</item>
      <item>Tina Trajković, Doverska 11, 21000 Split</item>
      <item>Nada Dujmić, Aljinovića 95, 21311 Žrnovnica</item>
      <item>Nada Baković, Kroz Selo 6, 22321 Parčić</item>
      <item>Marija Duvančić, Duvančići 40, 22320 Razvođe</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GRAD DRNIŠ, Trg kralja Tomislava 1, 22320 Drniš</item>
      <item>DALMACIJAVINO - ZAGREB društvo sograničenom odgovornošću za trgovinu, ugostiteljstvo i prijevoz, Gajeva 26, 10000 Zagreb</item>
    </derivirana_varijabla>
  </DomainObject.Predmet.StrankaListFormatedWithAdress>
  <DomainObject.Predmet.StrankaListFormatedWithAdressOIB>
    <izvorni_sadrzaj>
      <item>Carinska uprava, OIB 18683136487, Zrinsko Frankopanska 60, 21000 Split</item>
      <item>Općinski sud u Starom Gradu - ZK odjel, Ulica Novo Riva 3, 21460 Stari Grad</item>
      <item>REPUBLIKA HRVATSKA, OIB 18683136487 zastupanog po punomoćniku ŽUPANIJSKO DRŽAVNO ODVJETNIŠTVO U SPLITU</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LUKA dioničko društvo, OIB 34440814040, Kopilica 47 B, Split</item>
      <item>Hrvatske vode, pravna osoba za upravljanje vodama, OIB 28921383001, Grada Vukovara 220, 10000 Zagreb</item>
      <item>MANTIS, d.o.o. za trgovinu i usluge, OIB 41274793973, Varaždinska 51, Split</item>
      <item>NARODNI TRGOVAČKI LANAC d.o.o. za trgovinu i usluge, OIB 78344221376, Soblinec, Soblinečka 55, Sesvete</item>
      <item>BASLER OSIGURANJE ZAGREB dioničko društvo za osiguranje, OIB 59706054982, Radnička cesta 37/b, 10000 Zagreb</item>
      <item>Vinko Paina, OIB 51203688235, Malo selo, 21460 Stari Grad</item>
      <item>TRANSADRIA, međunarodna špedicija d. d. u stečaju, OIB 47965841018, Riva Boduli 1, Rijeka</item>
      <item>RAD, d.o.o. za vodoopskrbu i ostale komunalne djelatnosti, OIB 71304592430, Ul.Stjepana Radića 69, Drniš</item>
      <item>Hrvatska radiotelevizija, OIB 68419124305, Prisavlje 3, 10000 Zagreb</item>
      <item>ZAGREBAČKI HOLDING, društvo s ograničenom odgovornošću za javni prijevoz, opskrbu vodom, održavanje čistoće, putnička a, OIB 85584865987, Ulica grada Vukovara 41, 10000 Zagreb</item>
      <item>BRODOMERKUR trgovina i usluge, dioničko društvo, OIB 33956120458, Poljička Cesta 35, Split</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HEP-Operator distribucijskog sustava d.o.o. za distribuciju i opskrbu električne energije ELEKTRA ŠIBENI, OIB 46830600751, Ulica grada Vukovara 37, 10000 Zagreb</item>
      <item>Ivica Bašić, OIB 14595893401, Vukovarska 170, 21000 Split zastupanog po punomoćniku Mijo Jeličić</item>
      <item>OTIS DIZALA, društvo s ograničenom odgovornošću za proizvodnju, montažu, remont i održavanje dizala, OIB 76080865307, Prilaz Vladislava Brajkovića 15, 10000 Zagreb</item>
      <item>Tedi-Tadija Maroević, OIB 75901351091, Out Rudine 4, 21460 Stari Grad</item>
      <item>Ivo Družević, OIB 59608054089, Družević Dvor 20, 21460 Stari Grad, Dol</item>
      <item>Jakica Lupi, OIB 73236308888, Vrbanj 0, 21462 Vrbanj</item>
      <item>Antun Pavičić, OIB 65866256737, Pavičića dvor 13, 21460 Stari Grad, Dol</item>
      <item>Cvjetko Matković, OIB 10443683019, Matije Ivanića 0, 21460 Stari Grad</item>
      <item>Ivo Roić, OIB 73872839985, Zbora Narodne garde 2, 21460 Stari Grad</item>
      <item>Joza Bratanić, OIB 08011374888, Vrbanj 0, 21462 Vrbanj</item>
      <item>Mara Jukić, OIB 37710339746, Čavoglave bb, 22322 Ružić zastupanog po punomoćniku Mijo Jeličić</item>
      <item>Juraj Pavičić, OIB 09529542053, Ceratorij 0, 21462 Vrbanj</item>
      <item>Fabijan Roić, OIB 55646544786, Domobranska 26, 21460 Stari Grad</item>
      <item>Josip Kovačević, OIB 24407104693, M.Ivanića 26, 21460 Stari Grad</item>
      <item>Marinko Dužević, OIB 12242231071, Dol  0, 21460 Stari Grad, Dol</item>
      <item>Pero Dulčić Sušak, OIB 55533277123, Malo Selo 63, 21460 Stari Grad</item>
      <item>Mihovil-Mile Pavičić, OIB 24835949834, Vrbanj 0, 21462 Vrbanj</item>
      <item>Nikša Dužević, OIB 66241675982, Dol 0, 21460 Dol</item>
      <item>Katica Kovačević, OIB 33120980772, Dol 0, 21460 Dol</item>
      <item>Vjekoslav Radonić, OIB 33204721839, Dol 0, 21460 Dol</item>
      <item>Ivan Tadić, OIB 00384008152, Vagonj 32, 21460 Stari Grad</item>
      <item>GASTRO GRUPA d.o.o. za trgovinu i usluge, OIB 39228456312, Grada Vukovara 271, 10000 Zagreb</item>
      <item>Duško Pavičić Ivelja, OIB 25982798589, Bassina 0, 21462 Vrbanj</item>
      <item>Margarita Radonić, OIB 28025722533, Dol 0, 21460 Dol</item>
      <item>Ivan Tadić Šilo, OIB 70114227603, Stari Grad 0, 21460 Stari Grad</item>
      <item>Louis Petrić, OIB 16074465250, Srinjo kola 2, 21460 Stari Grad</item>
      <item>Margarita Marica Stančić, OIB 08101100980, Kod Sv. Petra 0, 21460 Stari Grad</item>
      <item>Matko Carić, OIB 35189247498, Dol 0, 21460 Dol</item>
      <item>Vinko Lupi, OIB 35451219902, Sv. Magdalene 7, 21460 Stari Grad</item>
      <item>Tomi Moscatello, OIB 28508820612, Dol, 21460 Dol</item>
      <item>AUTO HRVATSKA dioničko društvo, OIB 32709834358, Dubrovačka Ulica 1, Split</item>
      <item>Milovan Kombura, OIB 30770175855, F. Vrančića 13, 21000 Split</item>
      <item>Tadija Moškatelo, OIB 31188799731, B.Kašića 9, 21460 Stari Grad</item>
      <item>Dinko Pavičić Tribunol, OIB 99243667034, Žrtava Rata  2, 21460 Stari Grad</item>
      <item>Jelisava Pavičić, OIB 83980708087, Vrbanj 0, 21462 Vrbanj</item>
      <item>Damir Petrić, OIB 86091667582, Stari Grad 0, 21460 Stari Grad</item>
      <item>Tonči Šurjak, OIB 60785268681, Stari Grad 0, 21460 Stari Grad</item>
      <item>Ivica Ljubić, OIB 56655610557, Stari Grad 0, 21460 Stari Grad</item>
      <item>Ivica Pavičić, OIB 72332556277, Vrbanj 0, 21462 Vrbanj</item>
      <item>Nikola Vodanović, OIB 74845370223, Vrbanj 0, 21462 Vrbanj</item>
      <item>Marinko Sanseović, OIB 45513941394, Dol 0, 21460 Dol</item>
      <item>Mijo Mili Pavičić, OIB 88915921313, Vrbanj 0, 21460 Vrbanj</item>
      <item>Ivan Tadić, OIB 70114227603, Stari Grad 0, 21460 Stari Grad</item>
      <item>Vinko Maroević, OIB 76848533915, Stari Grad, 21460 Stari Grad</item>
      <item>Nikola Haladić, OIB 44890767273, Stari Grad 0, 21460 Stari Grad</item>
      <item>Marija Vodanović, OIB 55757464937, Stari Grad 0, 21460 Stari Grad</item>
      <item>Ivan Buratović, OIB 47859397279, Vrbanj 13, 21462 Vrbanj</item>
      <item>JADRANSKO OSIGURANJE d.d., OIB 94472454976, Listopadska 2, 10000 Zagreb zastupanog po punomoćniku Grgić &amp; Partneri odvjetničko društvo j.t.d.</item>
      <item>Jakov Fredotović, OIB 46839149373, Vrbanj 297, 21462 Vrbanj</item>
      <item>Miljenko Srhoj, OIB 83488729434, Krešimirova 5, 21460 Stari Grad</item>
      <item>Cvjetko Buratović, OIB 68271062216, Put Križa 4, 21460 Stari Grad</item>
      <item>Luka Šurjak, OIB 94878152360, Dol 0, 21460 Dol</item>
      <item>Nikola Buratović, OIB 83296807791, Vrbanj 0, 21462 Vrbanj</item>
      <item>Tonko Maroević, OIB 09539101243, Šiberija 6, 21460 Stari Grad</item>
      <item>Ivan Miloš Mile, OIB 62291039145, Dol 0, 21460 Dol</item>
      <item>Nikola Buratović, OIB 63461897206, Vrbanj 0, 21462 Vrbanj</item>
      <item>Pavao Čubre, OIB 53903728630, Vrbanj 0, 21462 Vrbanj</item>
      <item>CITY EX d.o.o. za prijenos poslovne dokumentacije, OIB 99406899243, Donje Svetice 40, 10 000 Zagreb zastupanog po punomoćniku Antonio Zujić</item>
      <item>Luka Franetović, OIB 70961784599, C. Škarpe 17, 21460 Stari Grad</item>
      <item>Nikola Stipišić, OIB 40730811746, Vrbanj 0, 21462 Vrbanj</item>
      <item>Janez Jelušić, OIB 53424861114, Sv. Petra 0, 21460 Stari Grad</item>
      <item>Nikola Sansević, OIB 77925554696, Dol 0, 21460 Stari Grad</item>
      <item>Ivo Pavičić, OIB 10571584537, Dol 0, 21460 Dol</item>
      <item>Prošper Moškatelo, OIB 30735770287, Dol 0, 21460 Dol</item>
      <item>Dinko Račić, OIB 02437704848, Vrbanj 173, 21462 Vrbanj</item>
      <item>Neno Šoljan, OIB 04419572654, Molo Selo 0, 21460 Stari Grad</item>
      <item>Hrvatski Telekom d.d., OIB 81793146560, Savska cesta 32, 10000 Zagreb</item>
      <item>Luka Stančić, OIB 91475365556, Stančića dvor 0, 21460 Dol</item>
      <item>Ivan Moškatelo, OIB 16048013538, Ploča 29, 21460 Dol</item>
      <item>Vjekoslav Bogdanić, OIB 94391191426, J.B.Jelačića 9, 21460 Stari Grad</item>
      <item>Nikola Šimunović, OIB 24630749503, K. Zvonimira 35, 21460 Stari Grad</item>
      <item>Petro Šoljan, OIB 76350894229, Donja kola 0, 21460 Stari Grad</item>
      <item>Mirko Radonić, OIB 28025722533, Pod jugo 19, 21460 Dol</item>
      <item>Juraj Dužević, OIB 99909425440, Radošića dvor 4, 21460 Dol</item>
      <item>Antun Sansević, OIB 80183811492, Sansevića dvor 43, 21460 Dol</item>
      <item>Ruža Roić, OIB 27524265061, Pod jugo 10, 21460 Dol</item>
      <item>CODEX SORTIUM društvo s ograničenom odgovornošću za pružanje kompleksnih konzalting usluga, OIB 83918065246, Ivana Šibla 9, 10000 Zagreb</item>
      <item>Matilda Buratović, OIB 24198956638, Vrbanj 0, 21462 Vrbanj</item>
      <item>Jakov Tresić, OIB 60663993622, Vrbanj 0, 21462 Vrbanj</item>
      <item>Antun Vodanović Stariji, OIB 43563335947, Vrbanj  0, 21460 Vrbanj</item>
      <item>Dražica Matković Ljubo, OIB 38484140872, Vrbanj 0, 21462 Vrbanj</item>
      <item>SUNCE osiguranje d.d., OIB 12012147571, Trnjanska cesta 108, 10000 Zagreb</item>
      <item>Juraj Moškatelo Stariji, OIB 12577877147, Ploča 27, 21460 Stari Grad</item>
      <item>Ivo Bojanić, OIB 00897882683, Šiberija 19, 21460 Stari Grad</item>
      <item>Vinko Moškatelo, OIB 57771107058, Ploča 23, 21460 Dol</item>
      <item>Rade Čavić, OIB 74420229729, Malo Selo 0, 21460 Stari Grad</item>
      <item>Cvjetko Miličić, OIB 44230808110, T. Buzolića 8, 21450 Hvar</item>
      <item>Mila Franetović Dužević, OIB 02539671010, Vrankovića dvor 5, 21460 Stari Grad</item>
      <item>Juraj Tomi Moškatelo, OIB 80968217347, Ploča 2, 21460 Dol</item>
      <item>Meri Petrić, OIB 49953370209, Stari Grad 0, 21460 Stari Grad</item>
      <item>Jure Moškatelo, OIB 82967525191, Ploča 2, 21460 Dol</item>
      <item>Damir Šurjak, OIB 27457530614, Šurokovića dvor 5, 21460 Dol</item>
      <item>Nikša Moškatelo, OIB 98307576243, Ploča 4, 21460 Dol</item>
      <item>Ivo Šurjak, OIB 90776404563, Ostravska 8, 21000 Split</item>
      <item>Marija Trbuhović, OIB 38712300010, Vrbanj 0, 21462 Vrbanj</item>
      <item>Ivo Račić Kapetanić, OIB 70008404713, Vrbanj 0, 21462 Vrbanj</item>
      <item>Stjepan Jerković, OIB 25876380285, Zastražišće 0, 21466 Zastražišće</item>
      <item>Fabijan Kunčić, OIB 51005536058, Dol 0, 21460 Dol</item>
      <item>File Vranković, OIB 44132340384, Dol 0, 21460 Dol</item>
      <item>Luka Moškatelo, OIB 37611216898, Dol 0, 21460 Dol</item>
      <item>Ljubica Stipišić, OIB 53136752678, Vrbanj 0, 21462 Vrbanj</item>
      <item>ČISTOĆA d.o.o. za komunalnu djelatnost, održavanje čistoće i odlaganje komunalnog otpada, OIB 16912997621, Put od Republike 14, Dubrovnik</item>
      <item>Jakov Račić, OIB 31621777587, Vrbanj 302 A, 21462 Vrbanj</item>
      <item>Lenka Roić, OIB 57371012596, Dol, 21460 Dol</item>
      <item>Margarita Stančić, OIB 77283348907, Dol 0, 21460 Dol</item>
      <item>Mili Razović, OIB 03291272208, Vinkovačka 51, 21000 Split</item>
      <item>Fabijan Dužević, OIB 65516171063, Domobranska 31, 21460 Stari Grad</item>
      <item>Tonko Ivčević Bakulić, OIB 62293366608, Šiberija 29, 21460 Stari Grad</item>
      <item>Vinko Palaversić, OIB 66878442541, Jelsa, 21465 Jelsa</item>
      <item>Boris Borović, OIB 51193036454, Poljica, 21466 Poljica</item>
      <item>HRVATSKA IZVJEŠTAJNA NOVINSKA AGENCIJA, OIB 41387373932, Marulićev trg 16, 10000 Zagreb</item>
      <item>Lucija Milatić-Bričolić, OIB 72454967005, Svirče 0, 21462 Svirče</item>
      <item>Kata Duboković, OIB 93006547119, Pitve bb, 21465 Pitve</item>
      <item>Dušan Salamunić, OIB 67690387290, Račić bb, 21465 Jelsa</item>
      <item>Niko Salamunić, OIB 76231208532, Jelsa bb, 21465 Jelsa</item>
      <item>Josip Crnčić, OIB 78272535399, Pitve 0, 21465 Pitve</item>
      <item>Ante Mihojević, OIB 08852465695, Vrboska, 21463 Vrboska</item>
      <item>Tonči Gurdulić, OIB 88962507191, Jelsa 0, 21465 Jelsa</item>
      <item>Marko Huljić, OIB 99873701212, Račić 860, 21465 Jelsa</item>
      <item>TEXT-PAPIR d.o.o. za trgovinu i usluge, OIB 45878059290, Stinice 12, Split</item>
      <item>Vjeko Jakas, OIB 99530955280, Zvala bb, 21465 Zavala</item>
      <item>Nikola Grgičević, OIB 72806517394, Vrisnik 0, 21465 Vrisnik</item>
      <item>Ante Tonči Drinković, OIB 92836065068, Bonski Dolac, 21465 Jelsa</item>
      <item>Boris Rubinić, OIB 69242251733, V rbanj  0, 21462 Vrbanj</item>
      <item>Boris Carić, OIB 46466426123, Ivan Dolac 0, 21465 Ivan Dolac, Jelsa</item>
      <item>Jakša Radonić, OIB 11727504421, Jelsa 0, 21465 Jelsa</item>
      <item>Juraj Šperka, OIB 79176257167, Zastražišće 0, 21466 Zastražišće</item>
      <item>Stjepan Hujo Huljić, OIB 06947019866, Vrsina bb, 21465 Jelsa</item>
      <item>Đuro Caratan, OIB 81898965125, Zavala 0, 21465 Zavala</item>
      <item>Prošperino Milevčić, OIB 45533211549, Jelsa 0, 21465 Jelsa</item>
      <item>Stjepan Tomislav Huljić, OIB 97499130016, Lučica bb, 21465 Jelsa</item>
      <item>Blaženko Jakas, OIB 38730295070, Zavala 0, 21465 Zavala</item>
      <item>Marko Buratović, OIB 96637597848, Svirče 0, 21462 Svirče</item>
      <item>Pavo Bunčuga, OIB 76824484181, Banski Dolac bb, 21465 Jelsa</item>
      <item>Ivan Makjanić, OIB 86091321106, Svirče 0, 21462 Svirče</item>
      <item>Antun Lučić, OIB 23239072373, Poljica, 21466 Poljica</item>
      <item>Cvjetka Cvita Milevčić, OIB 75708915913, Jelsa 0, 21465 Jelsa</item>
      <item>Braco Jakas, OIB 76920975322, Zavala 136, 21465 Zavala</item>
      <item>SLOBODNA DALMACIJA izdavačka i tiskarska djelatnost, dioničko društvo, OIB 35075764438, Ulica Hrvatske Mornarice 4, Split</item>
      <item>Marinko Radonić, OIB 89514038279, Pitve 72, 21465 Pitve</item>
      <item>Marin Parun Barbić, OIB 39599282196, Pitve 0, 21465 Pitve</item>
      <item>Antun Gurdulić, OIB 55215862622, Vrsina bb, 21465 Jelsa</item>
      <item>Asija Bojanić, OIB 14798986072, Burkovo, 21465 Jelsa</item>
      <item>Ante Rubinić, OIB 15201258693, Vrsina  307, 21465 Jelsa</item>
      <item>Mate Antičević, OIB 55268785640, Zavala 0, 21465 Zavala</item>
      <item>Jakov Radonić, OIB 93729454627, Jelsa bb, 21465 Jelsa</item>
      <item>ČISTOĆA društvo s ograničenom odgovornošću za obavljanje komunalnih djelatnosti održavanja čistoće i odlaganja komunaln, OIB 38812451417, Put Plokita 81, Split</item>
      <item>Josip Franičević, OIB 43547284113, Burkovo bb, 21465 Jelsa</item>
      <item>Jurko Lučić, OIB 16439489089, Vrboska 0, 21463 Vrboska</item>
      <item>Dražica Vicenca Matković, OIB 67149132840, Vrbanj 117, 21462 Vrbanj</item>
      <item>Slobodan Radičić, OIB 46777889915, Pitve bb, 21465 Pitve</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OPĆINA JELSA Jedinstveni upravni odjel, OIB 94187441810, Riba bb, 21465 Jelsa</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AUTOKUĆA BOSNIĆ d.o.o. za trgovinu, servis i remont, OIB 62890333516, Rakite 27, Žrnovnica</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TISKARA MALENICA d.o.o., OIB 21268596817, 113. Šibenske brigade HV-a 193, Šibenik zastupanog po punomoćniku Jasmin Avdagić</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Nada Akrap, OIB 50608806627, Put Sirobuje 37, 21000 Split</item>
      <item>Jasminka Antunović, OIB 74697035343, Ulica Luke Botića 24, 21210 Solin</item>
      <item>Ivan Marijan, OIB 35721802898, Strossmayerovo šetalište bb, 21465 JELSA, Otok Hvar zastupanog po punomoćniku Zdravko Bojanić</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HEP-Operator distribucijskog sustava d.o.o. za distribuciju i opskrbu električne energije, OIB 46830600751, Ulica grada Vukovara 37, 10000 Zagreb</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Rikard Pavlović, OIB 16829467929, Gundulićeva 26, 21000 Split</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LUČKA UPRAVA SPLIT, OIB 06992092556, Gat Sv. Duje 1, Split</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PLOVPUT trgovačko društvo s ograničenom odgovornošću za održavanje pomorskih plovnih putova i radijske službe, OIB 14480721492, Obala Lazareta 1,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Regionalna veletržnica Benkovac dioničko društvo za trgovinu i usluge "u stečaju", OIB 16205687638, Benkovačke bojne 17, Benkovac</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MESSER CROATIA PLIN Poduzeće za proizvodnju i prodaju tehničkih plinova d.o.o., OIB 32179081874, Industrijska 1, Zaprešić</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TINA ALATI društvo s ograničenom odgovorošću za trgovinu i usluge, OIB 72232886006, Trg Francuske Repub. 14, 10000 Zagreb</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ZAVOD ZA JAVNO ZDRAVSTVO DR. ANDRIJA ŠTAMPAR, OIB 33392005961, Mirogojska Cesta 16, 10000 Zagreb</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Zagrebačka burza d.d., OIB 84368186611, Ivana Lučića 2a/22, 10000 Zagreb zastupanog po punomoćniku MAĐARIĆ &amp; LUI - odvjetničko društvo d.o.o.</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METRONET TELEKOMUNIKACIJE d.d. za telekomunikacijske usluge, OIB 23269006802, Ulica Grada Vukovara 269/d, 10000 Zagreb</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RELAX, d.o.o. za proizvodnju i trgovinu, OIB 24543050439, Tijardovićeva 4/II,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MINISTARSTVO GOSPODARSTVA, RAVNETELJSTVO ZA ROBNE ZALIHE, OIB 22413472900, Ul.Grada Vukovara 78/VI, 10000 Zagreb zastupanog po punomoćniku ŽUPANIJSKO DRŽAVNO ODVJETNIŠTVO U SPLITU</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PUĆO d.o.o. za trgovinu, ugostiteljstvo i cestovni prijevoz, OIB 33417474295, Puće 2, Ružić</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ITEM, d.o.o. informatičke usluge, OIB 71527463594, Put Supavla 39, Split</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ŠKARE TRADE, d.o.o. za trgovinu i ugostiteljstvo, OIB 88448992592, Sarajevska Ulica 64, Split</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CROATIA osiguranje d.d. FILIJALA SPLIT, OIB 26187994862, Miramarska 22, 10000 Zagreb</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MIRJANA BARIĆ, OIB 91861480870, D.Farlatija 92, 23000 Zadar</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MILENKO BUŠLJETA, OIB 63433937940, P. Bonifacije 30, 23000 Zadar</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MILICA UGARKOVIĆ, OIB 03462724779, 23000 Zadar</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SREDIŠNJE KLIRINŠKO DEPOZITARNO DRUŠTVO, dioničko društvo, OIB 64406809162, Heinzelova 62/a, 10000 Zagreb</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Agencija za upravljanje državnom imovinom, OIB 75666130770, Ivana Lučića 6, 10000 Zagreb</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COMENG, društvo s ograničenom odgovornošću za informatički inženjering, OIB 42122172362, A. Starčevića 11, Solin</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FABIJAN PERONJA, OIB 19033633778, Banski dolac bb, 21465 Jelsa zastupanog po punomoćniku KRUNO PERONJA</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HP - Hrvatska pošta d.d., OIB 87311810356, Jurišićeva 13, 10000 Zagreb</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GRAFOPLEX, društvo s ograničenom odgovornošću, za trgovinu i usluge, OIB 71142152777, Hektorovićeva 47, Split</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AMEROPA AG, OIB 38272342702, Rebgasse 108, BINNINGEN zastupanog po punomoćniku Odvjetničko društvo Hanžeković &amp; Partneri društvo s ograničenom odgovornošću</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HEP-Operator distribucijskog sustava d.o.o. za distribuciju i opskrbu električne energije, OIB 46830600751, Ulica grada Vukovara 37, 10000 Zagreb</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Financijska agencija, OIB 85821130368, Vrtni put 3, 10000 Zagreb</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NIKOLA LACMANOVIĆ, OIB 50670282682, Sukoišanska 19, 21000 Split zastupanog po punomoćniku DORIS KOŠTA</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VODOVOD I KANALIZACIJA, društvo s ograničenom odgovornošću za vodoopskrbu, odvodnju i pročišćavanje otpadnih voda, OIB 56826138353, Biokovska 3,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JELKOM, društvo s ograničenom odgovornošću za komunalnu djelatnost, OIB 92345732468, Vrboska</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DALMACIJAVINO d.d. za proizvodnju i promet alkoholnih i bezalkoholnih pića "u stečaju", OIB 07837847925, Obala kneza Domagoja 15,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EUROLEASING d.o.o., OIB 48922277230, Remetinečka cesta 98, 10000 Zagreb zastupanog po punomoćniku Grgić &amp; Partneri odvjetničko društvo j.t.d.</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Rino Barbić, odvjetnik, OIB 04402974520, Vrsina 0, 21465 Jelsa</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HVARSKI VODOVOD d.o.o., OIB 96577868636, Radičina 0, 21465 Jelsa zastupanog po punomoćniku Rino Barbić</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IVAN MILAT, OIB 89865160390, Ulica br. 7, 20271 BLATO NA KORČULI</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GRAD DRNIŠ, OIB 38309740312, Trg kralja Tomislava 1, 22320 Drniš</item>
      <item>DALMACIJAVINO - ZAGREB društvo sograničenom odgovornošću za trgovinu, ugostiteljstvo i prijevoz, OIB 93269876765, Gajeva 26, 10000 Zagreb</item>
    </izvorni_sadrzaj>
    <derivirana_varijabla naziv="DomainObject.Predmet.StrankaListFormatedWithAdressOIB_1">
      <item>Carinska uprava, OIB 18683136487, Zrinsko Frankopanska 60, 21000 Split</item>
      <item>Općinski sud u Starom Gradu - ZK odjel, Ulica Novo Riva 3, 21460 Stari Grad</item>
      <item>REPUBLIKA HRVATSKA, OIB 18683136487 zastupanog po punomoćniku ŽUPANIJSKO DRŽAVNO ODVJETNIŠTVO U SPLITU</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LUKA dioničko društvo, OIB 34440814040, Kopilica 47 B, Split</item>
      <item>Hrvatske vode, pravna osoba za upravljanje vodama, OIB 28921383001, Grada Vukovara 220, 10000 Zagreb</item>
      <item>MANTIS, d.o.o. za trgovinu i usluge, OIB 41274793973, Varaždinska 51, Split</item>
      <item>NARODNI TRGOVAČKI LANAC d.o.o. za trgovinu i usluge, OIB 78344221376, Soblinec, Soblinečka 55, Sesvete</item>
      <item>BASLER OSIGURANJE ZAGREB dioničko društvo za osiguranje, OIB 59706054982, Radnička cesta 37/b, 10000 Zagreb</item>
      <item>Vinko Paina, OIB 51203688235, Malo selo, 21460 Stari Grad</item>
      <item>TRANSADRIA, međunarodna špedicija d. d. u stečaju, OIB 47965841018, Riva Boduli 1, Rijeka</item>
      <item>RAD, d.o.o. za vodoopskrbu i ostale komunalne djelatnosti, OIB 71304592430, Ul.Stjepana Radića 69, Drniš</item>
      <item>Hrvatska radiotelevizija, OIB 68419124305, Prisavlje 3, 10000 Zagreb</item>
      <item>ZAGREBAČKI HOLDING, društvo s ograničenom odgovornošću za javni prijevoz, opskrbu vodom, održavanje čistoće, putnička a, OIB 85584865987, Ulica grada Vukovara 41, 10000 Zagreb</item>
      <item>BRODOMERKUR trgovina i usluge, dioničko društvo, OIB 33956120458, Poljička Cesta 35, Split</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HEP-Operator distribucijskog sustava d.o.o. za distribuciju i opskrbu električne energije ELEKTRA ŠIBENI, OIB 46830600751, Ulica grada Vukovara 37, 10000 Zagreb</item>
      <item>Ivica Bašić, OIB 14595893401, Vukovarska 170, 21000 Split zastupanog po punomoćniku Mijo Jeličić</item>
      <item>OTIS DIZALA, društvo s ograničenom odgovornošću za proizvodnju, montažu, remont i održavanje dizala, OIB 76080865307, Prilaz Vladislava Brajkovića 15, 10000 Zagreb</item>
      <item>Tedi-Tadija Maroević, OIB 75901351091, Out Rudine 4, 21460 Stari Grad</item>
      <item>Ivo Družević, OIB 59608054089, Družević Dvor 20, 21460 Stari Grad, Dol</item>
      <item>Jakica Lupi, OIB 73236308888, Vrbanj 0, 21462 Vrbanj</item>
      <item>Antun Pavičić, OIB 65866256737, Pavičića dvor 13, 21460 Stari Grad, Dol</item>
      <item>Cvjetko Matković, OIB 10443683019, Matije Ivanića 0, 21460 Stari Grad</item>
      <item>Ivo Roić, OIB 73872839985, Zbora Narodne garde 2, 21460 Stari Grad</item>
      <item>Joza Bratanić, OIB 08011374888, Vrbanj 0, 21462 Vrbanj</item>
      <item>Mara Jukić, OIB 37710339746, Čavoglave bb, 22322 Ružić zastupanog po punomoćniku Mijo Jeličić</item>
      <item>Juraj Pavičić, OIB 09529542053, Ceratorij 0, 21462 Vrbanj</item>
      <item>Fabijan Roić, OIB 55646544786, Domobranska 26, 21460 Stari Grad</item>
      <item>Josip Kovačević, OIB 24407104693, M.Ivanića 26, 21460 Stari Grad</item>
      <item>Marinko Dužević, OIB 12242231071, Dol  0, 21460 Stari Grad, Dol</item>
      <item>Pero Dulčić Sušak, OIB 55533277123, Malo Selo 63, 21460 Stari Grad</item>
      <item>Mihovil-Mile Pavičić, OIB 24835949834, Vrbanj 0, 21462 Vrbanj</item>
      <item>Nikša Dužević, OIB 66241675982, Dol 0, 21460 Dol</item>
      <item>Katica Kovačević, OIB 33120980772, Dol 0, 21460 Dol</item>
      <item>Vjekoslav Radonić, OIB 33204721839, Dol 0, 21460 Dol</item>
      <item>Ivan Tadić, OIB 00384008152, Vagonj 32, 21460 Stari Grad</item>
      <item>GASTRO GRUPA d.o.o. za trgovinu i usluge, OIB 39228456312, Grada Vukovara 271, 10000 Zagreb</item>
      <item>Duško Pavičić Ivelja, OIB 25982798589, Bassina 0, 21462 Vrbanj</item>
      <item>Margarita Radonić, OIB 28025722533, Dol 0, 21460 Dol</item>
      <item>Ivan Tadić Šilo, OIB 70114227603, Stari Grad 0, 21460 Stari Grad</item>
      <item>Louis Petrić, OIB 16074465250, Srinjo kola 2, 21460 Stari Grad</item>
      <item>Margarita Marica Stančić, OIB 08101100980, Kod Sv. Petra 0, 21460 Stari Grad</item>
      <item>Matko Carić, OIB 35189247498, Dol 0, 21460 Dol</item>
      <item>Vinko Lupi, OIB 35451219902, Sv. Magdalene 7, 21460 Stari Grad</item>
      <item>Tomi Moscatello, OIB 28508820612, Dol, 21460 Dol</item>
      <item>AUTO HRVATSKA dioničko društvo, OIB 32709834358, Dubrovačka Ulica 1, Split</item>
      <item>Milovan Kombura, OIB 30770175855, F. Vrančića 13, 21000 Split</item>
      <item>Tadija Moškatelo, OIB 31188799731, B.Kašića 9, 21460 Stari Grad</item>
      <item>Dinko Pavičić Tribunol, OIB 99243667034, Žrtava Rata  2, 21460 Stari Grad</item>
      <item>Jelisava Pavičić, OIB 83980708087, Vrbanj 0, 21462 Vrbanj</item>
      <item>Damir Petrić, OIB 86091667582, Stari Grad 0, 21460 Stari Grad</item>
      <item>Tonči Šurjak, OIB 60785268681, Stari Grad 0, 21460 Stari Grad</item>
      <item>Ivica Ljubić, OIB 56655610557, Stari Grad 0, 21460 Stari Grad</item>
      <item>Ivica Pavičić, OIB 72332556277, Vrbanj 0, 21462 Vrbanj</item>
      <item>Nikola Vodanović, OIB 74845370223, Vrbanj 0, 21462 Vrbanj</item>
      <item>Marinko Sanseović, OIB 45513941394, Dol 0, 21460 Dol</item>
      <item>Mijo Mili Pavičić, OIB 88915921313, Vrbanj 0, 21460 Vrbanj</item>
      <item>Ivan Tadić, OIB 70114227603, Stari Grad 0, 21460 Stari Grad</item>
      <item>Vinko Maroević, OIB 76848533915, Stari Grad, 21460 Stari Grad</item>
      <item>Nikola Haladić, OIB 44890767273, Stari Grad 0, 21460 Stari Grad</item>
      <item>Marija Vodanović, OIB 55757464937, Stari Grad 0, 21460 Stari Grad</item>
      <item>Ivan Buratović, OIB 47859397279, Vrbanj 13, 21462 Vrbanj</item>
      <item>JADRANSKO OSIGURANJE d.d., OIB 94472454976, Listopadska 2, 10000 Zagreb zastupanog po punomoćniku Grgić &amp; Partneri odvjetničko društvo j.t.d.</item>
      <item>Jakov Fredotović, OIB 46839149373, Vrbanj 297, 21462 Vrbanj</item>
      <item>Miljenko Srhoj, OIB 83488729434, Krešimirova 5, 21460 Stari Grad</item>
      <item>Cvjetko Buratović, OIB 68271062216, Put Križa 4, 21460 Stari Grad</item>
      <item>Luka Šurjak, OIB 94878152360, Dol 0, 21460 Dol</item>
      <item>Nikola Buratović, OIB 83296807791, Vrbanj 0, 21462 Vrbanj</item>
      <item>Tonko Maroević, OIB 09539101243, Šiberija 6, 21460 Stari Grad</item>
      <item>Ivan Miloš Mile, OIB 62291039145, Dol 0, 21460 Dol</item>
      <item>Nikola Buratović, OIB 63461897206, Vrbanj 0, 21462 Vrbanj</item>
      <item>Pavao Čubre, OIB 53903728630, Vrbanj 0, 21462 Vrbanj</item>
      <item>CITY EX d.o.o. za prijenos poslovne dokumentacije, OIB 99406899243, Donje Svetice 40, 10 000 Zagreb zastupanog po punomoćniku Antonio Zujić</item>
      <item>Luka Franetović, OIB 70961784599, C. Škarpe 17, 21460 Stari Grad</item>
      <item>Nikola Stipišić, OIB 40730811746, Vrbanj 0, 21462 Vrbanj</item>
      <item>Janez Jelušić, OIB 53424861114, Sv. Petra 0, 21460 Stari Grad</item>
      <item>Nikola Sansević, OIB 77925554696, Dol 0, 21460 Stari Grad</item>
      <item>Ivo Pavičić, OIB 10571584537, Dol 0, 21460 Dol</item>
      <item>Prošper Moškatelo, OIB 30735770287, Dol 0, 21460 Dol</item>
      <item>Dinko Račić, OIB 02437704848, Vrbanj 173, 21462 Vrbanj</item>
      <item>Neno Šoljan, OIB 04419572654, Molo Selo 0, 21460 Stari Grad</item>
      <item>Hrvatski Telekom d.d., OIB 81793146560, Savska cesta 32, 10000 Zagreb</item>
      <item>Luka Stančić, OIB 91475365556, Stančića dvor 0, 21460 Dol</item>
      <item>Ivan Moškatelo, OIB 16048013538, Ploča 29, 21460 Dol</item>
      <item>Vjekoslav Bogdanić, OIB 94391191426, J.B.Jelačića 9, 21460 Stari Grad</item>
      <item>Nikola Šimunović, OIB 24630749503, K. Zvonimira 35, 21460 Stari Grad</item>
      <item>Petro Šoljan, OIB 76350894229, Donja kola 0, 21460 Stari Grad</item>
      <item>Mirko Radonić, OIB 28025722533, Pod jugo 19, 21460 Dol</item>
      <item>Juraj Dužević, OIB 99909425440, Radošića dvor 4, 21460 Dol</item>
      <item>Antun Sansević, OIB 80183811492, Sansevića dvor 43, 21460 Dol</item>
      <item>Ruža Roić, OIB 27524265061, Pod jugo 10, 21460 Dol</item>
      <item>CODEX SORTIUM društvo s ograničenom odgovornošću za pružanje kompleksnih konzalting usluga, OIB 83918065246, Ivana Šibla 9, 10000 Zagreb</item>
      <item>Matilda Buratović, OIB 24198956638, Vrbanj 0, 21462 Vrbanj</item>
      <item>Jakov Tresić, OIB 60663993622, Vrbanj 0, 21462 Vrbanj</item>
      <item>Antun Vodanović Stariji, OIB 43563335947, Vrbanj  0, 21460 Vrbanj</item>
      <item>Dražica Matković Ljubo, OIB 38484140872, Vrbanj 0, 21462 Vrbanj</item>
      <item>SUNCE osiguranje d.d., OIB 12012147571, Trnjanska cesta 108, 10000 Zagreb</item>
      <item>Juraj Moškatelo Stariji, OIB 12577877147, Ploča 27, 21460 Stari Grad</item>
      <item>Ivo Bojanić, OIB 00897882683, Šiberija 19, 21460 Stari Grad</item>
      <item>Vinko Moškatelo, OIB 57771107058, Ploča 23, 21460 Dol</item>
      <item>Rade Čavić, OIB 74420229729, Malo Selo 0, 21460 Stari Grad</item>
      <item>Cvjetko Miličić, OIB 44230808110, T. Buzolića 8, 21450 Hvar</item>
      <item>Mila Franetović Dužević, OIB 02539671010, Vrankovića dvor 5, 21460 Stari Grad</item>
      <item>Juraj Tomi Moškatelo, OIB 80968217347, Ploča 2, 21460 Dol</item>
      <item>Meri Petrić, OIB 49953370209, Stari Grad 0, 21460 Stari Grad</item>
      <item>Jure Moškatelo, OIB 82967525191, Ploča 2, 21460 Dol</item>
      <item>Damir Šurjak, OIB 27457530614, Šurokovića dvor 5, 21460 Dol</item>
      <item>Nikša Moškatelo, OIB 98307576243, Ploča 4, 21460 Dol</item>
      <item>Ivo Šurjak, OIB 90776404563, Ostravska 8, 21000 Split</item>
      <item>Marija Trbuhović, OIB 38712300010, Vrbanj 0, 21462 Vrbanj</item>
      <item>Ivo Račić Kapetanić, OIB 70008404713, Vrbanj 0, 21462 Vrbanj</item>
      <item>Stjepan Jerković, OIB 25876380285, Zastražišće 0, 21466 Zastražišće</item>
      <item>Fabijan Kunčić, OIB 51005536058, Dol 0, 21460 Dol</item>
      <item>File Vranković, OIB 44132340384, Dol 0, 21460 Dol</item>
      <item>Luka Moškatelo, OIB 37611216898, Dol 0, 21460 Dol</item>
      <item>Ljubica Stipišić, OIB 53136752678, Vrbanj 0, 21462 Vrbanj</item>
      <item>ČISTOĆA d.o.o. za komunalnu djelatnost, održavanje čistoće i odlaganje komunalnog otpada, OIB 16912997621, Put od Republike 14, Dubrovnik</item>
      <item>Jakov Račić, OIB 31621777587, Vrbanj 302 A, 21462 Vrbanj</item>
      <item>Lenka Roić, OIB 57371012596, Dol, 21460 Dol</item>
      <item>Margarita Stančić, OIB 77283348907, Dol 0, 21460 Dol</item>
      <item>Mili Razović, OIB 03291272208, Vinkovačka 51, 21000 Split</item>
      <item>Fabijan Dužević, OIB 65516171063, Domobranska 31, 21460 Stari Grad</item>
      <item>Tonko Ivčević Bakulić, OIB 62293366608, Šiberija 29, 21460 Stari Grad</item>
      <item>Vinko Palaversić, OIB 66878442541, Jelsa, 21465 Jelsa</item>
      <item>Boris Borović, OIB 51193036454, Poljica, 21466 Poljica</item>
      <item>HRVATSKA IZVJEŠTAJNA NOVINSKA AGENCIJA, OIB 41387373932, Marulićev trg 16, 10000 Zagreb</item>
      <item>Lucija Milatić-Bričolić, OIB 72454967005, Svirče 0, 21462 Svirče</item>
      <item>Kata Duboković, OIB 93006547119, Pitve bb, 21465 Pitve</item>
      <item>Dušan Salamunić, OIB 67690387290, Račić bb, 21465 Jelsa</item>
      <item>Niko Salamunić, OIB 76231208532, Jelsa bb, 21465 Jelsa</item>
      <item>Josip Crnčić, OIB 78272535399, Pitve 0, 21465 Pitve</item>
      <item>Ante Mihojević, OIB 08852465695, Vrboska, 21463 Vrboska</item>
      <item>Tonči Gurdulić, OIB 88962507191, Jelsa 0, 21465 Jelsa</item>
      <item>Marko Huljić, OIB 99873701212, Račić 860, 21465 Jelsa</item>
      <item>TEXT-PAPIR d.o.o. za trgovinu i usluge, OIB 45878059290, Stinice 12, Split</item>
      <item>Vjeko Jakas, OIB 99530955280, Zvala bb, 21465 Zavala</item>
      <item>Nikola Grgičević, OIB 72806517394, Vrisnik 0, 21465 Vrisnik</item>
      <item>Ante Tonči Drinković, OIB 92836065068, Bonski Dolac, 21465 Jelsa</item>
      <item>Boris Rubinić, OIB 69242251733, V rbanj  0, 21462 Vrbanj</item>
      <item>Boris Carić, OIB 46466426123, Ivan Dolac 0, 21465 Ivan Dolac, Jelsa</item>
      <item>Jakša Radonić, OIB 11727504421, Jelsa 0, 21465 Jelsa</item>
      <item>Juraj Šperka, OIB 79176257167, Zastražišće 0, 21466 Zastražišće</item>
      <item>Stjepan Hujo Huljić, OIB 06947019866, Vrsina bb, 21465 Jelsa</item>
      <item>Đuro Caratan, OIB 81898965125, Zavala 0, 21465 Zavala</item>
      <item>Prošperino Milevčić, OIB 45533211549, Jelsa 0, 21465 Jelsa</item>
      <item>Stjepan Tomislav Huljić, OIB 97499130016, Lučica bb, 21465 Jelsa</item>
      <item>Blaženko Jakas, OIB 38730295070, Zavala 0, 21465 Zavala</item>
      <item>Marko Buratović, OIB 96637597848, Svirče 0, 21462 Svirče</item>
      <item>Pavo Bunčuga, OIB 76824484181, Banski Dolac bb, 21465 Jelsa</item>
      <item>Ivan Makjanić, OIB 86091321106, Svirče 0, 21462 Svirče</item>
      <item>Antun Lučić, OIB 23239072373, Poljica, 21466 Poljica</item>
      <item>Cvjetka Cvita Milevčić, OIB 75708915913, Jelsa 0, 21465 Jelsa</item>
      <item>Braco Jakas, OIB 76920975322, Zavala 136, 21465 Zavala</item>
      <item>SLOBODNA DALMACIJA izdavačka i tiskarska djelatnost, dioničko društvo, OIB 35075764438, Ulica Hrvatske Mornarice 4, Split</item>
      <item>Marinko Radonić, OIB 89514038279, Pitve 72, 21465 Pitve</item>
      <item>Marin Parun Barbić, OIB 39599282196, Pitve 0, 21465 Pitve</item>
      <item>Antun Gurdulić, OIB 55215862622, Vrsina bb, 21465 Jelsa</item>
      <item>Asija Bojanić, OIB 14798986072, Burkovo, 21465 Jelsa</item>
      <item>Ante Rubinić, OIB 15201258693, Vrsina  307, 21465 Jelsa</item>
      <item>Mate Antičević, OIB 55268785640, Zavala 0, 21465 Zavala</item>
      <item>Jakov Radonić, OIB 93729454627, Jelsa bb, 21465 Jelsa</item>
      <item>ČISTOĆA društvo s ograničenom odgovornošću za obavljanje komunalnih djelatnosti održavanja čistoće i odlaganja komunaln, OIB 38812451417, Put Plokita 81, Split</item>
      <item>Josip Franičević, OIB 43547284113, Burkovo bb, 21465 Jelsa</item>
      <item>Jurko Lučić, OIB 16439489089, Vrboska 0, 21463 Vrboska</item>
      <item>Dražica Vicenca Matković, OIB 67149132840, Vrbanj 117, 21462 Vrbanj</item>
      <item>Slobodan Radičić, OIB 46777889915, Pitve bb, 21465 Pitve</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OPĆINA JELSA Jedinstveni upravni odjel, OIB 94187441810, Riba bb, 21465 Jelsa</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AUTOKUĆA BOSNIĆ d.o.o. za trgovinu, servis i remont, OIB 62890333516, Rakite 27, Žrnovnica</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TISKARA MALENICA d.o.o., OIB 21268596817, 113. Šibenske brigade HV-a 193, Šibenik zastupanog po punomoćniku Jasmin Avdagić</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Nada Akrap, OIB 50608806627, Put Sirobuje 37, 21000 Split</item>
      <item>Jasminka Antunović, OIB 74697035343, Ulica Luke Botića 24, 21210 Solin</item>
      <item>Ivan Marijan, OIB 35721802898, Strossmayerovo šetalište bb, 21465 JELSA, Otok Hvar zastupanog po punomoćniku Zdravko Bojanić</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HEP-Operator distribucijskog sustava d.o.o. za distribuciju i opskrbu električne energije, OIB 46830600751, Ulica grada Vukovara 37, 10000 Zagreb</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Rikard Pavlović, OIB 16829467929, Gundulićeva 26, 21000 Split</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LUČKA UPRAVA SPLIT, OIB 06992092556, Gat Sv. Duje 1, Split</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PLOVPUT trgovačko društvo s ograničenom odgovornošću za održavanje pomorskih plovnih putova i radijske službe, OIB 14480721492, Obala Lazareta 1,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Regionalna veletržnica Benkovac dioničko društvo za trgovinu i usluge "u stečaju", OIB 16205687638, Benkovačke bojne 17, Benkovac</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MESSER CROATIA PLIN Poduzeće za proizvodnju i prodaju tehničkih plinova d.o.o., OIB 32179081874, Industrijska 1, Zaprešić</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TINA ALATI društvo s ograničenom odgovorošću za trgovinu i usluge, OIB 72232886006, Trg Francuske Repub. 14, 10000 Zagreb</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ZAVOD ZA JAVNO ZDRAVSTVO DR. ANDRIJA ŠTAMPAR, OIB 33392005961, Mirogojska Cesta 16, 10000 Zagreb</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Zagrebačka burza d.d., OIB 84368186611, Ivana Lučića 2a/22, 10000 Zagreb zastupanog po punomoćniku MAĐARIĆ &amp; LUI - odvjetničko društvo d.o.o.</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METRONET TELEKOMUNIKACIJE d.d. za telekomunikacijske usluge, OIB 23269006802, Ulica Grada Vukovara 269/d, 10000 Zagreb</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RELAX, d.o.o. za proizvodnju i trgovinu, OIB 24543050439, Tijardovićeva 4/II,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MINISTARSTVO GOSPODARSTVA, RAVNETELJSTVO ZA ROBNE ZALIHE, OIB 22413472900, Ul.Grada Vukovara 78/VI, 10000 Zagreb zastupanog po punomoćniku ŽUPANIJSKO DRŽAVNO ODVJETNIŠTVO U SPLITU</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PUĆO d.o.o. za trgovinu, ugostiteljstvo i cestovni prijevoz, OIB 33417474295, Puće 2, Ružić</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ITEM, d.o.o. informatičke usluge, OIB 71527463594, Put Supavla 39, Split</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ŠKARE TRADE, d.o.o. za trgovinu i ugostiteljstvo, OIB 88448992592, Sarajevska Ulica 64, Split</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CROATIA osiguranje d.d. FILIJALA SPLIT, OIB 26187994862, Miramarska 22, 10000 Zagreb</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MIRJANA BARIĆ, OIB 91861480870, D.Farlatija 92, 23000 Zadar</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MILENKO BUŠLJETA, OIB 63433937940, P. Bonifacije 30, 23000 Zadar</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MILICA UGARKOVIĆ, OIB 03462724779, 23000 Zadar</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SREDIŠNJE KLIRINŠKO DEPOZITARNO DRUŠTVO, dioničko društvo, OIB 64406809162, Heinzelova 62/a, 10000 Zagreb</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Agencija za upravljanje državnom imovinom, OIB 75666130770, Ivana Lučića 6, 10000 Zagreb</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COMENG, društvo s ograničenom odgovornošću za informatički inženjering, OIB 42122172362, A. Starčevića 11, Solin</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FABIJAN PERONJA, OIB 19033633778, Banski dolac bb, 21465 Jelsa zastupanog po punomoćniku KRUNO PERONJA</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HP - Hrvatska pošta d.d., OIB 87311810356, Jurišićeva 13, 10000 Zagreb</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GRAFOPLEX, društvo s ograničenom odgovornošću, za trgovinu i usluge, OIB 71142152777, Hektorovićeva 47, Split</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AMEROPA AG, OIB 38272342702, Rebgasse 108, BINNINGEN zastupanog po punomoćniku Odvjetničko društvo Hanžeković &amp; Partneri društvo s ograničenom odgovornošću</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HEP-Operator distribucijskog sustava d.o.o. za distribuciju i opskrbu električne energije, OIB 46830600751, Ulica grada Vukovara 37, 10000 Zagreb</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Financijska agencija, OIB 85821130368, Vrtni put 3, 10000 Zagreb</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NIKOLA LACMANOVIĆ, OIB 50670282682, Sukoišanska 19, 21000 Split zastupanog po punomoćniku DORIS KOŠTA</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VODOVOD I KANALIZACIJA, društvo s ograničenom odgovornošću za vodoopskrbu, odvodnju i pročišćavanje otpadnih voda, OIB 56826138353, Biokovska 3,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JELKOM, društvo s ograničenom odgovornošću za komunalnu djelatnost, OIB 92345732468, Vrboska</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DALMACIJAVINO d.d. za proizvodnju i promet alkoholnih i bezalkoholnih pića "u stečaju", OIB 07837847925, Obala kneza Domagoja 15,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EUROLEASING d.o.o., OIB 48922277230, Remetinečka cesta 98, 10000 Zagreb zastupanog po punomoćniku Grgić &amp; Partneri odvjetničko društvo j.t.d.</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Rino Barbić, odvjetnik, OIB 04402974520, Vrsina 0, 21465 Jelsa</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HVARSKI VODOVOD d.o.o., OIB 96577868636, Radičina 0, 21465 Jelsa zastupanog po punomoćniku Rino Barbić</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IVAN MILAT, OIB 89865160390, Ulica br. 7, 20271 BLATO NA KORČULI</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GRAD DRNIŠ, OIB 38309740312, Trg kralja Tomislava 1, 22320 Drniš</item>
      <item>DALMACIJAVINO - ZAGREB društvo sograničenom odgovornošću za trgovinu, ugostiteljstvo i prijevoz, OIB 93269876765, Gajeva 26, 10000 Zagreb</item>
    </derivirana_varijabla>
  </DomainObject.Predmet.StrankaListFormatedWithAdressOIB>
  <DomainObject.Predmet.StrankaListNazivFormated>
    <izvorni_sadrzaj>
      <item>Carinska uprava</item>
      <item>Općinski sud u Starom Gradu - ZK odjel</item>
      <item>REPUBLIKA HRVATSKA</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LUKA dioničko društvo</item>
      <item>Hrvatske vode, pravna osoba za upravljanje vodama</item>
      <item>MANTIS, d.o.o. za trgovinu i usluge</item>
      <item>NARODNI TRGOVAČKI LANAC d.o.o. za trgovinu i usluge</item>
      <item>BASLER OSIGURANJE ZAGREB dioničko društvo za osiguranje</item>
      <item>Vinko Paina</item>
      <item>TRANSADRIA, međunarodna špedicija d. d. u stečaju</item>
      <item>RAD, d.o.o. za vodoopskrbu i ostale komunalne djelatnosti</item>
      <item>Hrvatska radiotelevizija</item>
      <item>ZAGREBAČKI HOLDING, društvo s ograničenom odgovornošću za javni prijevoz, opskrbu vodom, održavanje čistoće, putnička a</item>
      <item>BRODOMERKUR trgovina i usluge, dioničko društvo</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HEP-Operator distribucijskog sustava d.o.o. za distribuciju i opskrbu električne energije ELEKTRA ŠIBENI</item>
      <item>Ivica Bašić</item>
      <item>OTIS DIZALA, društvo s ograničenom odgovornošću za proizvodnju, montažu, remont i održavanje dizala</item>
      <item>Tedi-Tadija Maroević</item>
      <item>Ivo Družević</item>
      <item>Jakica Lupi</item>
      <item>Antun Pavičić</item>
      <item>Cvjetko Matković</item>
      <item>Ivo Roić</item>
      <item>Joza Bratanić</item>
      <item>Mara Jukić</item>
      <item>Juraj Pavičić</item>
      <item>Fabijan Roić</item>
      <item>Josip Kovačević</item>
      <item>Marinko Dužević</item>
      <item>Pero Dulčić Sušak</item>
      <item>Mihovil-Mile Pavičić</item>
      <item>Nikša Dužević</item>
      <item>Katica Kovačević</item>
      <item>Vjekoslav Radonić</item>
      <item>Ivan Tadić</item>
      <item>GASTRO GRUPA d.o.o. za trgovinu i usluge</item>
      <item>Duško Pavičić Ivelja</item>
      <item>Margarita Radonić</item>
      <item>Ivan Tadić Šilo</item>
      <item>Louis Petrić</item>
      <item>Margarita Marica Stančić</item>
      <item>Matko Carić</item>
      <item>Vinko Lupi</item>
      <item>Tomi Moscatello</item>
      <item>AUTO HRVATSKA dioničko društvo</item>
      <item>Milovan Kombura</item>
      <item>Tadija Moškatelo</item>
      <item>Dinko Pavičić Tribunol</item>
      <item>Jelisava Pavičić</item>
      <item>Damir Petrić</item>
      <item>Tonči Šurjak</item>
      <item>Ivica Ljubić</item>
      <item>Ivica Pavičić</item>
      <item>Nikola Vodanović</item>
      <item>Marinko Sanseović</item>
      <item>Mijo Mili Pavičić</item>
      <item>Ivan Tadić</item>
      <item>Vinko Maroević</item>
      <item>Nikola Haladić</item>
      <item>Marija Vodanović</item>
      <item>Ivan Buratović</item>
      <item>JADRANSKO OSIGURANJE d.d.</item>
      <item>Jakov Fredotović</item>
      <item>Miljenko Srhoj</item>
      <item>Cvjetko Buratović</item>
      <item>Luka Šurjak</item>
      <item>Nikola Buratović</item>
      <item>Tonko Maroević</item>
      <item>Ivan Miloš Mile</item>
      <item>Nikola Buratović</item>
      <item>Pavao Čubre</item>
      <item>CITY EX d.o.o. za prijenos poslovne dokumentacije</item>
      <item>Luka Franetović</item>
      <item>Nikola Stipišić</item>
      <item>Janez Jelušić</item>
      <item>Nikola Sansević</item>
      <item>Ivo Pavičić</item>
      <item>Prošper Moškatelo</item>
      <item>Dinko Račić</item>
      <item>Neno Šoljan</item>
      <item>Hrvatski Telekom d.d.</item>
      <item>Luka Stančić</item>
      <item>Ivan Moškatelo</item>
      <item>Vjekoslav Bogdanić</item>
      <item>Nikola Šimunović</item>
      <item>Petro Šoljan</item>
      <item>Mirko Radonić</item>
      <item>Juraj Dužević</item>
      <item>Antun Sansević</item>
      <item>Ruža Roić</item>
      <item>CODEX SORTIUM društvo s ograničenom odgovornošću za pružanje kompleksnih konzalting usluga</item>
      <item>Matilda Buratović</item>
      <item>Jakov Tresić</item>
      <item>Antun Vodanović Stariji</item>
      <item>Dražica Matković Ljubo</item>
      <item>SUNCE osiguranje d.d.</item>
      <item>Juraj Moškatelo Stariji</item>
      <item>Ivo Bojanić</item>
      <item>Vinko Moškatelo</item>
      <item>Rade Čavić</item>
      <item>Cvjetko Miličić</item>
      <item>Mila Franetović Dužević</item>
      <item>Juraj Tomi Moškatelo</item>
      <item>Meri Petrić</item>
      <item>Jure Moškatelo</item>
      <item>Damir Šurjak</item>
      <item>Nikša Moškatelo</item>
      <item>Ivo Šurjak</item>
      <item>Marija Trbuhović</item>
      <item>Ivo Račić Kapetanić</item>
      <item>Stjepan Jerković</item>
      <item>Fabijan Kunčić</item>
      <item>File Vranković</item>
      <item>Luka Moškatelo</item>
      <item>Ljubica Stipišić</item>
      <item>ČISTOĆA d.o.o. za komunalnu djelatnost, održavanje čistoće i odlaganje komunalnog otpada</item>
      <item>Jakov Račić</item>
      <item>Lenka Roić</item>
      <item>Margarita Stančić</item>
      <item>Mili Razović</item>
      <item>Fabijan Dužević</item>
      <item>Tonko Ivčević Bakulić</item>
      <item>Vinko Palaversić</item>
      <item>Boris Borović</item>
      <item>HRVATSKA IZVJEŠTAJNA NOVINSKA AGENCIJA</item>
      <item>Lucija Milatić-Bričolić</item>
      <item>Kata Duboković</item>
      <item>Dušan Salamunić</item>
      <item>Niko Salamunić</item>
      <item>Josip Crnčić</item>
      <item>Ante Mihojević</item>
      <item>Tonči Gurdulić</item>
      <item>Marko Huljić</item>
      <item>TEXT-PAPIR d.o.o. za trgovinu i usluge</item>
      <item>Vjeko Jakas</item>
      <item>Nikola Grgičević</item>
      <item>Ante Tonči Drinković</item>
      <item>Boris Rubinić</item>
      <item>Boris Carić</item>
      <item>Jakša Radonić</item>
      <item>Juraj Šperka</item>
      <item>Stjepan Hujo Huljić</item>
      <item>Đuro Caratan</item>
      <item>Prošperino Milevčić</item>
      <item>Stjepan Tomislav Huljić</item>
      <item>Blaženko Jakas</item>
      <item>Marko Buratović</item>
      <item>Pavo Bunčuga</item>
      <item>Ivan Makjanić</item>
      <item>Antun Lučić</item>
      <item>Cvjetka Cvita Milevčić</item>
      <item>Braco Jakas</item>
      <item>SLOBODNA DALMACIJA izdavačka i tiskarska djelatnost, dioničko društvo</item>
      <item>Marinko Radonić</item>
      <item>Marin Parun Barbić</item>
      <item>Antun Gurdulić</item>
      <item>Asija Bojanić</item>
      <item>Ante Rubinić</item>
      <item>Mate Antičević</item>
      <item>Jakov Radonić</item>
      <item>ČISTOĆA društvo s ograničenom odgovornošću za obavljanje komunalnih djelatnosti održavanja čistoće i odlaganja komunaln</item>
      <item>Josip Franičević</item>
      <item>Jurko Lučić</item>
      <item>Dražica Vicenca Matković</item>
      <item>Slobodan Radičić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OPĆINA JELSA Jedinstveni upravni odjel</item>
      <item>Zlatko Balić</item>
      <item>Galić Ante</item>
      <item>Dean Prelević, odvjetnik</item>
      <item>Želimir Miletić</item>
      <item>Luči Roić</item>
      <item>AUTOKUĆA BOSNIĆ d.o.o. za trgovinu, servis i remont</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TISKARA MALENICA d.o.o.</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Nada Akrap</item>
      <item>Jasminka Antunović</item>
      <item>Ivan Marijan</item>
      <item>Nediljka Armanda</item>
      <item>Ana Babić</item>
      <item>Gordana Babić</item>
      <item>Ivan Babić</item>
      <item>Katica Babić</item>
      <item>Jure Bacelj</item>
      <item>Ana Bačić</item>
      <item>Nediljka Bajić</item>
      <item>Žarka Bakotić</item>
      <item>HEP-Operator distribucijskog sustava d.o.o. za distribuciju i opskrbu električne energije</item>
      <item>Marko Baković</item>
      <item>Ivica Ban</item>
      <item>Srđanka Banovac</item>
      <item>Božidar Barać</item>
      <item>Vedran Barbarić</item>
      <item>Marija Barbir</item>
      <item>Petar Barbir</item>
      <item>Anica Baričević</item>
      <item>Rikard Pavlović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LUČKA UPRAVA SPLIT</item>
      <item>Damir Bojčić</item>
      <item>Željko Bojčić</item>
      <item>Denis Boljat</item>
      <item>Srećko Boras</item>
      <item>Robert Borić</item>
      <item>Goran Bosančić</item>
      <item>Pava Botić</item>
      <item>Ljuba Božanić</item>
      <item>PLOVPUT trgovačko društvo s ograničenom odgovornošću za održavanje pomorskih plovnih putova i radijske službe</item>
      <item>Anka Božić</item>
      <item>Anica Božić-Bakušić</item>
      <item>Ivica Bratić</item>
      <item>Nikša Bratić</item>
      <item>Vencislav Brizić</item>
      <item>Zlata Brizić</item>
      <item>Mate Brstilo</item>
      <item>Zora Budimir</item>
      <item>Regionalna veletržnica Benkovac dioničko društvo za trgovinu i usluge "u stečaju"</item>
      <item>Miranda Budiša</item>
      <item>Nediljko Bugarin</item>
      <item>Željka Vučemilović-šimunović</item>
      <item>Gordana Buljević</item>
      <item>Marina Burić</item>
      <item>Mario Buzov</item>
      <item>Đuro Caratan</item>
      <item>MESSER CROATIA PLIN Poduzeće za proizvodnju i prodaju tehničkih plinova d.o.o.</item>
      <item>Toni Caratan</item>
      <item>Boris Carić</item>
      <item>Paulo Carić</item>
      <item>Dinka Cezareo</item>
      <item>Nevenka Cukrov</item>
      <item>Dijana Czwik</item>
      <item>Vinka Čavala</item>
      <item>Silva Černak Lojić</item>
      <item>Diana Čović</item>
      <item>TINA ALATI društvo s ograničenom odgovorošću za trgovinu i usluge</item>
      <item>Ante Čulo</item>
      <item>Blaž Ćapin</item>
      <item>Filip Delać</item>
      <item>Ankica Delić</item>
      <item>Marko Delić</item>
      <item>Nediljka Delić</item>
      <item>Gordana Didak</item>
      <item>Mili Divić</item>
      <item>ZAVOD ZA JAVNO ZDRAVSTVO DR. ANDRIJA ŠTAMPAR</item>
      <item>Ljiljana Dragan Jelušić</item>
      <item>Milka Drlje</item>
      <item>Mato Drmić</item>
      <item>Jozo Družianić</item>
      <item>Stanko Duvančić</item>
      <item>Damir Duvnjak</item>
      <item>Nives Džanko</item>
      <item>Ante Đurđević</item>
      <item>Zagrebačka burza d.d.</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METRONET TELEKOMUNIKACIJE d.d. za telekomunikacijske usluge</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RELAX, d.o.o. za proizvodnju i trgovinu</item>
      <item>Ante Jeličić</item>
      <item>Marija Jocić</item>
      <item>Ante Jolić</item>
      <item>Marica Jukić</item>
      <item>Marko Jukić</item>
      <item>Renata Jukić</item>
      <item>Jadranka Jurić</item>
      <item>Marija Jurić</item>
      <item>Ankica Kainić</item>
      <item>MINISTARSTVO GOSPODARSTVA, RAVNETELJSTVO ZA ROBNE ZALIHE</item>
      <item>Jelena Kalinić</item>
      <item>Petar Kalinić</item>
      <item>Anamarija Kalinić Radović</item>
      <item>Stipan Kamber</item>
      <item>Đuro Kapoši</item>
      <item>Željko Karin</item>
      <item>Marijana Karin Prnjak</item>
      <item>Neda Kasalo</item>
      <item>Zvonimir Kasalo</item>
      <item>Suzana Kašić</item>
      <item>PUĆO d.o.o. za trgovinu, ugostiteljstvo i cestovni prijevoz</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ITEM, d.o.o. informatičke usluge</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ŠKARE TRADE, d.o.o. za trgovinu i ugostiteljstvo</item>
      <item>Željko Marinac</item>
      <item>Božidar Marinković</item>
      <item>Jakov Mateta</item>
      <item>Ivan Matić</item>
      <item>Ružica Matić</item>
      <item>Slavko Matić</item>
      <item>CROATIA osiguranje d.d. FILIJALA SPLIT</item>
      <item>Željko Matić</item>
      <item>Marija Matković</item>
      <item>Ivan Melvan</item>
      <item>Nikola Midenjak</item>
      <item>Pere Mihanović</item>
      <item>Ana Mikulić</item>
      <item>Mate Mikulić</item>
      <item>Ivan Milaković</item>
      <item>MIRJANA BARIĆ</item>
      <item>Ivan Milanović</item>
      <item>Zorka Miletić</item>
      <item>Milan Miljuš</item>
      <item>Đorđe Mirčetić</item>
      <item>Tonči Mišković</item>
      <item>Ana Moro</item>
      <item>Slavko Moro</item>
      <item>Tomi Moscatello</item>
      <item>Marija Munitić</item>
      <item>MILENKO BUŠLJETA</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MILICA UGARKOVIĆ</item>
      <item>Ivan Pažanin</item>
      <item>Luka Peko</item>
      <item>Neda Penga</item>
      <item>Ante Perko</item>
      <item>Ivana Perko</item>
      <item>Gordana Perković</item>
      <item>Marica Perković</item>
      <item>Nediljko Perković</item>
      <item>SREDIŠNJE KLIRINŠKO DEPOZITARNO DRUŠTVO, dioničko društvo</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Agencija za upravljanje državnom imovinom</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COMENG, društvo s ograničenom odgovornošću za informatički inženjering</item>
      <item>Ivan Sarić</item>
      <item>Marija Sedlar</item>
      <item>Ljubica Sekelez</item>
      <item>Kristina Serdarević</item>
      <item>Aleksandra Sever-Muhar</item>
      <item>Boško Sikavica</item>
      <item>Snježana Sikavica</item>
      <item>Dragan Simić</item>
      <item>Tanja Sinovčić</item>
      <item>Ljiljana Sirić</item>
      <item>FABIJAN PERONJA</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HP - Hrvatska pošta d.d.</item>
      <item>Ljubica Škopljanac</item>
      <item>Milica Špar</item>
      <item>Eleana Šubat</item>
      <item>Ivan Šuljug</item>
      <item>Vesna Šunjić</item>
      <item>Ljubica Tarle</item>
      <item>Nada Teklić</item>
      <item>Lada Terzić</item>
      <item>Ivan Tomić</item>
      <item>GRAFOPLEX, društvo s ograničenom odgovornošću, za trgovinu i usluge</item>
      <item>Ivan Topić</item>
      <item>Jelica Topić</item>
      <item>Tvrtko Topić</item>
      <item>Anđelka Torlak</item>
      <item>Ivan Torlak</item>
      <item>Marko Torlak</item>
      <item>Damir Tot</item>
      <item>AMEROPA AG</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HEP-Operator distribucijskog sustava d.o.o. za distribuciju i opskrbu električne energije</item>
      <item>Zora Vuković</item>
      <item>Ivan Vukušić</item>
      <item>Jadran Vukušić</item>
      <item>Nevenka Vukušić</item>
      <item>Vjera Vukušić</item>
      <item>Zvonimir Vukušić</item>
      <item>Nevenka Vuleta</item>
      <item>Financijska agencija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NIKOLA LACMANOVIĆ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VODOVOD I KANALIZACIJA, društvo s ograničenom odgovornošću za vodoopskrbu, odvodnju i pročišćavanje otpadnih voda</item>
      <item>Neda-lidia Buljević</item>
      <item>Ivan Bugarin</item>
      <item>Maja Bučić</item>
      <item>Mira Božić</item>
      <item>Sandra Borić</item>
      <item>Marija Davidović</item>
      <item>Petar Adjanski</item>
      <item>Ana Čatlak</item>
      <item>Marinko Buškulić</item>
      <item>Marinko Galić</item>
      <item>JELKOM, društvo s ograničenom odgovornošću za komunalnu djelatnost</item>
      <item>Luca Gabela</item>
      <item>Tomislav Frankić</item>
      <item>Elias Erceg</item>
      <item>Jakov Elez</item>
      <item>Sretan Bajalo</item>
      <item>Mario Tomić</item>
      <item>Ranko Vuleta</item>
      <item>Zlatko Balić</item>
      <item>Boško Barać</item>
      <item>Milan Vukić</item>
      <item>DALMACIJAVINO d.d. za proizvodnju i promet alkoholnih i bezalkoholnih pića "u stečaju"</item>
      <item>Mara Vukorepa</item>
      <item>Bare Vujina</item>
      <item>Milenko Bašić</item>
      <item>Diana Blažević</item>
      <item>Jozo Bogić</item>
      <item>Stjepko Bojanić</item>
      <item>Miroslav Trečić</item>
      <item>Neda Tukić</item>
      <item>Vinka Ukić</item>
      <item>Mira Velić</item>
      <item>EUROLEASING d.o.o.</item>
      <item>Ivan Vrdoljak</item>
      <item>Iva Vrdoljak</item>
      <item>Dražen Todorović</item>
      <item>Dubravka Stojanovska</item>
      <item>Josip Strniša</item>
      <item>Ivica Sviličić</item>
      <item>Ana Rogošić</item>
      <item>Ivica Stipinović</item>
      <item>Darko Topić</item>
      <item>Marija Trečić</item>
      <item>Rino Barbić, odvjetnik</item>
      <item>Milica Zorić</item>
      <item>Ivo Rajčić</item>
      <item>Ivan Radoš</item>
      <item>Željka Vučemilović-šimunović</item>
      <item>Slaven Tukić</item>
      <item>Bartul Barišić</item>
      <item>Tajana Domazet</item>
      <item>Velinka Runjić</item>
      <item>Niko Dujić</item>
      <item>Teo Mandić</item>
      <item>HVARSKI VODOVOD d.o.o.</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IVAN MILAT</item>
      <item>Joško Pavlov</item>
      <item>Tina Trajković</item>
      <item>Nada Dujmić</item>
      <item>Nada Baković</item>
      <item>Marija Duvančić</item>
      <item>DIONOVA - DIONA d.o.o.</item>
      <item>TEHNOPLAST d.o.o. za građevinarstvo, trgovinu, ugostiteljstvo, turizam i uslužne djelatnosti</item>
      <item>VIPnet, društvo s ograničenom odgovornošću za usluge javnih telekomunikacija</item>
      <item>BILIĆ-ERIĆ d.o.o. za privatnu zaštitu</item>
      <item>GRAD DRNIŠ</item>
      <item>DALMACIJAVINO - ZAGREB društvo sograničenom odgovornošću za trgovinu, ugostiteljstvo i prijevoz</item>
    </izvorni_sadrzaj>
    <derivirana_varijabla naziv="DomainObject.Predmet.StrankaListNazivFormated_1">
      <item>Carinska uprava</item>
      <item>Općinski sud u Starom Gradu - ZK odjel</item>
      <item>REPUBLIKA HRVATSKA</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LUKA dioničko društvo</item>
      <item>Hrvatske vode, pravna osoba za upravljanje vodama</item>
      <item>MANTIS, d.o.o. za trgovinu i usluge</item>
      <item>NARODNI TRGOVAČKI LANAC d.o.o. za trgovinu i usluge</item>
      <item>BASLER OSIGURANJE ZAGREB dioničko društvo za osiguranje</item>
      <item>Vinko Paina</item>
      <item>TRANSADRIA, međunarodna špedicija d. d. u stečaju</item>
      <item>RAD, d.o.o. za vodoopskrbu i ostale komunalne djelatnosti</item>
      <item>Hrvatska radiotelevizija</item>
      <item>ZAGREBAČKI HOLDING, društvo s ograničenom odgovornošću za javni prijevoz, opskrbu vodom, održavanje čistoće, putnička a</item>
      <item>BRODOMERKUR trgovina i usluge, dioničko društvo</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HEP-Operator distribucijskog sustava d.o.o. za distribuciju i opskrbu električne energije ELEKTRA ŠIBENI</item>
      <item>Ivica Bašić</item>
      <item>OTIS DIZALA, društvo s ograničenom odgovornošću za proizvodnju, montažu, remont i održavanje dizala</item>
      <item>Tedi-Tadija Maroević</item>
      <item>Ivo Družević</item>
      <item>Jakica Lupi</item>
      <item>Antun Pavičić</item>
      <item>Cvjetko Matković</item>
      <item>Ivo Roić</item>
      <item>Joza Bratanić</item>
      <item>Mara Jukić</item>
      <item>Juraj Pavičić</item>
      <item>Fabijan Roić</item>
      <item>Josip Kovačević</item>
      <item>Marinko Dužević</item>
      <item>Pero Dulčić Sušak</item>
      <item>Mihovil-Mile Pavičić</item>
      <item>Nikša Dužević</item>
      <item>Katica Kovačević</item>
      <item>Vjekoslav Radonić</item>
      <item>Ivan Tadić</item>
      <item>GASTRO GRUPA d.o.o. za trgovinu i usluge</item>
      <item>Duško Pavičić Ivelja</item>
      <item>Margarita Radonić</item>
      <item>Ivan Tadić Šilo</item>
      <item>Louis Petrić</item>
      <item>Margarita Marica Stančić</item>
      <item>Matko Carić</item>
      <item>Vinko Lupi</item>
      <item>Tomi Moscatello</item>
      <item>AUTO HRVATSKA dioničko društvo</item>
      <item>Milovan Kombura</item>
      <item>Tadija Moškatelo</item>
      <item>Dinko Pavičić Tribunol</item>
      <item>Jelisava Pavičić</item>
      <item>Damir Petrić</item>
      <item>Tonči Šurjak</item>
      <item>Ivica Ljubić</item>
      <item>Ivica Pavičić</item>
      <item>Nikola Vodanović</item>
      <item>Marinko Sanseović</item>
      <item>Mijo Mili Pavičić</item>
      <item>Ivan Tadić</item>
      <item>Vinko Maroević</item>
      <item>Nikola Haladić</item>
      <item>Marija Vodanović</item>
      <item>Ivan Buratović</item>
      <item>JADRANSKO OSIGURANJE d.d.</item>
      <item>Jakov Fredotović</item>
      <item>Miljenko Srhoj</item>
      <item>Cvjetko Buratović</item>
      <item>Luka Šurjak</item>
      <item>Nikola Buratović</item>
      <item>Tonko Maroević</item>
      <item>Ivan Miloš Mile</item>
      <item>Nikola Buratović</item>
      <item>Pavao Čubre</item>
      <item>CITY EX d.o.o. za prijenos poslovne dokumentacije</item>
      <item>Luka Franetović</item>
      <item>Nikola Stipišić</item>
      <item>Janez Jelušić</item>
      <item>Nikola Sansević</item>
      <item>Ivo Pavičić</item>
      <item>Prošper Moškatelo</item>
      <item>Dinko Račić</item>
      <item>Neno Šoljan</item>
      <item>Hrvatski Telekom d.d.</item>
      <item>Luka Stančić</item>
      <item>Ivan Moškatelo</item>
      <item>Vjekoslav Bogdanić</item>
      <item>Nikola Šimunović</item>
      <item>Petro Šoljan</item>
      <item>Mirko Radonić</item>
      <item>Juraj Dužević</item>
      <item>Antun Sansević</item>
      <item>Ruža Roić</item>
      <item>CODEX SORTIUM društvo s ograničenom odgovornošću za pružanje kompleksnih konzalting usluga</item>
      <item>Matilda Buratović</item>
      <item>Jakov Tresić</item>
      <item>Antun Vodanović Stariji</item>
      <item>Dražica Matković Ljubo</item>
      <item>SUNCE osiguranje d.d.</item>
      <item>Juraj Moškatelo Stariji</item>
      <item>Ivo Bojanić</item>
      <item>Vinko Moškatelo</item>
      <item>Rade Čavić</item>
      <item>Cvjetko Miličić</item>
      <item>Mila Franetović Dužević</item>
      <item>Juraj Tomi Moškatelo</item>
      <item>Meri Petrić</item>
      <item>Jure Moškatelo</item>
      <item>Damir Šurjak</item>
      <item>Nikša Moškatelo</item>
      <item>Ivo Šurjak</item>
      <item>Marija Trbuhović</item>
      <item>Ivo Račić Kapetanić</item>
      <item>Stjepan Jerković</item>
      <item>Fabijan Kunčić</item>
      <item>File Vranković</item>
      <item>Luka Moškatelo</item>
      <item>Ljubica Stipišić</item>
      <item>ČISTOĆA d.o.o. za komunalnu djelatnost, održavanje čistoće i odlaganje komunalnog otpada</item>
      <item>Jakov Račić</item>
      <item>Lenka Roić</item>
      <item>Margarita Stančić</item>
      <item>Mili Razović</item>
      <item>Fabijan Dužević</item>
      <item>Tonko Ivčević Bakulić</item>
      <item>Vinko Palaversić</item>
      <item>Boris Borović</item>
      <item>HRVATSKA IZVJEŠTAJNA NOVINSKA AGENCIJA</item>
      <item>Lucija Milatić-Bričolić</item>
      <item>Kata Duboković</item>
      <item>Dušan Salamunić</item>
      <item>Niko Salamunić</item>
      <item>Josip Crnčić</item>
      <item>Ante Mihojević</item>
      <item>Tonči Gurdulić</item>
      <item>Marko Huljić</item>
      <item>TEXT-PAPIR d.o.o. za trgovinu i usluge</item>
      <item>Vjeko Jakas</item>
      <item>Nikola Grgičević</item>
      <item>Ante Tonči Drinković</item>
      <item>Boris Rubinić</item>
      <item>Boris Carić</item>
      <item>Jakša Radonić</item>
      <item>Juraj Šperka</item>
      <item>Stjepan Hujo Huljić</item>
      <item>Đuro Caratan</item>
      <item>Prošperino Milevčić</item>
      <item>Stjepan Tomislav Huljić</item>
      <item>Blaženko Jakas</item>
      <item>Marko Buratović</item>
      <item>Pavo Bunčuga</item>
      <item>Ivan Makjanić</item>
      <item>Antun Lučić</item>
      <item>Cvjetka Cvita Milevčić</item>
      <item>Braco Jakas</item>
      <item>SLOBODNA DALMACIJA izdavačka i tiskarska djelatnost, dioničko društvo</item>
      <item>Marinko Radonić</item>
      <item>Marin Parun Barbić</item>
      <item>Antun Gurdulić</item>
      <item>Asija Bojanić</item>
      <item>Ante Rubinić</item>
      <item>Mate Antičević</item>
      <item>Jakov Radonić</item>
      <item>ČISTOĆA društvo s ograničenom odgovornošću za obavljanje komunalnih djelatnosti održavanja čistoće i odlaganja komunaln</item>
      <item>Josip Franičević</item>
      <item>Jurko Lučić</item>
      <item>Dražica Vicenca Matković</item>
      <item>Slobodan Radičić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OPĆINA JELSA Jedinstveni upravni odjel</item>
      <item>Zlatko Balić</item>
      <item>Galić Ante</item>
      <item>Dean Prelević, odvjetnik</item>
      <item>Želimir Miletić</item>
      <item>Luči Roić</item>
      <item>AUTOKUĆA BOSNIĆ d.o.o. za trgovinu, servis i remont</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TISKARA MALENICA d.o.o.</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Nada Akrap</item>
      <item>Jasminka Antunović</item>
      <item>Ivan Marijan</item>
      <item>Nediljka Armanda</item>
      <item>Ana Babić</item>
      <item>Gordana Babić</item>
      <item>Ivan Babić</item>
      <item>Katica Babić</item>
      <item>Jure Bacelj</item>
      <item>Ana Bačić</item>
      <item>Nediljka Bajić</item>
      <item>Žarka Bakotić</item>
      <item>HEP-Operator distribucijskog sustava d.o.o. za distribuciju i opskrbu električne energije</item>
      <item>Marko Baković</item>
      <item>Ivica Ban</item>
      <item>Srđanka Banovac</item>
      <item>Božidar Barać</item>
      <item>Vedran Barbarić</item>
      <item>Marija Barbir</item>
      <item>Petar Barbir</item>
      <item>Anica Baričević</item>
      <item>Rikard Pavlović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LUČKA UPRAVA SPLIT</item>
      <item>Damir Bojčić</item>
      <item>Željko Bojčić</item>
      <item>Denis Boljat</item>
      <item>Srećko Boras</item>
      <item>Robert Borić</item>
      <item>Goran Bosančić</item>
      <item>Pava Botić</item>
      <item>Ljuba Božanić</item>
      <item>PLOVPUT trgovačko društvo s ograničenom odgovornošću za održavanje pomorskih plovnih putova i radijske službe</item>
      <item>Anka Božić</item>
      <item>Anica Božić-Bakušić</item>
      <item>Ivica Bratić</item>
      <item>Nikša Bratić</item>
      <item>Vencislav Brizić</item>
      <item>Zlata Brizić</item>
      <item>Mate Brstilo</item>
      <item>Zora Budimir</item>
      <item>Regionalna veletržnica Benkovac dioničko društvo za trgovinu i usluge "u stečaju"</item>
      <item>Miranda Budiša</item>
      <item>Nediljko Bugarin</item>
      <item>Željka Vučemilović-šimunović</item>
      <item>Gordana Buljević</item>
      <item>Marina Burić</item>
      <item>Mario Buzov</item>
      <item>Đuro Caratan</item>
      <item>MESSER CROATIA PLIN Poduzeće za proizvodnju i prodaju tehničkih plinova d.o.o.</item>
      <item>Toni Caratan</item>
      <item>Boris Carić</item>
      <item>Paulo Carić</item>
      <item>Dinka Cezareo</item>
      <item>Nevenka Cukrov</item>
      <item>Dijana Czwik</item>
      <item>Vinka Čavala</item>
      <item>Silva Černak Lojić</item>
      <item>Diana Čović</item>
      <item>TINA ALATI društvo s ograničenom odgovorošću za trgovinu i usluge</item>
      <item>Ante Čulo</item>
      <item>Blaž Ćapin</item>
      <item>Filip Delać</item>
      <item>Ankica Delić</item>
      <item>Marko Delić</item>
      <item>Nediljka Delić</item>
      <item>Gordana Didak</item>
      <item>Mili Divić</item>
      <item>ZAVOD ZA JAVNO ZDRAVSTVO DR. ANDRIJA ŠTAMPAR</item>
      <item>Ljiljana Dragan Jelušić</item>
      <item>Milka Drlje</item>
      <item>Mato Drmić</item>
      <item>Jozo Družianić</item>
      <item>Stanko Duvančić</item>
      <item>Damir Duvnjak</item>
      <item>Nives Džanko</item>
      <item>Ante Đurđević</item>
      <item>Zagrebačka burza d.d.</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METRONET TELEKOMUNIKACIJE d.d. za telekomunikacijske usluge</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RELAX, d.o.o. za proizvodnju i trgovinu</item>
      <item>Ante Jeličić</item>
      <item>Marija Jocić</item>
      <item>Ante Jolić</item>
      <item>Marica Jukić</item>
      <item>Marko Jukić</item>
      <item>Renata Jukić</item>
      <item>Jadranka Jurić</item>
      <item>Marija Jurić</item>
      <item>Ankica Kainić</item>
      <item>MINISTARSTVO GOSPODARSTVA, RAVNETELJSTVO ZA ROBNE ZALIHE</item>
      <item>Jelena Kalinić</item>
      <item>Petar Kalinić</item>
      <item>Anamarija Kalinić Radović</item>
      <item>Stipan Kamber</item>
      <item>Đuro Kapoši</item>
      <item>Željko Karin</item>
      <item>Marijana Karin Prnjak</item>
      <item>Neda Kasalo</item>
      <item>Zvonimir Kasalo</item>
      <item>Suzana Kašić</item>
      <item>PUĆO d.o.o. za trgovinu, ugostiteljstvo i cestovni prijevoz</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ITEM, d.o.o. informatičke usluge</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ŠKARE TRADE, d.o.o. za trgovinu i ugostiteljstvo</item>
      <item>Željko Marinac</item>
      <item>Božidar Marinković</item>
      <item>Jakov Mateta</item>
      <item>Ivan Matić</item>
      <item>Ružica Matić</item>
      <item>Slavko Matić</item>
      <item>CROATIA osiguranje d.d. FILIJALA SPLIT</item>
      <item>Željko Matić</item>
      <item>Marija Matković</item>
      <item>Ivan Melvan</item>
      <item>Nikola Midenjak</item>
      <item>Pere Mihanović</item>
      <item>Ana Mikulić</item>
      <item>Mate Mikulić</item>
      <item>Ivan Milaković</item>
      <item>MIRJANA BARIĆ</item>
      <item>Ivan Milanović</item>
      <item>Zorka Miletić</item>
      <item>Milan Miljuš</item>
      <item>Đorđe Mirčetić</item>
      <item>Tonči Mišković</item>
      <item>Ana Moro</item>
      <item>Slavko Moro</item>
      <item>Tomi Moscatello</item>
      <item>Marija Munitić</item>
      <item>MILENKO BUŠLJETA</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MILICA UGARKOVIĆ</item>
      <item>Ivan Pažanin</item>
      <item>Luka Peko</item>
      <item>Neda Penga</item>
      <item>Ante Perko</item>
      <item>Ivana Perko</item>
      <item>Gordana Perković</item>
      <item>Marica Perković</item>
      <item>Nediljko Perković</item>
      <item>SREDIŠNJE KLIRINŠKO DEPOZITARNO DRUŠTVO, dioničko društvo</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Agencija za upravljanje državnom imovinom</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COMENG, društvo s ograničenom odgovornošću za informatički inženjering</item>
      <item>Ivan Sarić</item>
      <item>Marija Sedlar</item>
      <item>Ljubica Sekelez</item>
      <item>Kristina Serdarević</item>
      <item>Aleksandra Sever-Muhar</item>
      <item>Boško Sikavica</item>
      <item>Snježana Sikavica</item>
      <item>Dragan Simić</item>
      <item>Tanja Sinovčić</item>
      <item>Ljiljana Sirić</item>
      <item>FABIJAN PERONJA</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HP - Hrvatska pošta d.d.</item>
      <item>Ljubica Škopljanac</item>
      <item>Milica Špar</item>
      <item>Eleana Šubat</item>
      <item>Ivan Šuljug</item>
      <item>Vesna Šunjić</item>
      <item>Ljubica Tarle</item>
      <item>Nada Teklić</item>
      <item>Lada Terzić</item>
      <item>Ivan Tomić</item>
      <item>GRAFOPLEX, društvo s ograničenom odgovornošću, za trgovinu i usluge</item>
      <item>Ivan Topić</item>
      <item>Jelica Topić</item>
      <item>Tvrtko Topić</item>
      <item>Anđelka Torlak</item>
      <item>Ivan Torlak</item>
      <item>Marko Torlak</item>
      <item>Damir Tot</item>
      <item>AMEROPA AG</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HEP-Operator distribucijskog sustava d.o.o. za distribuciju i opskrbu električne energije</item>
      <item>Zora Vuković</item>
      <item>Ivan Vukušić</item>
      <item>Jadran Vukušić</item>
      <item>Nevenka Vukušić</item>
      <item>Vjera Vukušić</item>
      <item>Zvonimir Vukušić</item>
      <item>Nevenka Vuleta</item>
      <item>Financijska agencija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NIKOLA LACMANOVIĆ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VODOVOD I KANALIZACIJA, društvo s ograničenom odgovornošću za vodoopskrbu, odvodnju i pročišćavanje otpadnih voda</item>
      <item>Neda-lidia Buljević</item>
      <item>Ivan Bugarin</item>
      <item>Maja Bučić</item>
      <item>Mira Božić</item>
      <item>Sandra Borić</item>
      <item>Marija Davidović</item>
      <item>Petar Adjanski</item>
      <item>Ana Čatlak</item>
      <item>Marinko Buškulić</item>
      <item>Marinko Galić</item>
      <item>JELKOM, društvo s ograničenom odgovornošću za komunalnu djelatnost</item>
      <item>Luca Gabela</item>
      <item>Tomislav Frankić</item>
      <item>Elias Erceg</item>
      <item>Jakov Elez</item>
      <item>Sretan Bajalo</item>
      <item>Mario Tomić</item>
      <item>Ranko Vuleta</item>
      <item>Zlatko Balić</item>
      <item>Boško Barać</item>
      <item>Milan Vukić</item>
      <item>DALMACIJAVINO d.d. za proizvodnju i promet alkoholnih i bezalkoholnih pića "u stečaju"</item>
      <item>Mara Vukorepa</item>
      <item>Bare Vujina</item>
      <item>Milenko Bašić</item>
      <item>Diana Blažević</item>
      <item>Jozo Bogić</item>
      <item>Stjepko Bojanić</item>
      <item>Miroslav Trečić</item>
      <item>Neda Tukić</item>
      <item>Vinka Ukić</item>
      <item>Mira Velić</item>
      <item>EUROLEASING d.o.o.</item>
      <item>Ivan Vrdoljak</item>
      <item>Iva Vrdoljak</item>
      <item>Dražen Todorović</item>
      <item>Dubravka Stojanovska</item>
      <item>Josip Strniša</item>
      <item>Ivica Sviličić</item>
      <item>Ana Rogošić</item>
      <item>Ivica Stipinović</item>
      <item>Darko Topić</item>
      <item>Marija Trečić</item>
      <item>Rino Barbić, odvjetnik</item>
      <item>Milica Zorić</item>
      <item>Ivo Rajčić</item>
      <item>Ivan Radoš</item>
      <item>Željka Vučemilović-šimunović</item>
      <item>Slaven Tukić</item>
      <item>Bartul Barišić</item>
      <item>Tajana Domazet</item>
      <item>Velinka Runjić</item>
      <item>Niko Dujić</item>
      <item>Teo Mandić</item>
      <item>HVARSKI VODOVOD d.o.o.</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IVAN MILAT</item>
      <item>Joško Pavlov</item>
      <item>Tina Trajković</item>
      <item>Nada Dujmić</item>
      <item>Nada Baković</item>
      <item>Marija Duvančić</item>
      <item>DIONOVA - DIONA d.o.o.</item>
      <item>TEHNOPLAST d.o.o. za građevinarstvo, trgovinu, ugostiteljstvo, turizam i uslužne djelatnosti</item>
      <item>VIPnet, društvo s ograničenom odgovornošću za usluge javnih telekomunikacija</item>
      <item>BILIĆ-ERIĆ d.o.o. za privatnu zaštitu</item>
      <item>GRAD DRNIŠ</item>
      <item>DALMACIJAVINO - ZAGREB društvo sograničenom odgovornošću za trgovinu, ugostiteljstvo i prijevoz</item>
    </derivirana_varijabla>
  </DomainObject.Predmet.StrankaListNazivFormated>
  <DomainObject.Predmet.StrankaListNazivFormatedOIB>
    <izvorni_sadrzaj>
      <item>Carinska uprava, OIB 18683136487</item>
      <item>Općinski sud u Starom Gradu - ZK odjel</item>
      <item>REPUBLIKA HRVATSKA, OIB 18683136487</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LUKA dioničko društvo, OIB 34440814040</item>
      <item>Hrvatske vode, pravna osoba za upravljanje vodama, OIB 28921383001</item>
      <item>MANTIS, d.o.o. za trgovinu i usluge, OIB 41274793973</item>
      <item>NARODNI TRGOVAČKI LANAC d.o.o. za trgovinu i usluge, OIB 78344221376</item>
      <item>BASLER OSIGURANJE ZAGREB dioničko društvo za osiguranje, OIB 59706054982</item>
      <item>Vinko Paina, OIB 51203688235</item>
      <item>TRANSADRIA, međunarodna špedicija d. d. u stečaju, OIB 47965841018</item>
      <item>RAD, d.o.o. za vodoopskrbu i ostale komunalne djelatnosti, OIB 71304592430</item>
      <item>Hrvatska radiotelevizija, OIB 68419124305</item>
      <item>ZAGREBAČKI HOLDING, društvo s ograničenom odgovornošću za javni prijevoz, opskrbu vodom, održavanje čistoće, putnička a, OIB 85584865987</item>
      <item>BRODOMERKUR trgovina i usluge, dioničko društvo, OIB 33956120458</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HEP-Operator distribucijskog sustava d.o.o. za distribuciju i opskrbu električne energije ELEKTRA ŠIBENI, OIB 46830600751</item>
      <item>Ivica Bašić, OIB 14595893401</item>
      <item>OTIS DIZALA, društvo s ograničenom odgovornošću za proizvodnju, montažu, remont i održavanje dizala, OIB 76080865307</item>
      <item>Tedi-Tadija Maroević, OIB 75901351091</item>
      <item>Ivo Družević, OIB 59608054089</item>
      <item>Jakica Lupi, OIB 73236308888</item>
      <item>Antun Pavičić, OIB 65866256737</item>
      <item>Cvjetko Matković, OIB 10443683019</item>
      <item>Ivo Roić, OIB 73872839985</item>
      <item>Joza Bratanić, OIB 08011374888</item>
      <item>Mara Jukić, OIB 37710339746</item>
      <item>Juraj Pavičić, OIB 09529542053</item>
      <item>Fabijan Roić, OIB 55646544786</item>
      <item>Josip Kovačević, OIB 24407104693</item>
      <item>Marinko Dužević, OIB 12242231071</item>
      <item>Pero Dulčić Sušak, OIB 55533277123</item>
      <item>Mihovil-Mile Pavičić, OIB 24835949834</item>
      <item>Nikša Dužević, OIB 66241675982</item>
      <item>Katica Kovačević, OIB 33120980772</item>
      <item>Vjekoslav Radonić, OIB 33204721839</item>
      <item>Ivan Tadić, OIB 00384008152</item>
      <item>GASTRO GRUPA d.o.o. za trgovinu i usluge, OIB 39228456312</item>
      <item>Duško Pavičić Ivelja, OIB 25982798589</item>
      <item>Margarita Radonić, OIB 28025722533</item>
      <item>Ivan Tadić Šilo, OIB 70114227603</item>
      <item>Louis Petrić, OIB 16074465250</item>
      <item>Margarita Marica Stančić, OIB 08101100980</item>
      <item>Matko Carić, OIB 35189247498</item>
      <item>Vinko Lupi, OIB 35451219902</item>
      <item>Tomi Moscatello, OIB 28508820612</item>
      <item>AUTO HRVATSKA dioničko društvo, OIB 32709834358</item>
      <item>Milovan Kombura, OIB 30770175855</item>
      <item>Tadija Moškatelo, OIB 31188799731</item>
      <item>Dinko Pavičić Tribunol, OIB 99243667034</item>
      <item>Jelisava Pavičić, OIB 83980708087</item>
      <item>Damir Petrić, OIB 86091667582</item>
      <item>Tonči Šurjak, OIB 60785268681</item>
      <item>Ivica Ljubić, OIB 56655610557</item>
      <item>Ivica Pavičić, OIB 72332556277</item>
      <item>Nikola Vodanović, OIB 74845370223</item>
      <item>Marinko Sanseović, OIB 45513941394</item>
      <item>Mijo Mili Pavičić, OIB 88915921313</item>
      <item>Ivan Tadić, OIB 70114227603</item>
      <item>Vinko Maroević, OIB 76848533915</item>
      <item>Nikola Haladić, OIB 44890767273</item>
      <item>Marija Vodanović, OIB 55757464937</item>
      <item>Ivan Buratović, OIB 47859397279</item>
      <item>JADRANSKO OSIGURANJE d.d., OIB 94472454976</item>
      <item>Jakov Fredotović, OIB 46839149373</item>
      <item>Miljenko Srhoj, OIB 83488729434</item>
      <item>Cvjetko Buratović, OIB 68271062216</item>
      <item>Luka Šurjak, OIB 94878152360</item>
      <item>Nikola Buratović, OIB 83296807791</item>
      <item>Tonko Maroević, OIB 09539101243</item>
      <item>Ivan Miloš Mile, OIB 62291039145</item>
      <item>Nikola Buratović, OIB 63461897206</item>
      <item>Pavao Čubre, OIB 53903728630</item>
      <item>CITY EX d.o.o. za prijenos poslovne dokumentacije, OIB 99406899243</item>
      <item>Luka Franetović, OIB 70961784599</item>
      <item>Nikola Stipišić, OIB 40730811746</item>
      <item>Janez Jelušić, OIB 53424861114</item>
      <item>Nikola Sansević, OIB 77925554696</item>
      <item>Ivo Pavičić, OIB 10571584537</item>
      <item>Prošper Moškatelo, OIB 30735770287</item>
      <item>Dinko Račić, OIB 02437704848</item>
      <item>Neno Šoljan, OIB 04419572654</item>
      <item>Hrvatski Telekom d.d., OIB 81793146560</item>
      <item>Luka Stančić, OIB 91475365556</item>
      <item>Ivan Moškatelo, OIB 16048013538</item>
      <item>Vjekoslav Bogdanić, OIB 94391191426</item>
      <item>Nikola Šimunović, OIB 24630749503</item>
      <item>Petro Šoljan, OIB 76350894229</item>
      <item>Mirko Radonić, OIB 28025722533</item>
      <item>Juraj Dužević, OIB 99909425440</item>
      <item>Antun Sansević, OIB 80183811492</item>
      <item>Ruža Roić, OIB 27524265061</item>
      <item>CODEX SORTIUM društvo s ograničenom odgovornošću za pružanje kompleksnih konzalting usluga, OIB 83918065246</item>
      <item>Matilda Buratović, OIB 24198956638</item>
      <item>Jakov Tresić, OIB 60663993622</item>
      <item>Antun Vodanović Stariji, OIB 43563335947</item>
      <item>Dražica Matković Ljubo, OIB 38484140872</item>
      <item>SUNCE osiguranje d.d., OIB 12012147571</item>
      <item>Juraj Moškatelo Stariji, OIB 12577877147</item>
      <item>Ivo Bojanić, OIB 00897882683</item>
      <item>Vinko Moškatelo, OIB 57771107058</item>
      <item>Rade Čavić, OIB 74420229729</item>
      <item>Cvjetko Miličić, OIB 44230808110</item>
      <item>Mila Franetović Dužević, OIB 02539671010</item>
      <item>Juraj Tomi Moškatelo, OIB 80968217347</item>
      <item>Meri Petrić, OIB 49953370209</item>
      <item>Jure Moškatelo, OIB 82967525191</item>
      <item>Damir Šurjak, OIB 27457530614</item>
      <item>Nikša Moškatelo, OIB 98307576243</item>
      <item>Ivo Šurjak, OIB 90776404563</item>
      <item>Marija Trbuhović, OIB 38712300010</item>
      <item>Ivo Račić Kapetanić, OIB 70008404713</item>
      <item>Stjepan Jerković, OIB 25876380285</item>
      <item>Fabijan Kunčić, OIB 51005536058</item>
      <item>File Vranković, OIB 44132340384</item>
      <item>Luka Moškatelo, OIB 37611216898</item>
      <item>Ljubica Stipišić, OIB 53136752678</item>
      <item>ČISTOĆA d.o.o. za komunalnu djelatnost, održavanje čistoće i odlaganje komunalnog otpada, OIB 16912997621</item>
      <item>Jakov Račić, OIB 31621777587</item>
      <item>Lenka Roić, OIB 57371012596</item>
      <item>Margarita Stančić, OIB 77283348907</item>
      <item>Mili Razović, OIB 03291272208</item>
      <item>Fabijan Dužević, OIB 65516171063</item>
      <item>Tonko Ivčević Bakulić, OIB 62293366608</item>
      <item>Vinko Palaversić, OIB 66878442541</item>
      <item>Boris Borović, OIB 51193036454</item>
      <item>HRVATSKA IZVJEŠTAJNA NOVINSKA AGENCIJA, OIB 41387373932</item>
      <item>Lucija Milatić-Bričolić, OIB 72454967005</item>
      <item>Kata Duboković, OIB 93006547119</item>
      <item>Dušan Salamunić, OIB 67690387290</item>
      <item>Niko Salamunić, OIB 76231208532</item>
      <item>Josip Crnčić, OIB 78272535399</item>
      <item>Ante Mihojević, OIB 08852465695</item>
      <item>Tonči Gurdulić, OIB 88962507191</item>
      <item>Marko Huljić, OIB 99873701212</item>
      <item>TEXT-PAPIR d.o.o. za trgovinu i usluge, OIB 45878059290</item>
      <item>Vjeko Jakas, OIB 99530955280</item>
      <item>Nikola Grgičević, OIB 72806517394</item>
      <item>Ante Tonči Drinković, OIB 92836065068</item>
      <item>Boris Rubinić, OIB 69242251733</item>
      <item>Boris Carić, OIB 46466426123</item>
      <item>Jakša Radonić, OIB 11727504421</item>
      <item>Juraj Šperka, OIB 79176257167</item>
      <item>Stjepan Hujo Huljić, OIB 06947019866</item>
      <item>Đuro Caratan, OIB 81898965125</item>
      <item>Prošperino Milevčić, OIB 45533211549</item>
      <item>Stjepan Tomislav Huljić, OIB 97499130016</item>
      <item>Blaženko Jakas, OIB 38730295070</item>
      <item>Marko Buratović, OIB 96637597848</item>
      <item>Pavo Bunčuga, OIB 76824484181</item>
      <item>Ivan Makjanić, OIB 86091321106</item>
      <item>Antun Lučić, OIB 23239072373</item>
      <item>Cvjetka Cvita Milevčić, OIB 75708915913</item>
      <item>Braco Jakas, OIB 76920975322</item>
      <item>SLOBODNA DALMACIJA izdavačka i tiskarska djelatnost, dioničko društvo, OIB 35075764438</item>
      <item>Marinko Radonić, OIB 89514038279</item>
      <item>Marin Parun Barbić, OIB 39599282196</item>
      <item>Antun Gurdulić, OIB 55215862622</item>
      <item>Asija Bojanić, OIB 14798986072</item>
      <item>Ante Rubinić, OIB 15201258693</item>
      <item>Mate Antičević, OIB 55268785640</item>
      <item>Jakov Radonić, OIB 93729454627</item>
      <item>ČISTOĆA društvo s ograničenom odgovornošću za obavljanje komunalnih djelatnosti održavanja čistoće i odlaganja komunaln, OIB 38812451417</item>
      <item>Josip Franičević, OIB 43547284113</item>
      <item>Jurko Lučić, OIB 16439489089</item>
      <item>Dražica Vicenca Matković, OIB 67149132840</item>
      <item>Slobodan Radičić, OIB 46777889915</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OPĆINA JELSA Jedinstveni upravni odjel, OIB 94187441810</item>
      <item>Zlatko Balić, OIB 07837847925</item>
      <item>Galić Ante, OIB 90017639391</item>
      <item>Dean Prelević, odvjetnik, OIB 10098946497</item>
      <item>Želimir Miletić, OIB 86888847404</item>
      <item>Luči Roić, OIB 24743587539</item>
      <item>AUTOKUĆA BOSNIĆ d.o.o. za trgovinu, servis i remont, OIB 62890333516</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TISKARA MALENICA d.o.o., OIB 21268596817</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Nada Akrap, OIB 50608806627</item>
      <item>Jasminka Antunović, OIB 74697035343</item>
      <item>Ivan Marijan, OIB 35721802898</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HEP-Operator distribucijskog sustava d.o.o. za distribuciju i opskrbu električne energije, OIB 46830600751</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Rikard Pavlović, OIB 16829467929</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LUČKA UPRAVA SPLIT, OIB 06992092556</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PLOVPUT trgovačko društvo s ograničenom odgovornošću za održavanje pomorskih plovnih putova i radijske službe, OIB 14480721492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Regionalna veletržnica Benkovac dioničko društvo za trgovinu i usluge "u stečaju", OIB 16205687638</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MESSER CROATIA PLIN Poduzeće za proizvodnju i prodaju tehničkih plinova d.o.o., OIB 32179081874</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TINA ALATI društvo s ograničenom odgovorošću za trgovinu i usluge, OIB 72232886006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ZAVOD ZA JAVNO ZDRAVSTVO DR. ANDRIJA ŠTAMPAR, OIB 33392005961</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Zagrebačka burza d.d., OIB 84368186611</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METRONET TELEKOMUNIKACIJE d.d. za telekomunikacijske usluge, OIB 23269006802</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RELAX, d.o.o. za proizvodnju i trgovinu, OIB 24543050439</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MINISTARSTVO GOSPODARSTVA, RAVNETELJSTVO ZA ROBNE ZALIHE, OIB 22413472900</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PUĆO d.o.o. za trgovinu, ugostiteljstvo i cestovni prijevoz, OIB 33417474295</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ITEM, d.o.o. informatičke usluge, OIB 71527463594</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ŠKARE TRADE, d.o.o. za trgovinu i ugostiteljstvo, OIB 88448992592</item>
      <item>Željko Marinac, OIB 53959056974</item>
      <item>Božidar Marinković, OIB 12351935621</item>
      <item>Jakov Mateta, OIB 14390943845</item>
      <item>Ivan Matić, OIB 23355936969</item>
      <item>Ružica Matić, OIB 42779808936</item>
      <item>Slavko Matić, OIB 28602503915</item>
      <item>CROATIA osiguranje d.d. FILIJALA SPLIT, OIB 26187994862</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MIRJANA BARIĆ, OIB 91861480870</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MILENKO BUŠLJETA, OIB 63433937940</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MILICA UGARKOVIĆ, OIB 03462724779</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SREDIŠNJE KLIRINŠKO DEPOZITARNO DRUŠTVO, dioničko društvo, OIB 64406809162</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Agencija za upravljanje državnom imovinom, OIB 75666130770</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COMENG, društvo s ograničenom odgovornošću za informatički inženjering, OIB 42122172362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FABIJAN PERONJA, OIB 19033633778</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HP - Hrvatska pošta d.d., OIB 87311810356</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GRAFOPLEX, društvo s ograničenom odgovornošću, za trgovinu i usluge, OIB 71142152777</item>
      <item>Ivan Topić, OIB 63353072185</item>
      <item>Jelica Topić, OIB 84009834780</item>
      <item>Tvrtko Topić, OIB 15832739048</item>
      <item>Anđelka Torlak, OIB 94366468246</item>
      <item>Ivan Torlak, OIB 36758209001</item>
      <item>Marko Torlak, OIB 25141930670</item>
      <item>Damir Tot, OIB 97869422869</item>
      <item>AMEROPA AG, OIB 38272342702</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HEP-Operator distribucijskog sustava d.o.o. za distribuciju i opskrbu električne energije, OIB 46830600751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Financijska agencija, OIB 85821130368</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NIKOLA LACMANOVIĆ, OIB 50670282682</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VODOVOD I KANALIZACIJA, društvo s ograničenom odgovornošću za vodoopskrbu, odvodnju i pročišćavanje otpadnih voda, OIB 56826138353</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JELKOM, društvo s ograničenom odgovornošću za komunalnu djelatnost, OIB 92345732468</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DALMACIJAVINO d.d. za proizvodnju i promet alkoholnih i bezalkoholnih pića "u stečaju", OIB 07837847925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EUROLEASING d.o.o., OIB 48922277230</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Rino Barbić, odvjetnik, OIB 04402974520</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HVARSKI VODOVOD d.o.o., OIB 96577868636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IVAN MILAT, OIB 89865160390</item>
      <item>Joško Pavlov, OIB 35141086138</item>
      <item>Tina Trajković, OIB 65331410683</item>
      <item>Nada Dujmić, OIB 98309510309</item>
      <item>Nada Baković, OIB 16994220173</item>
      <item>Marija Duvančić, OIB 22739898593</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GRAD DRNIŠ, OIB 38309740312</item>
      <item>DALMACIJAVINO - ZAGREB društvo sograničenom odgovornošću za trgovinu, ugostiteljstvo i prijevoz, OIB 93269876765</item>
    </izvorni_sadrzaj>
    <derivirana_varijabla naziv="DomainObject.Predmet.StrankaListNazivFormatedOIB_1">
      <item>Carinska uprava, OIB 18683136487</item>
      <item>Općinski sud u Starom Gradu - ZK odjel</item>
      <item>REPUBLIKA HRVATSKA, OIB 18683136487</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LUKA dioničko društvo, OIB 34440814040</item>
      <item>Hrvatske vode, pravna osoba za upravljanje vodama, OIB 28921383001</item>
      <item>MANTIS, d.o.o. za trgovinu i usluge, OIB 41274793973</item>
      <item>NARODNI TRGOVAČKI LANAC d.o.o. za trgovinu i usluge, OIB 78344221376</item>
      <item>BASLER OSIGURANJE ZAGREB dioničko društvo za osiguranje, OIB 59706054982</item>
      <item>Vinko Paina, OIB 51203688235</item>
      <item>TRANSADRIA, međunarodna špedicija d. d. u stečaju, OIB 47965841018</item>
      <item>RAD, d.o.o. za vodoopskrbu i ostale komunalne djelatnosti, OIB 71304592430</item>
      <item>Hrvatska radiotelevizija, OIB 68419124305</item>
      <item>ZAGREBAČKI HOLDING, društvo s ograničenom odgovornošću za javni prijevoz, opskrbu vodom, održavanje čistoće, putnička a, OIB 85584865987</item>
      <item>BRODOMERKUR trgovina i usluge, dioničko društvo, OIB 33956120458</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HEP-Operator distribucijskog sustava d.o.o. za distribuciju i opskrbu električne energije ELEKTRA ŠIBENI, OIB 46830600751</item>
      <item>Ivica Bašić, OIB 14595893401</item>
      <item>OTIS DIZALA, društvo s ograničenom odgovornošću za proizvodnju, montažu, remont i održavanje dizala, OIB 76080865307</item>
      <item>Tedi-Tadija Maroević, OIB 75901351091</item>
      <item>Ivo Družević, OIB 59608054089</item>
      <item>Jakica Lupi, OIB 73236308888</item>
      <item>Antun Pavičić, OIB 65866256737</item>
      <item>Cvjetko Matković, OIB 10443683019</item>
      <item>Ivo Roić, OIB 73872839985</item>
      <item>Joza Bratanić, OIB 08011374888</item>
      <item>Mara Jukić, OIB 37710339746</item>
      <item>Juraj Pavičić, OIB 09529542053</item>
      <item>Fabijan Roić, OIB 55646544786</item>
      <item>Josip Kovačević, OIB 24407104693</item>
      <item>Marinko Dužević, OIB 12242231071</item>
      <item>Pero Dulčić Sušak, OIB 55533277123</item>
      <item>Mihovil-Mile Pavičić, OIB 24835949834</item>
      <item>Nikša Dužević, OIB 66241675982</item>
      <item>Katica Kovačević, OIB 33120980772</item>
      <item>Vjekoslav Radonić, OIB 33204721839</item>
      <item>Ivan Tadić, OIB 00384008152</item>
      <item>GASTRO GRUPA d.o.o. za trgovinu i usluge, OIB 39228456312</item>
      <item>Duško Pavičić Ivelja, OIB 25982798589</item>
      <item>Margarita Radonić, OIB 28025722533</item>
      <item>Ivan Tadić Šilo, OIB 70114227603</item>
      <item>Louis Petrić, OIB 16074465250</item>
      <item>Margarita Marica Stančić, OIB 08101100980</item>
      <item>Matko Carić, OIB 35189247498</item>
      <item>Vinko Lupi, OIB 35451219902</item>
      <item>Tomi Moscatello, OIB 28508820612</item>
      <item>AUTO HRVATSKA dioničko društvo, OIB 32709834358</item>
      <item>Milovan Kombura, OIB 30770175855</item>
      <item>Tadija Moškatelo, OIB 31188799731</item>
      <item>Dinko Pavičić Tribunol, OIB 99243667034</item>
      <item>Jelisava Pavičić, OIB 83980708087</item>
      <item>Damir Petrić, OIB 86091667582</item>
      <item>Tonči Šurjak, OIB 60785268681</item>
      <item>Ivica Ljubić, OIB 56655610557</item>
      <item>Ivica Pavičić, OIB 72332556277</item>
      <item>Nikola Vodanović, OIB 74845370223</item>
      <item>Marinko Sanseović, OIB 45513941394</item>
      <item>Mijo Mili Pavičić, OIB 88915921313</item>
      <item>Ivan Tadić, OIB 70114227603</item>
      <item>Vinko Maroević, OIB 76848533915</item>
      <item>Nikola Haladić, OIB 44890767273</item>
      <item>Marija Vodanović, OIB 55757464937</item>
      <item>Ivan Buratović, OIB 47859397279</item>
      <item>JADRANSKO OSIGURANJE d.d., OIB 94472454976</item>
      <item>Jakov Fredotović, OIB 46839149373</item>
      <item>Miljenko Srhoj, OIB 83488729434</item>
      <item>Cvjetko Buratović, OIB 68271062216</item>
      <item>Luka Šurjak, OIB 94878152360</item>
      <item>Nikola Buratović, OIB 83296807791</item>
      <item>Tonko Maroević, OIB 09539101243</item>
      <item>Ivan Miloš Mile, OIB 62291039145</item>
      <item>Nikola Buratović, OIB 63461897206</item>
      <item>Pavao Čubre, OIB 53903728630</item>
      <item>CITY EX d.o.o. za prijenos poslovne dokumentacije, OIB 99406899243</item>
      <item>Luka Franetović, OIB 70961784599</item>
      <item>Nikola Stipišić, OIB 40730811746</item>
      <item>Janez Jelušić, OIB 53424861114</item>
      <item>Nikola Sansević, OIB 77925554696</item>
      <item>Ivo Pavičić, OIB 10571584537</item>
      <item>Prošper Moškatelo, OIB 30735770287</item>
      <item>Dinko Račić, OIB 02437704848</item>
      <item>Neno Šoljan, OIB 04419572654</item>
      <item>Hrvatski Telekom d.d., OIB 81793146560</item>
      <item>Luka Stančić, OIB 91475365556</item>
      <item>Ivan Moškatelo, OIB 16048013538</item>
      <item>Vjekoslav Bogdanić, OIB 94391191426</item>
      <item>Nikola Šimunović, OIB 24630749503</item>
      <item>Petro Šoljan, OIB 76350894229</item>
      <item>Mirko Radonić, OIB 28025722533</item>
      <item>Juraj Dužević, OIB 99909425440</item>
      <item>Antun Sansević, OIB 80183811492</item>
      <item>Ruža Roić, OIB 27524265061</item>
      <item>CODEX SORTIUM društvo s ograničenom odgovornošću za pružanje kompleksnih konzalting usluga, OIB 83918065246</item>
      <item>Matilda Buratović, OIB 24198956638</item>
      <item>Jakov Tresić, OIB 60663993622</item>
      <item>Antun Vodanović Stariji, OIB 43563335947</item>
      <item>Dražica Matković Ljubo, OIB 38484140872</item>
      <item>SUNCE osiguranje d.d., OIB 12012147571</item>
      <item>Juraj Moškatelo Stariji, OIB 12577877147</item>
      <item>Ivo Bojanić, OIB 00897882683</item>
      <item>Vinko Moškatelo, OIB 57771107058</item>
      <item>Rade Čavić, OIB 74420229729</item>
      <item>Cvjetko Miličić, OIB 44230808110</item>
      <item>Mila Franetović Dužević, OIB 02539671010</item>
      <item>Juraj Tomi Moškatelo, OIB 80968217347</item>
      <item>Meri Petrić, OIB 49953370209</item>
      <item>Jure Moškatelo, OIB 82967525191</item>
      <item>Damir Šurjak, OIB 27457530614</item>
      <item>Nikša Moškatelo, OIB 98307576243</item>
      <item>Ivo Šurjak, OIB 90776404563</item>
      <item>Marija Trbuhović, OIB 38712300010</item>
      <item>Ivo Račić Kapetanić, OIB 70008404713</item>
      <item>Stjepan Jerković, OIB 25876380285</item>
      <item>Fabijan Kunčić, OIB 51005536058</item>
      <item>File Vranković, OIB 44132340384</item>
      <item>Luka Moškatelo, OIB 37611216898</item>
      <item>Ljubica Stipišić, OIB 53136752678</item>
      <item>ČISTOĆA d.o.o. za komunalnu djelatnost, održavanje čistoće i odlaganje komunalnog otpada, OIB 16912997621</item>
      <item>Jakov Račić, OIB 31621777587</item>
      <item>Lenka Roić, OIB 57371012596</item>
      <item>Margarita Stančić, OIB 77283348907</item>
      <item>Mili Razović, OIB 03291272208</item>
      <item>Fabijan Dužević, OIB 65516171063</item>
      <item>Tonko Ivčević Bakulić, OIB 62293366608</item>
      <item>Vinko Palaversić, OIB 66878442541</item>
      <item>Boris Borović, OIB 51193036454</item>
      <item>HRVATSKA IZVJEŠTAJNA NOVINSKA AGENCIJA, OIB 41387373932</item>
      <item>Lucija Milatić-Bričolić, OIB 72454967005</item>
      <item>Kata Duboković, OIB 93006547119</item>
      <item>Dušan Salamunić, OIB 67690387290</item>
      <item>Niko Salamunić, OIB 76231208532</item>
      <item>Josip Crnčić, OIB 78272535399</item>
      <item>Ante Mihojević, OIB 08852465695</item>
      <item>Tonči Gurdulić, OIB 88962507191</item>
      <item>Marko Huljić, OIB 99873701212</item>
      <item>TEXT-PAPIR d.o.o. za trgovinu i usluge, OIB 45878059290</item>
      <item>Vjeko Jakas, OIB 99530955280</item>
      <item>Nikola Grgičević, OIB 72806517394</item>
      <item>Ante Tonči Drinković, OIB 92836065068</item>
      <item>Boris Rubinić, OIB 69242251733</item>
      <item>Boris Carić, OIB 46466426123</item>
      <item>Jakša Radonić, OIB 11727504421</item>
      <item>Juraj Šperka, OIB 79176257167</item>
      <item>Stjepan Hujo Huljić, OIB 06947019866</item>
      <item>Đuro Caratan, OIB 81898965125</item>
      <item>Prošperino Milevčić, OIB 45533211549</item>
      <item>Stjepan Tomislav Huljić, OIB 97499130016</item>
      <item>Blaženko Jakas, OIB 38730295070</item>
      <item>Marko Buratović, OIB 96637597848</item>
      <item>Pavo Bunčuga, OIB 76824484181</item>
      <item>Ivan Makjanić, OIB 86091321106</item>
      <item>Antun Lučić, OIB 23239072373</item>
      <item>Cvjetka Cvita Milevčić, OIB 75708915913</item>
      <item>Braco Jakas, OIB 76920975322</item>
      <item>SLOBODNA DALMACIJA izdavačka i tiskarska djelatnost, dioničko društvo, OIB 35075764438</item>
      <item>Marinko Radonić, OIB 89514038279</item>
      <item>Marin Parun Barbić, OIB 39599282196</item>
      <item>Antun Gurdulić, OIB 55215862622</item>
      <item>Asija Bojanić, OIB 14798986072</item>
      <item>Ante Rubinić, OIB 15201258693</item>
      <item>Mate Antičević, OIB 55268785640</item>
      <item>Jakov Radonić, OIB 93729454627</item>
      <item>ČISTOĆA društvo s ograničenom odgovornošću za obavljanje komunalnih djelatnosti održavanja čistoće i odlaganja komunaln, OIB 38812451417</item>
      <item>Josip Franičević, OIB 43547284113</item>
      <item>Jurko Lučić, OIB 16439489089</item>
      <item>Dražica Vicenca Matković, OIB 67149132840</item>
      <item>Slobodan Radičić, OIB 46777889915</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OPĆINA JELSA Jedinstveni upravni odjel, OIB 94187441810</item>
      <item>Zlatko Balić, OIB 07837847925</item>
      <item>Galić Ante, OIB 90017639391</item>
      <item>Dean Prelević, odvjetnik, OIB 10098946497</item>
      <item>Želimir Miletić, OIB 86888847404</item>
      <item>Luči Roić, OIB 24743587539</item>
      <item>AUTOKUĆA BOSNIĆ d.o.o. za trgovinu, servis i remont, OIB 62890333516</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TISKARA MALENICA d.o.o., OIB 21268596817</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Nada Akrap, OIB 50608806627</item>
      <item>Jasminka Antunović, OIB 74697035343</item>
      <item>Ivan Marijan, OIB 35721802898</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HEP-Operator distribucijskog sustava d.o.o. za distribuciju i opskrbu električne energije, OIB 46830600751</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Rikard Pavlović, OIB 16829467929</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LUČKA UPRAVA SPLIT, OIB 06992092556</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PLOVPUT trgovačko društvo s ograničenom odgovornošću za održavanje pomorskih plovnih putova i radijske službe, OIB 14480721492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Regionalna veletržnica Benkovac dioničko društvo za trgovinu i usluge "u stečaju", OIB 16205687638</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MESSER CROATIA PLIN Poduzeće za proizvodnju i prodaju tehničkih plinova d.o.o., OIB 32179081874</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TINA ALATI društvo s ograničenom odgovorošću za trgovinu i usluge, OIB 72232886006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ZAVOD ZA JAVNO ZDRAVSTVO DR. ANDRIJA ŠTAMPAR, OIB 33392005961</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Zagrebačka burza d.d., OIB 84368186611</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METRONET TELEKOMUNIKACIJE d.d. za telekomunikacijske usluge, OIB 23269006802</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RELAX, d.o.o. za proizvodnju i trgovinu, OIB 24543050439</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MINISTARSTVO GOSPODARSTVA, RAVNETELJSTVO ZA ROBNE ZALIHE, OIB 22413472900</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PUĆO d.o.o. za trgovinu, ugostiteljstvo i cestovni prijevoz, OIB 33417474295</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ITEM, d.o.o. informatičke usluge, OIB 71527463594</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ŠKARE TRADE, d.o.o. za trgovinu i ugostiteljstvo, OIB 88448992592</item>
      <item>Željko Marinac, OIB 53959056974</item>
      <item>Božidar Marinković, OIB 12351935621</item>
      <item>Jakov Mateta, OIB 14390943845</item>
      <item>Ivan Matić, OIB 23355936969</item>
      <item>Ružica Matić, OIB 42779808936</item>
      <item>Slavko Matić, OIB 28602503915</item>
      <item>CROATIA osiguranje d.d. FILIJALA SPLIT, OIB 26187994862</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MIRJANA BARIĆ, OIB 91861480870</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MILENKO BUŠLJETA, OIB 63433937940</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MILICA UGARKOVIĆ, OIB 03462724779</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SREDIŠNJE KLIRINŠKO DEPOZITARNO DRUŠTVO, dioničko društvo, OIB 64406809162</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Agencija za upravljanje državnom imovinom, OIB 75666130770</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COMENG, društvo s ograničenom odgovornošću za informatički inženjering, OIB 42122172362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FABIJAN PERONJA, OIB 19033633778</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HP - Hrvatska pošta d.d., OIB 87311810356</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GRAFOPLEX, društvo s ograničenom odgovornošću, za trgovinu i usluge, OIB 71142152777</item>
      <item>Ivan Topić, OIB 63353072185</item>
      <item>Jelica Topić, OIB 84009834780</item>
      <item>Tvrtko Topić, OIB 15832739048</item>
      <item>Anđelka Torlak, OIB 94366468246</item>
      <item>Ivan Torlak, OIB 36758209001</item>
      <item>Marko Torlak, OIB 25141930670</item>
      <item>Damir Tot, OIB 97869422869</item>
      <item>AMEROPA AG, OIB 38272342702</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HEP-Operator distribucijskog sustava d.o.o. za distribuciju i opskrbu električne energije, OIB 46830600751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Financijska agencija, OIB 85821130368</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NIKOLA LACMANOVIĆ, OIB 50670282682</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VODOVOD I KANALIZACIJA, društvo s ograničenom odgovornošću za vodoopskrbu, odvodnju i pročišćavanje otpadnih voda, OIB 56826138353</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JELKOM, društvo s ograničenom odgovornošću za komunalnu djelatnost, OIB 92345732468</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DALMACIJAVINO d.d. za proizvodnju i promet alkoholnih i bezalkoholnih pića "u stečaju", OIB 07837847925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EUROLEASING d.o.o., OIB 48922277230</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Rino Barbić, odvjetnik, OIB 04402974520</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HVARSKI VODOVOD d.o.o., OIB 96577868636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IVAN MILAT, OIB 89865160390</item>
      <item>Joško Pavlov, OIB 35141086138</item>
      <item>Tina Trajković, OIB 65331410683</item>
      <item>Nada Dujmić, OIB 98309510309</item>
      <item>Nada Baković, OIB 16994220173</item>
      <item>Marija Duvančić, OIB 22739898593</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GRAD DRNIŠ, OIB 38309740312</item>
      <item>DALMACIJAVINO - ZAGREB društvo sograničenom odgovornošću za trgovinu, ugostiteljstvo i prijevoz, OIB 93269876765</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Blaženka Mihanović</item>
      <item>Marko Ramljak</item>
      <item>Ljiljana Dadić</item>
      <item>ŽUPANIJSKO DRŽAVNO ODVJETNIŠTVO U SPLITU punomoćnik sudionika u postupku REPUBLIKA HRVATSKA; MINISTARSTVO GOSPODARSTVA, RAVNETELJSTVO ZA ROBNE ZALIHE</item>
      <item>Mario Tomić</item>
      <item>OPĆINSKI SUD U KNINU Posbeni zemljišnoknjižni odjel sa sjedištem u Drnišu</item>
      <item>Hrvatski fond za privatizaciju</item>
      <item>Financijska agencija</item>
      <item>Marija Davidović</item>
      <item>ADRIACINK d.d. za pocinčavanje, lijevanje i izradu čeličnih konstrukcija</item>
      <item>Jurka Penić</item>
      <item>Igor Radelić</item>
      <item>Jere Brkan</item>
      <item>Trgovački sud Split Računovodstvo</item>
      <item>Viskoki trgovački sud RH</item>
      <item>Zdravko Bojanić punomoćnik sudionika u postupku Ivan Marijan</item>
      <item>Andrija Klarić</item>
      <item>Tomislav Krka</item>
      <item>Cvjetana Srbljin</item>
      <item>Zajednički odvjetički ured Vinko Ljubičić, Željko Vrdoljak</item>
      <item>DRŽAVNI ZAVOD ZA INTELEKTUALNO VLASNIŠTVO</item>
      <item>Ivan Bilota dipl.ing.građ.</item>
      <item>OŠTRC d.o.o.</item>
      <item>Grgić &amp; Partneri odvjetničko društvo j.t.d. punomoćnik sudionika u postupku JADRANSKO OSIGURANJE d.d.; EUROLEASING d.o.o.</item>
      <item>Perica Mitrović</item>
      <item>Alessandra Šimeta</item>
      <item>Mile Jerković</item>
      <item>Ivo Staničić</item>
      <item>Ivan Mišetić</item>
      <item>Trgovački sud Split PISARNICA</item>
      <item>MAĐARIĆ &amp; LUI - odvjetničko društvo d.o.o. punomoćnik sudionika u postupku Zagrebačka burza d.d.</item>
      <item>GRAD SPLIT</item>
      <item>Zoran Iviš punomoćnik sudionika u postupku TIGAR d.o.o. za usluge</item>
      <item>OPĆINSKI SUD U RIJECI Zemljišno-knjižni odjel</item>
      <item>Natalija Mladineo</item>
      <item>MINISTARSTVO PRAVOSUĐA Glavno tajništvo</item>
      <item>Odvjetničko društvo Hanžeković &amp; Partneri društvo s ograničenom odgovornošću</item>
      <item>SOCIETE GENERALE-SPLITSKA BANKA dioničko društvo</item>
      <item>KRUNO PERONJA punomoćnik sudionika u postupku FABIJAN PERONJA</item>
      <item>Porezna uprava Ispostava Hvar</item>
      <item>Odvjetničko društvo GLAMUZINA &amp; GROŠETA punomoćnik sudionika u postupku IREKS AROMA društvo s ograničenom odgovornošću</item>
      <item>BILOTA INŽENJERING d.o.o. za gradnju i turizam</item>
      <item>Antonio Zujić punomoćnik sudionika u postupku CITY EX d.o.o. za prijenos poslovne dokumentacije</item>
      <item>Jadranko Vidović punomoćnik sudionika u postupku Vedran Nevešćanin</item>
      <item>Odvjetničko društvo Stanić i partneri j.t.d.</item>
      <item>Uprava za zaštitu kulturne baštine konzervatorski odjel Trogir</item>
      <item>DARKO VARNICA</item>
      <item>Županijsko državno odvjetništvo u Splitu Građansko upravni odjel</item>
      <item>MARKOVIĆ &amp; PLIŠO odvjetničko društvo d.o.o.</item>
      <item>Jelena Kalinić</item>
      <item>Ivan Matković</item>
      <item>Anđa Šolić</item>
      <item>Slavica Čupić</item>
      <item>Agencija za osiguranje radničkih potraživanja u slučaju stečaja poslodavca</item>
      <item>Odvjetničko društvo Hanžeković &amp; Partneri društvo s ograničenom odgovornošću punomoćnik sudionika u postupku AMEROPA AG</item>
      <item>OPĆINSKI SUD U OSIJEKU</item>
      <item>OPĆINSKI SUD U SPLITU</item>
      <item>PAVIŠA MAROVIĆ</item>
      <item>Hilda Aljinović</item>
      <item>VONČINA GRUBIŠIĆ LOVIĆ LALIĆ</item>
      <item>OPĆINSKI SUD VUKOVAR Zemljišno knjižni odjel</item>
      <item>HRVOJE LUI</item>
      <item>Općinski sud u Splitu Zemljišno knjižni odjel Kaštel Lukšić</item>
      <item>Antonia Selak punomoćnik sudionika u postupku Marin Mileteta, odvjetnik</item>
      <item>Trgovački sud Split, OVRŠNI ODJEL</item>
      <item>Dr. Silvio Ćurin</item>
      <item>Vinka Batalić</item>
      <item>Borko Bebić</item>
      <item>Posebni zemljišno knjižni odjel Općinskog suda u Kninu sa sjedištem u Drnišu</item>
      <item>MIRJANA KATUNARIĆ MATKOVIĆ</item>
      <item>Porezna uprava Velika Gorica</item>
      <item>Odvjetničko društvo  Dragičević i partneri d.o.o.</item>
      <item>Trgovački sud Split OGLASNA PLOČA</item>
      <item>Jadranka Jurjević</item>
      <item>Ivica Nalis</item>
      <item>ŽUPANIJSKO DRŽAVNO ODVJETNIŠTVO punomoćnik sudionika u postupku POREZNA UPRAVA Područni ured Split</item>
      <item>Ines Jurašin</item>
      <item>Vinko Radovani</item>
      <item>OPĆINSKI SUD ZADAR Zemljišno knjižni odjel</item>
      <item>Jerko Dugeč</item>
      <item>Tamara Kranjec Malenica</item>
      <item>Općinski sud u Zadru, Zemljišno knjižni odjel</item>
      <item>DORIS KOŠTA punomoćnik sudionika u postupku NIKOLA LACMANOVIĆ</item>
      <item>Porezna uprava Zadar</item>
      <item>Marina Tončić-Bota punomoćnik sudionika u postupku TRAST međunarodno otpremništvo, dioničko društvo</item>
      <item>TRGOVAČKI SUD ZADAR Stalna služba u Šibeniku</item>
      <item>JADRANŠPED društvo s ograničenom odgovornošću za špediciju, trgovinu i usluge</item>
      <item>Mara Dobrota</item>
      <item>Matija Dorić</item>
      <item>OPĆINSKI SUD STARI GRAD Zemljišno knjižni odjel</item>
      <item>ANTE RAJČIĆ</item>
      <item>Ured državne uprave u Splitsko-dalmatinskoj županiji Ispostava Kaštela</item>
      <item>Dijana Britvić</item>
      <item>OPĆINSKI GRAĐANSKI SUD ZAGREB</item>
      <item>Toni Vukičević</item>
      <item>Marin Mladar</item>
      <item>Rino Barbić punomoćnik sudionika u postupku Toma Šurjak; Jakov Peronja</item>
      <item>Agencija za upravljanje državnom imovinom</item>
      <item>Rino Barbić punomoćnik sudionika u postupku HVARSKI VODOVOD d.o.o.</item>
      <item>Milan Veić</item>
      <item>Anđelko Jureško</item>
      <item>Mr.sci.iur. Berigoj Vrsalović</item>
      <item>Fond za zaštitu okoliša i energetsku učinkovitost</item>
      <item>Općinski sud Velika Gorica, Zemljišjno knjižni odjel</item>
      <item>Odvjetničko društvo SURJAN I PARTNERI, odvjetnik Ivan Surjan</item>
      <item>Porezna uprava Drniš</item>
      <item>Zajednički odvjetnički ured VINKO LJUBIČIĆ, ŽELJKO VRDOL</item>
      <item>Josip Lončarić</item>
      <item>Mijo Jeličić punomoćnik sudionika u postupku Mara Jukić; Ivica Bašić</item>
      <item>Financijska agencija REGIONALNI CENTAR SPLIT</item>
      <item>Lukica Bucat</item>
      <item>Općinski sud u Splitu, Zemljišno knjižni odjel</item>
      <item>NARODNE NOVINE, dioničko društvo za izdavanje i tiskanje Službenog lista Republike Hrvatske, službenih i drugih obrazaca te </item>
      <item>Porezna uprava Split</item>
      <item>Jasmin Avdagić punomoćnik sudionika u postupku TISKARA MALENICA d.o.o.</item>
      <item>Visoki trgovački sud Republike Hrvatske</item>
      <item>Damir Zagoršćak</item>
      <item>Centar za restrukturiranje i prodaju</item>
      <item>Miranda Budiša</item>
      <item>Alen Dumanić</item>
      <item>Odvjetnički ured Avdagić</item>
      <item>Porezna uprava Vukovar</item>
      <item>Nada Lović</item>
      <item>OPĆINSKI SUD DRNIŠ</item>
      <item>Ivica Crnogaća</item>
      <item>GRAD KAŠTELA</item>
      <item>JADRANSKO OSIGURANJE dioničko društvo</item>
      <item>Lukrecija Benković Duboković</item>
      <item>REDOX  j.d.o.o. za usluge</item>
      <item>Porezna uprava Rijeka</item>
      <item>Centar za restrukturiranje i prodaju</item>
      <item>Marija Brčić</item>
      <item>Mirjana Katunarić - Matković, odvjetnica</item>
    </izvorni_sadrzaj>
    <derivirana_varijabla naziv="DomainObject.Predmet.OstaliListFormated_1">
      <item>Blaženka Mihanović</item>
      <item>Marko Ramljak</item>
      <item>Ljiljana Dadić</item>
      <item>ŽUPANIJSKO DRŽAVNO ODVJETNIŠTVO U SPLITU punomoćnik sudionika u postupku REPUBLIKA HRVATSKA; MINISTARSTVO GOSPODARSTVA, RAVNETELJSTVO ZA ROBNE ZALIHE</item>
      <item>Mario Tomić</item>
      <item>OPĆINSKI SUD U KNINU Posbeni zemljišnoknjižni odjel sa sjedištem u Drnišu</item>
      <item>Hrvatski fond za privatizaciju</item>
      <item>Financijska agencija</item>
      <item>Marija Davidović</item>
      <item>ADRIACINK d.d. za pocinčavanje, lijevanje i izradu čeličnih konstrukcija</item>
      <item>Jurka Penić</item>
      <item>Igor Radelić</item>
      <item>Jere Brkan</item>
      <item>Trgovački sud Split Računovodstvo</item>
      <item>Viskoki trgovački sud RH</item>
      <item>Zdravko Bojanić punomoćnik sudionika u postupku Ivan Marijan</item>
      <item>Andrija Klarić</item>
      <item>Tomislav Krka</item>
      <item>Cvjetana Srbljin</item>
      <item>Zajednički odvjetički ured Vinko Ljubičić, Željko Vrdoljak</item>
      <item>DRŽAVNI ZAVOD ZA INTELEKTUALNO VLASNIŠTVO</item>
      <item>Ivan Bilota dipl.ing.građ.</item>
      <item>OŠTRC d.o.o.</item>
      <item>Grgić &amp; Partneri odvjetničko društvo j.t.d. punomoćnik sudionika u postupku JADRANSKO OSIGURANJE d.d.; EUROLEASING d.o.o.</item>
      <item>Perica Mitrović</item>
      <item>Alessandra Šimeta</item>
      <item>Mile Jerković</item>
      <item>Ivo Staničić</item>
      <item>Ivan Mišetić</item>
      <item>Trgovački sud Split PISARNICA</item>
      <item>MAĐARIĆ &amp; LUI - odvjetničko društvo d.o.o. punomoćnik sudionika u postupku Zagrebačka burza d.d.</item>
      <item>GRAD SPLIT</item>
      <item>Zoran Iviš punomoćnik sudionika u postupku TIGAR d.o.o. za usluge</item>
      <item>OPĆINSKI SUD U RIJECI Zemljišno-knjižni odjel</item>
      <item>Natalija Mladineo</item>
      <item>MINISTARSTVO PRAVOSUĐA Glavno tajništvo</item>
      <item>Odvjetničko društvo Hanžeković &amp; Partneri društvo s ograničenom odgovornošću</item>
      <item>SOCIETE GENERALE-SPLITSKA BANKA dioničko društvo</item>
      <item>KRUNO PERONJA punomoćnik sudionika u postupku FABIJAN PERONJA</item>
      <item>Porezna uprava Ispostava Hvar</item>
      <item>Odvjetničko društvo GLAMUZINA &amp; GROŠETA punomoćnik sudionika u postupku IREKS AROMA društvo s ograničenom odgovornošću</item>
      <item>BILOTA INŽENJERING d.o.o. za gradnju i turizam</item>
      <item>Antonio Zujić punomoćnik sudionika u postupku CITY EX d.o.o. za prijenos poslovne dokumentacije</item>
      <item>Jadranko Vidović punomoćnik sudionika u postupku Vedran Nevešćanin</item>
      <item>Odvjetničko društvo Stanić i partneri j.t.d.</item>
      <item>Uprava za zaštitu kulturne baštine konzervatorski odjel Trogir</item>
      <item>DARKO VARNICA</item>
      <item>Županijsko državno odvjetništvo u Splitu Građansko upravni odjel</item>
      <item>MARKOVIĆ &amp; PLIŠO odvjetničko društvo d.o.o.</item>
      <item>Jelena Kalinić</item>
      <item>Ivan Matković</item>
      <item>Anđa Šolić</item>
      <item>Slavica Čupić</item>
      <item>Agencija za osiguranje radničkih potraživanja u slučaju stečaja poslodavca</item>
      <item>Odvjetničko društvo Hanžeković &amp; Partneri društvo s ograničenom odgovornošću punomoćnik sudionika u postupku AMEROPA AG</item>
      <item>OPĆINSKI SUD U OSIJEKU</item>
      <item>OPĆINSKI SUD U SPLITU</item>
      <item>PAVIŠA MAROVIĆ</item>
      <item>Hilda Aljinović</item>
      <item>VONČINA GRUBIŠIĆ LOVIĆ LALIĆ</item>
      <item>OPĆINSKI SUD VUKOVAR Zemljišno knjižni odjel</item>
      <item>HRVOJE LUI</item>
      <item>Općinski sud u Splitu Zemljišno knjižni odjel Kaštel Lukšić</item>
      <item>Antonia Selak punomoćnik sudionika u postupku Marin Mileteta, odvjetnik</item>
      <item>Trgovački sud Split, OVRŠNI ODJEL</item>
      <item>Dr. Silvio Ćurin</item>
      <item>Vinka Batalić</item>
      <item>Borko Bebić</item>
      <item>Posebni zemljišno knjižni odjel Općinskog suda u Kninu sa sjedištem u Drnišu</item>
      <item>MIRJANA KATUNARIĆ MATKOVIĆ</item>
      <item>Porezna uprava Velika Gorica</item>
      <item>Odvjetničko društvo  Dragičević i partneri d.o.o.</item>
      <item>Trgovački sud Split OGLASNA PLOČA</item>
      <item>Jadranka Jurjević</item>
      <item>Ivica Nalis</item>
      <item>ŽUPANIJSKO DRŽAVNO ODVJETNIŠTVO punomoćnik sudionika u postupku POREZNA UPRAVA Područni ured Split</item>
      <item>Ines Jurašin</item>
      <item>Vinko Radovani</item>
      <item>OPĆINSKI SUD ZADAR Zemljišno knjižni odjel</item>
      <item>Jerko Dugeč</item>
      <item>Tamara Kranjec Malenica</item>
      <item>Općinski sud u Zadru, Zemljišno knjižni odjel</item>
      <item>DORIS KOŠTA punomoćnik sudionika u postupku NIKOLA LACMANOVIĆ</item>
      <item>Porezna uprava Zadar</item>
      <item>Marina Tončić-Bota punomoćnik sudionika u postupku TRAST međunarodno otpremništvo, dioničko društvo</item>
      <item>TRGOVAČKI SUD ZADAR Stalna služba u Šibeniku</item>
      <item>JADRANŠPED društvo s ograničenom odgovornošću za špediciju, trgovinu i usluge</item>
      <item>Mara Dobrota</item>
      <item>Matija Dorić</item>
      <item>OPĆINSKI SUD STARI GRAD Zemljišno knjižni odjel</item>
      <item>ANTE RAJČIĆ</item>
      <item>Ured državne uprave u Splitsko-dalmatinskoj županiji Ispostava Kaštela</item>
      <item>Dijana Britvić</item>
      <item>OPĆINSKI GRAĐANSKI SUD ZAGREB</item>
      <item>Toni Vukičević</item>
      <item>Marin Mladar</item>
      <item>Rino Barbić punomoćnik sudionika u postupku Toma Šurjak; Jakov Peronja</item>
      <item>Agencija za upravljanje državnom imovinom</item>
      <item>Rino Barbić punomoćnik sudionika u postupku HVARSKI VODOVOD d.o.o.</item>
      <item>Milan Veić</item>
      <item>Anđelko Jureško</item>
      <item>Mr.sci.iur. Berigoj Vrsalović</item>
      <item>Fond za zaštitu okoliša i energetsku učinkovitost</item>
      <item>Općinski sud Velika Gorica, Zemljišjno knjižni odjel</item>
      <item>Odvjetničko društvo SURJAN I PARTNERI, odvjetnik Ivan Surjan</item>
      <item>Porezna uprava Drniš</item>
      <item>Zajednički odvjetnički ured VINKO LJUBIČIĆ, ŽELJKO VRDOL</item>
      <item>Josip Lončarić</item>
      <item>Mijo Jeličić punomoćnik sudionika u postupku Mara Jukić; Ivica Bašić</item>
      <item>Financijska agencija REGIONALNI CENTAR SPLIT</item>
      <item>Lukica Bucat</item>
      <item>Općinski sud u Splitu, Zemljišno knjižni odjel</item>
      <item>NARODNE NOVINE, dioničko društvo za izdavanje i tiskanje Službenog lista Republike Hrvatske, službenih i drugih obrazaca te </item>
      <item>Porezna uprava Split</item>
      <item>Jasmin Avdagić punomoćnik sudionika u postupku TISKARA MALENICA d.o.o.</item>
      <item>Visoki trgovački sud Republike Hrvatske</item>
      <item>Damir Zagoršćak</item>
      <item>Centar za restrukturiranje i prodaju</item>
      <item>Miranda Budiša</item>
      <item>Alen Dumanić</item>
      <item>Odvjetnički ured Avdagić</item>
      <item>Porezna uprava Vukovar</item>
      <item>Nada Lović</item>
      <item>OPĆINSKI SUD DRNIŠ</item>
      <item>Ivica Crnogaća</item>
      <item>GRAD KAŠTELA</item>
      <item>JADRANSKO OSIGURANJE dioničko društvo</item>
      <item>Lukrecija Benković Duboković</item>
      <item>REDOX  j.d.o.o. za usluge</item>
      <item>Porezna uprava Rijeka</item>
      <item>Centar za restrukturiranje i prodaju</item>
      <item>Marija Brčić</item>
      <item>Mirjana Katunarić - Matković, odvjetnica</item>
    </derivirana_varijabla>
  </DomainObject.Predmet.OstaliListFormated>
  <DomainObject.Predmet.OstaliListFormatedOIB>
    <izvorni_sadrzaj>
      <item>Blaženka Mihanović, OIB 68180763414</item>
      <item>Marko Ramljak</item>
      <item>Ljiljana Dadić, OIB 34453706637</item>
      <item>ŽUPANIJSKO DRŽAVNO ODVJETNIŠTVO U SPLITU, OIB 70793241859 punomoćnik sudionika u postupku REPUBLIKA HRVATSKA; MINISTARSTVO GOSPODARSTVA, RAVNETELJSTVO ZA ROBNE ZALIHE</item>
      <item>Mario Tomić, OIB 12822553870</item>
      <item>OPĆINSKI SUD U KNINU Posbeni zemljišnoknjižni odjel sa sjedištem u Drnišu, OIB 41941343564</item>
      <item>Hrvatski fond za privatizaciju</item>
      <item>Financijska agencija, OIB 85821130368</item>
      <item>Marija Davidović</item>
      <item>ADRIACINK d.d. za pocinčavanje, lijevanje i izradu čeličnih konstrukcija, OIB 29615199749</item>
      <item>Jurka Penić, OIB 45519634047</item>
      <item>Igor Radelić</item>
      <item>Jere Brkan</item>
      <item>Trgovački sud Split Računovodstvo, OIB 30842297926</item>
      <item>Viskoki trgovački sud RH</item>
      <item>Zdravko Bojanić punomoćnik sudionika u postupku Ivan Marijan</item>
      <item>Andrija Klarić, OIB 18697161464</item>
      <item>Tomislav Krka</item>
      <item>Cvjetana Srbljin, OIB 66904421085</item>
      <item>Zajednički odvjetički ured Vinko Ljubičić, Željko Vrdoljak</item>
      <item>DRŽAVNI ZAVOD ZA INTELEKTUALNO VLASNIŠTVO, OIB 89755384389</item>
      <item>Ivan Bilota dipl.ing.građ., OIB 56287080453</item>
      <item>OŠTRC d.o.o., OIB 74171273839</item>
      <item>Grgić &amp; Partneri odvjetničko društvo j.t.d., OIB 16457179668 punomoćnik sudionika u postupku JADRANSKO OSIGURANJE d.d.; EUROLEASING d.o.o.</item>
      <item>Perica Mitrović, OIB 29538074286</item>
      <item>Alessandra Šimeta, OIB 12919457160</item>
      <item>Mile Jerković, OIB 47281082801</item>
      <item>Ivo Staničić</item>
      <item>Ivan Mišetić</item>
      <item>Trgovački sud Split PISARNICA, OIB 30842297926</item>
      <item>MAĐARIĆ &amp; LUI - odvjetničko društvo d.o.o., OIB 27355904472 punomoćnik sudionika u postupku Zagrebačka burza d.d.</item>
      <item>GRAD SPLIT</item>
      <item>Zoran Iviš punomoćnik sudionika u postupku TIGAR d.o.o. za usluge</item>
      <item>OPĆINSKI SUD U RIJECI Zemljišno-knjižni odjel, OIB 54566384631</item>
      <item>Natalija Mladineo, OIB 62875698528</item>
      <item>MINISTARSTVO PRAVOSUĐA Glavno tajništvo, OIB 26635293339</item>
      <item>Odvjetničko društvo Hanžeković &amp; Partneri društvo s ograničenom odgovornošću, OIB 85127306373</item>
      <item>SOCIETE GENERALE-SPLITSKA BANKA dioničko društvo, OIB 69326397242</item>
      <item>KRUNO PERONJA punomoćnik sudionika u postupku FABIJAN PERONJA</item>
      <item>Porezna uprava Ispostava Hvar, OIB 18683136487</item>
      <item>Odvjetničko društvo GLAMUZINA &amp; GROŠETA, OIB 69402757072 punomoćnik sudionika u postupku IREKS AROMA društvo s ograničenom odgovornošću</item>
      <item>BILOTA INŽENJERING d.o.o. za gradnju i turizam, OIB 56075169776</item>
      <item>Antonio Zujić punomoćnik sudionika u postupku CITY EX d.o.o. za prijenos poslovne dokumentacije</item>
      <item>Jadranko Vidović, OIB 59002364613 punomoćnik sudionika u postupku Vedran Nevešćanin</item>
      <item>Odvjetničko društvo Stanić i partneri j.t.d.</item>
      <item>Uprava za zaštitu kulturne baštine konzervatorski odjel Trogir</item>
      <item>DARKO VARNICA</item>
      <item>Županijsko državno odvjetništvo u Splitu Građansko upravni odjel, OIB 70793241859</item>
      <item>MARKOVIĆ &amp; PLIŠO odvjetničko društvo d.o.o., OIB 82282572283</item>
      <item>Jelena Kalinić</item>
      <item>Ivan Matković</item>
      <item>Anđa Šolić, OIB 19915712920</item>
      <item>Slavica Čupić</item>
      <item>Agencija za osiguranje radničkih potraživanja u slučaju stečaja poslodavca, OIB 04323472109</item>
      <item>Odvjetničko društvo Hanžeković &amp; Partneri društvo s ograničenom odgovornošću, OIB 85127306373 punomoćnik sudionika u postupku AMEROPA AG</item>
      <item>OPĆINSKI SUD U OSIJEKU, OIB 38625793303</item>
      <item>OPĆINSKI SUD U SPLITU, OIB 61980608934</item>
      <item>PAVIŠA MAROVIĆ</item>
      <item>Hilda Aljinović, OIB 29776220525</item>
      <item>VONČINA GRUBIŠIĆ LOVIĆ LALIĆ</item>
      <item>OPĆINSKI SUD VUKOVAR Zemljišno knjižni odjel, OIB 69370038985</item>
      <item>HRVOJE LUI</item>
      <item>Općinski sud u Splitu Zemljišno knjižni odjel Kaštel Lukšić, OIB 61980608934</item>
      <item>Antonia Selak punomoćnik sudionika u postupku Marin Mileteta, odvjetnik</item>
      <item>Trgovački sud Split, OVRŠNI ODJEL</item>
      <item>Dr. Silvio Ćurin, OIB 42669674962</item>
      <item>Vinka Batalić, OIB 93618932042</item>
      <item>Borko Bebić</item>
      <item>Posebni zemljišno knjižni odjel Općinskog suda u Kninu sa sjedištem u Drnišu, OIB 41941343564</item>
      <item>MIRJANA KATUNARIĆ MATKOVIĆ</item>
      <item>Porezna uprava Velika Gorica, OIB 18683136487</item>
      <item>Odvjetničko društvo  Dragičević i partneri d.o.o.</item>
      <item>Trgovački sud Split OGLASNA PLOČA</item>
      <item>Jadranka Jurjević, OIB 81391207997</item>
      <item>Ivica Nalis, OIB 03828238106</item>
      <item>ŽUPANIJSKO DRŽAVNO ODVJETNIŠTVO, OIB 70793241859 punomoćnik sudionika u postupku POREZNA UPRAVA Područni ured Split</item>
      <item>Ines Jurašin</item>
      <item>Vinko Radovani</item>
      <item>OPĆINSKI SUD ZADAR Zemljišno knjižni odjel</item>
      <item>Jerko Dugeč, OIB 57017761001</item>
      <item>Tamara Kranjec Malenica</item>
      <item>Općinski sud u Zadru, Zemljišno knjižni odjel, OIB 78866932443</item>
      <item>DORIS KOŠTA, OIB 50670282682 punomoćnik sudionika u postupku NIKOLA LACMANOVIĆ</item>
      <item>Porezna uprava Zadar, OIB 18683136487</item>
      <item>Marina Tončić-Bota punomoćnik sudionika u postupku TRAST međunarodno otpremništvo, dioničko društvo</item>
      <item>TRGOVAČKI SUD ZADAR Stalna služba u Šibeniku, OIB 97465301721</item>
      <item>JADRANŠPED društvo s ograničenom odgovornošću za špediciju, trgovinu i usluge, OIB 01049951500</item>
      <item>Mara Dobrota, OIB 21943772484</item>
      <item>Matija Dorić</item>
      <item>OPĆINSKI SUD STARI GRAD Zemljišno knjižni odjel, OIB 61980608934</item>
      <item>ANTE RAJČIĆ</item>
      <item>Ured državne uprave u Splitsko-dalmatinskoj županiji Ispostava Kaštela</item>
      <item>Dijana Britvić, OIB 82319776508</item>
      <item>OPĆINSKI GRAĐANSKI SUD ZAGREB, OIB 01252163117</item>
      <item>Toni Vukičević</item>
      <item>Marin Mladar, OIB 17080094552</item>
      <item>Rino Barbić punomoćnik sudionika u postupku Toma Šurjak; Jakov Peronja</item>
      <item>Agencija za upravljanje državnom imovinom, OIB 75666130770</item>
      <item>Rino Barbić punomoćnik sudionika u postupku HVARSKI VODOVOD d.o.o.</item>
      <item>Milan Veić</item>
      <item>Anđelko Jureško, OIB 77082063693</item>
      <item>Mr.sci.iur. Berigoj Vrsalović, OIB 35894904443</item>
      <item>Fond za zaštitu okoliša i energetsku učinkovitost</item>
      <item>Općinski sud Velika Gorica, Zemljišjno knjižni odjel, OIB 32284739479</item>
      <item>Odvjetničko društvo SURJAN I PARTNERI, odvjetnik Ivan Surjan</item>
      <item>Porezna uprava Drniš, OIB 18683136487</item>
      <item>Zajednički odvjetnički ured VINKO LJUBIČIĆ, ŽELJKO VRDOL</item>
      <item>Josip Lončarić</item>
      <item>Mijo Jeličić, OIB 71855290129 punomoćnik sudionika u postupku Mara Jukić; Ivica Bašić</item>
      <item>Financijska agencija REGIONALNI CENTAR SPLIT, OIB 85821130368</item>
      <item>Lukica Bucat, OIB 91720486742</item>
      <item>Općinski sud u Splitu, Zemljišno knjižni odjel, OIB 61980608934</item>
      <item>NARODNE NOVINE, dioničko društvo za izdavanje i tiskanje Službenog lista Republike Hrvatske, službenih i drugih obrazaca te , OIB 64546066176</item>
      <item>Porezna uprava Split, OIB 18683136487</item>
      <item>Jasmin Avdagić punomoćnik sudionika u postupku TISKARA MALENICA d.o.o.</item>
      <item>Visoki trgovački sud Republike Hrvatske, OIB 97349366519</item>
      <item>Damir Zagoršćak, OIB 30993782023</item>
      <item>Centar za restrukturiranje i prodaju, OIB 38083028711</item>
      <item>Miranda Budiša, OIB 35557811513</item>
      <item>Alen Dumanić, OIB 96821083726</item>
      <item>Odvjetnički ured Avdagić</item>
      <item>Porezna uprava Vukovar, OIB 18683136487</item>
      <item>Nada Lović, OIB 30557474014</item>
      <item>OPĆINSKI SUD DRNIŠ</item>
      <item>Ivica Crnogaća</item>
      <item>GRAD KAŠTELA</item>
      <item>JADRANSKO OSIGURANJE dioničko društvo, OIB 94472454976</item>
      <item>Lukrecija Benković Duboković, OIB 23379427545</item>
      <item>REDOX  j.d.o.o. za usluge, OIB 55472425213</item>
      <item>Porezna uprava Rijeka, OIB 18683136487</item>
      <item>Centar za restrukturiranje i prodaju, OIB 38083028711</item>
      <item>Marija Brčić</item>
      <item>Mirjana Katunarić - Matković, odvjetnica, OIB 19345128906</item>
    </izvorni_sadrzaj>
    <derivirana_varijabla naziv="DomainObject.Predmet.OstaliListFormatedOIB_1">
      <item>Blaženka Mihanović, OIB 68180763414</item>
      <item>Marko Ramljak</item>
      <item>Ljiljana Dadić, OIB 34453706637</item>
      <item>ŽUPANIJSKO DRŽAVNO ODVJETNIŠTVO U SPLITU, OIB 70793241859 punomoćnik sudionika u postupku REPUBLIKA HRVATSKA; MINISTARSTVO GOSPODARSTVA, RAVNETELJSTVO ZA ROBNE ZALIHE</item>
      <item>Mario Tomić, OIB 12822553870</item>
      <item>OPĆINSKI SUD U KNINU Posbeni zemljišnoknjižni odjel sa sjedištem u Drnišu, OIB 41941343564</item>
      <item>Hrvatski fond za privatizaciju</item>
      <item>Financijska agencija, OIB 85821130368</item>
      <item>Marija Davidović</item>
      <item>ADRIACINK d.d. za pocinčavanje, lijevanje i izradu čeličnih konstrukcija, OIB 29615199749</item>
      <item>Jurka Penić, OIB 45519634047</item>
      <item>Igor Radelić</item>
      <item>Jere Brkan</item>
      <item>Trgovački sud Split Računovodstvo, OIB 30842297926</item>
      <item>Viskoki trgovački sud RH</item>
      <item>Zdravko Bojanić punomoćnik sudionika u postupku Ivan Marijan</item>
      <item>Andrija Klarić, OIB 18697161464</item>
      <item>Tomislav Krka</item>
      <item>Cvjetana Srbljin, OIB 66904421085</item>
      <item>Zajednički odvjetički ured Vinko Ljubičić, Željko Vrdoljak</item>
      <item>DRŽAVNI ZAVOD ZA INTELEKTUALNO VLASNIŠTVO, OIB 89755384389</item>
      <item>Ivan Bilota dipl.ing.građ., OIB 56287080453</item>
      <item>OŠTRC d.o.o., OIB 74171273839</item>
      <item>Grgić &amp; Partneri odvjetničko društvo j.t.d., OIB 16457179668 punomoćnik sudionika u postupku JADRANSKO OSIGURANJE d.d.; EUROLEASING d.o.o.</item>
      <item>Perica Mitrović, OIB 29538074286</item>
      <item>Alessandra Šimeta, OIB 12919457160</item>
      <item>Mile Jerković, OIB 47281082801</item>
      <item>Ivo Staničić</item>
      <item>Ivan Mišetić</item>
      <item>Trgovački sud Split PISARNICA, OIB 30842297926</item>
      <item>MAĐARIĆ &amp; LUI - odvjetničko društvo d.o.o., OIB 27355904472 punomoćnik sudionika u postupku Zagrebačka burza d.d.</item>
      <item>GRAD SPLIT</item>
      <item>Zoran Iviš punomoćnik sudionika u postupku TIGAR d.o.o. za usluge</item>
      <item>OPĆINSKI SUD U RIJECI Zemljišno-knjižni odjel, OIB 54566384631</item>
      <item>Natalija Mladineo, OIB 62875698528</item>
      <item>MINISTARSTVO PRAVOSUĐA Glavno tajništvo, OIB 26635293339</item>
      <item>Odvjetničko društvo Hanžeković &amp; Partneri društvo s ograničenom odgovornošću, OIB 85127306373</item>
      <item>SOCIETE GENERALE-SPLITSKA BANKA dioničko društvo, OIB 69326397242</item>
      <item>KRUNO PERONJA punomoćnik sudionika u postupku FABIJAN PERONJA</item>
      <item>Porezna uprava Ispostava Hvar, OIB 18683136487</item>
      <item>Odvjetničko društvo GLAMUZINA &amp; GROŠETA, OIB 69402757072 punomoćnik sudionika u postupku IREKS AROMA društvo s ograničenom odgovornošću</item>
      <item>BILOTA INŽENJERING d.o.o. za gradnju i turizam, OIB 56075169776</item>
      <item>Antonio Zujić punomoćnik sudionika u postupku CITY EX d.o.o. za prijenos poslovne dokumentacije</item>
      <item>Jadranko Vidović, OIB 59002364613 punomoćnik sudionika u postupku Vedran Nevešćanin</item>
      <item>Odvjetničko društvo Stanić i partneri j.t.d.</item>
      <item>Uprava za zaštitu kulturne baštine konzervatorski odjel Trogir</item>
      <item>DARKO VARNICA</item>
      <item>Županijsko državno odvjetništvo u Splitu Građansko upravni odjel, OIB 70793241859</item>
      <item>MARKOVIĆ &amp; PLIŠO odvjetničko društvo d.o.o., OIB 82282572283</item>
      <item>Jelena Kalinić</item>
      <item>Ivan Matković</item>
      <item>Anđa Šolić, OIB 19915712920</item>
      <item>Slavica Čupić</item>
      <item>Agencija za osiguranje radničkih potraživanja u slučaju stečaja poslodavca, OIB 04323472109</item>
      <item>Odvjetničko društvo Hanžeković &amp; Partneri društvo s ograničenom odgovornošću, OIB 85127306373 punomoćnik sudionika u postupku AMEROPA AG</item>
      <item>OPĆINSKI SUD U OSIJEKU, OIB 38625793303</item>
      <item>OPĆINSKI SUD U SPLITU, OIB 61980608934</item>
      <item>PAVIŠA MAROVIĆ</item>
      <item>Hilda Aljinović, OIB 29776220525</item>
      <item>VONČINA GRUBIŠIĆ LOVIĆ LALIĆ</item>
      <item>OPĆINSKI SUD VUKOVAR Zemljišno knjižni odjel, OIB 69370038985</item>
      <item>HRVOJE LUI</item>
      <item>Općinski sud u Splitu Zemljišno knjižni odjel Kaštel Lukšić, OIB 61980608934</item>
      <item>Antonia Selak punomoćnik sudionika u postupku Marin Mileteta, odvjetnik</item>
      <item>Trgovački sud Split, OVRŠNI ODJEL</item>
      <item>Dr. Silvio Ćurin, OIB 42669674962</item>
      <item>Vinka Batalić, OIB 93618932042</item>
      <item>Borko Bebić</item>
      <item>Posebni zemljišno knjižni odjel Općinskog suda u Kninu sa sjedištem u Drnišu, OIB 41941343564</item>
      <item>MIRJANA KATUNARIĆ MATKOVIĆ</item>
      <item>Porezna uprava Velika Gorica, OIB 18683136487</item>
      <item>Odvjetničko društvo  Dragičević i partneri d.o.o.</item>
      <item>Trgovački sud Split OGLASNA PLOČA</item>
      <item>Jadranka Jurjević, OIB 81391207997</item>
      <item>Ivica Nalis, OIB 03828238106</item>
      <item>ŽUPANIJSKO DRŽAVNO ODVJETNIŠTVO, OIB 70793241859 punomoćnik sudionika u postupku POREZNA UPRAVA Područni ured Split</item>
      <item>Ines Jurašin</item>
      <item>Vinko Radovani</item>
      <item>OPĆINSKI SUD ZADAR Zemljišno knjižni odjel</item>
      <item>Jerko Dugeč, OIB 57017761001</item>
      <item>Tamara Kranjec Malenica</item>
      <item>Općinski sud u Zadru, Zemljišno knjižni odjel, OIB 78866932443</item>
      <item>DORIS KOŠTA, OIB 50670282682 punomoćnik sudionika u postupku NIKOLA LACMANOVIĆ</item>
      <item>Porezna uprava Zadar, OIB 18683136487</item>
      <item>Marina Tončić-Bota punomoćnik sudionika u postupku TRAST međunarodno otpremništvo, dioničko društvo</item>
      <item>TRGOVAČKI SUD ZADAR Stalna služba u Šibeniku, OIB 97465301721</item>
      <item>JADRANŠPED društvo s ograničenom odgovornošću za špediciju, trgovinu i usluge, OIB 01049951500</item>
      <item>Mara Dobrota, OIB 21943772484</item>
      <item>Matija Dorić</item>
      <item>OPĆINSKI SUD STARI GRAD Zemljišno knjižni odjel, OIB 61980608934</item>
      <item>ANTE RAJČIĆ</item>
      <item>Ured državne uprave u Splitsko-dalmatinskoj županiji Ispostava Kaštela</item>
      <item>Dijana Britvić, OIB 82319776508</item>
      <item>OPĆINSKI GRAĐANSKI SUD ZAGREB, OIB 01252163117</item>
      <item>Toni Vukičević</item>
      <item>Marin Mladar, OIB 17080094552</item>
      <item>Rino Barbić punomoćnik sudionika u postupku Toma Šurjak; Jakov Peronja</item>
      <item>Agencija za upravljanje državnom imovinom, OIB 75666130770</item>
      <item>Rino Barbić punomoćnik sudionika u postupku HVARSKI VODOVOD d.o.o.</item>
      <item>Milan Veić</item>
      <item>Anđelko Jureško, OIB 77082063693</item>
      <item>Mr.sci.iur. Berigoj Vrsalović, OIB 35894904443</item>
      <item>Fond za zaštitu okoliša i energetsku učinkovitost</item>
      <item>Općinski sud Velika Gorica, Zemljišjno knjižni odjel, OIB 32284739479</item>
      <item>Odvjetničko društvo SURJAN I PARTNERI, odvjetnik Ivan Surjan</item>
      <item>Porezna uprava Drniš, OIB 18683136487</item>
      <item>Zajednički odvjetnički ured VINKO LJUBIČIĆ, ŽELJKO VRDOL</item>
      <item>Josip Lončarić</item>
      <item>Mijo Jeličić, OIB 71855290129 punomoćnik sudionika u postupku Mara Jukić; Ivica Bašić</item>
      <item>Financijska agencija REGIONALNI CENTAR SPLIT, OIB 85821130368</item>
      <item>Lukica Bucat, OIB 91720486742</item>
      <item>Općinski sud u Splitu, Zemljišno knjižni odjel, OIB 61980608934</item>
      <item>NARODNE NOVINE, dioničko društvo za izdavanje i tiskanje Službenog lista Republike Hrvatske, službenih i drugih obrazaca te , OIB 64546066176</item>
      <item>Porezna uprava Split, OIB 18683136487</item>
      <item>Jasmin Avdagić punomoćnik sudionika u postupku TISKARA MALENICA d.o.o.</item>
      <item>Visoki trgovački sud Republike Hrvatske, OIB 97349366519</item>
      <item>Damir Zagoršćak, OIB 30993782023</item>
      <item>Centar za restrukturiranje i prodaju, OIB 38083028711</item>
      <item>Miranda Budiša, OIB 35557811513</item>
      <item>Alen Dumanić, OIB 96821083726</item>
      <item>Odvjetnički ured Avdagić</item>
      <item>Porezna uprava Vukovar, OIB 18683136487</item>
      <item>Nada Lović, OIB 30557474014</item>
      <item>OPĆINSKI SUD DRNIŠ</item>
      <item>Ivica Crnogaća</item>
      <item>GRAD KAŠTELA</item>
      <item>JADRANSKO OSIGURANJE dioničko društvo, OIB 94472454976</item>
      <item>Lukrecija Benković Duboković, OIB 23379427545</item>
      <item>REDOX  j.d.o.o. za usluge, OIB 55472425213</item>
      <item>Porezna uprava Rijeka, OIB 18683136487</item>
      <item>Centar za restrukturiranje i prodaju, OIB 38083028711</item>
      <item>Marija Brčić</item>
      <item>Mirjana Katunarić - Matković, odvjetnica, OIB 19345128906</item>
    </derivirana_varijabla>
  </DomainObject.Predmet.OstaliListFormatedOIB>
  <DomainObject.Predmet.OstaliListFormatedWithAdress>
    <izvorni_sadrzaj>
      <item>Blaženka Mihanović, Radičinka 12, 21311 Žrnovnica</item>
      <item>Marko Ramljak, Prilaz Gjure Deželića 57, 10000 Zagreb</item>
      <item>Ljiljana Dadić, Jurja Plančića 8, 21000 Split</item>
      <item>ŽUPANIJSKO DRŽAVNO ODVJETNIŠTVO U SPLITU, Gundulićeva 29, 21000 Split punomoćnik sudionika u postupku REPUBLIKA HRVATSKA; MINISTARSTVO GOSPODARSTVA, RAVNETELJSTVO ZA ROBNE ZALIHE</item>
      <item>Mario Tomić, Ulica Svetega Križica 26, 21450 Hvar</item>
      <item>OPĆINSKI SUD U KNINU Posbeni zemljišnoknjižni odjel sa sjedištem u Drnišu, Trg kralja Tomislava 2, 22320 Drniš</item>
      <item>Hrvatski fond za privatizaciju, I. Lučića 6-8, 10000 Zagreb</item>
      <item>Financijska agencija, Vrtni put 3, 10000 Zagreb</item>
      <item>Marija Davidović, Listešići 11, 21231 Klis</item>
      <item>ADRIACINK d.d. za pocinčavanje, lijevanje i izradu čeličnih konstrukcija, Stinice 12, Split</item>
      <item>Jurka Penić, ULICA MATE RADELJKOVIĆA 7 (ranije: KAŠTEL ŠTAFILIĆ, PUT RESNIKA, 0), 21217 Kaštel Štafilić</item>
      <item>Igor Radelić, Kornatska 1, 10000 Zagreb</item>
      <item>Jere Brkan, Vukovarska 127, 21000 Split</item>
      <item>Trgovački sud Split Računovodstvo, Sukoišanska 6, 21000 Split</item>
      <item>Viskoki trgovački sud RH, Berislavićeva 11, 10000 Zagreb</item>
      <item>Zdravko Bojanić, P. Scutteri 7, 21460 STARI GRAD, Otok Hvar punomoćnik sudionika u postupku Ivan Marijan</item>
      <item>Andrija Klarić, Hruševečka Ulica 3, 10000 Zagreb</item>
      <item>Tomislav Krka, Starčevićeva 13, Split</item>
      <item>Cvjetana Srbljin, Rendićeva 7, 21000 Split</item>
      <item>Zajednički odvjetički ured Vinko Ljubičić, Željko Vrdoljak, Sukoišanska 4, 21000 Split</item>
      <item>DRŽAVNI ZAVOD ZA INTELEKTUALNO VLASNIŠTVO, Ulica Grada Vukovara 78, 10000 Zagreb</item>
      <item>Ivan Bilota dipl.ing.građ., Ulica Hrvatskih Žrtava 130, 21220 Seget Donji</item>
      <item>OŠTRC d.o.o., Dežmanova 5, 10000 Zagreb</item>
      <item>Grgić &amp; Partneri odvjetničko društvo j.t.d., Ulica grada Vukovara 282, 10000 Zagreb punomoćnik sudionika u postupku JADRANSKO OSIGURANJE d.d.; EUROLEASING d.o.o.</item>
      <item>Perica Mitrović, Bjelolasička 23, 31000 Osijek</item>
      <item>Alessandra Šimeta, Via Motta 34, 6906 Lugano</item>
      <item>Mile Jerković, Pujanke 71, 21000 Split</item>
      <item>Ivo Staničić, I. Gundulića  16 A, 21000 Split</item>
      <item>Ivan Mišetić, Mihanovićeva 20, 10000 Zagreb</item>
      <item>Trgovački sud Split PISARNICA, Sukoišanska 6, 21000 Split</item>
      <item>MAĐARIĆ &amp; LUI - odvjetničko društvo d.o.o., Ilica 191F, 10000 Zagreb punomoćnik sudionika u postupku Zagrebačka burza d.d.</item>
      <item>GRAD SPLIT, OBALAK.BRANIMIRA 14, 21000 Split</item>
      <item>Zoran Iviš, Put Supavla 1/I, 21000 Split punomoćnik sudionika u postupku TIGAR d.o.o. za usluge</item>
      <item>OPĆINSKI SUD U RIJECI Zemljišno-knjižni odjel, Zadarska 1, 51000 Rijeka</item>
      <item>Natalija Mladineo, Viška 24, 21000 Split</item>
      <item>MINISTARSTVO PRAVOSUĐA Glavno tajništvo, Ulica grada Vukovara 49, 10000 Zagreb</item>
      <item>Odvjetničko društvo Hanžeković &amp; Partneri društvo s ograničenom odgovornošću, Radnička Cesta 22, 10000 Zagreb</item>
      <item>SOCIETE GENERALE-SPLITSKA BANKA dioničko društvo, Ruđera Boškovića 16, Split</item>
      <item>KRUNO PERONJA, Domovinskog rata 29 b/V, 21000 Split punomoćnik sudionika u postupku FABIJAN PERONJA</item>
      <item>Porezna uprava Ispostava Hvar, Fabrika bb, 21450 Hvar</item>
      <item>Odvjetničko društvo GLAMUZINA &amp; GROŠETA, Krajiška 27, 10000 Zagreb punomoćnik sudionika u postupku IREKS AROMA društvo s ograničenom odgovornošću</item>
      <item>BILOTA INŽENJERING d.o.o. za gradnju i turizam, Hrvatskih žrtava 130, Seget Donji</item>
      <item>Antonio Zujić, Arnoldova 4, 10000 Zagreb punomoćnik sudionika u postupku CITY EX d.o.o. za prijenos poslovne dokumentacije</item>
      <item>Jadranko Vidović, Mažuranićevo šetalište 55, 21000 Split punomoćnik sudionika u postupku Vedran Nevešćanin</item>
      <item>Odvjetničko društvo Stanić i partneri j.t.d., Riva 4, 51000 Rijeka</item>
      <item>Uprava za zaštitu kulturne baštine konzervatorski odjel Trogir, Gradska 4, Trogir</item>
      <item>DARKO VARNICA, F.Tuđmana 632, 21214 Kaštel Kambelovac</item>
      <item>Županijsko državno odvjetništvo u Splitu Građansko upravni odjel, Gundulićeva 29 a, 21000 Split</item>
      <item>MARKOVIĆ &amp; PLIŠO odvjetničko društvo d.o.o., Ilica 1A, 10000 Zagreb</item>
      <item>Jelena Kalinić, Raosa Ivana 15, 21000 Split</item>
      <item>Ivan Matković, Jurja Šižgorića 20, 21000 Split</item>
      <item>Anđa Šolić, Držićeva 15, 21210 Solin</item>
      <item>Slavica Čupić, Bihačka 2 A/IV, 21000 Split</item>
      <item>Agencija za osiguranje radničkih potraživanja u slučaju stečaja poslodavca, Frankopanska 11, 10000 Zagreb</item>
      <item>Odvjetničko društvo Hanžeković &amp; Partneri društvo s ograničenom odgovornošću, Radnička Cesta 22, 10000 Zagreb punomoćnik sudionika u postupku AMEROPA AG</item>
      <item>OPĆINSKI SUD U OSIJEKU, Europska avenija 7, 31000 Osijek</item>
      <item>OPĆINSKI SUD U SPLITU, Dračevac, Bivša Vojarna Sveti Križ, 21000 Split</item>
      <item>PAVIŠA MAROVIĆ, Bosanska 11/III, 21000 Split</item>
      <item>Hilda Aljinović, I. Paštrića Poljičanina 18, 21311 Podstrana</item>
      <item>VONČINA GRUBIŠIĆ LOVIĆ LALIĆ, Preradovićeva 13, 10000 Zagreb</item>
      <item>OPĆINSKI SUD VUKOVAR Zemljišno knjižni odjel, Županijska ulica br. 31, 32000 Vukovar</item>
      <item>HRVOJE LUI, Ilica 191 F, 10000 Zagreb</item>
      <item>Općinski sud u Splitu Zemljišno knjižni odjel Kaštel Lukšić, Obala kralja Tomislava 2, 21214 Kaštel Lukšić</item>
      <item>Antonia Selak, Gorjanska 26/III, 10000 Zagreb punomoćnik sudionika u postupku Marin Mileteta, odvjetnik</item>
      <item>Trgovački sud Split, OVRŠNI ODJEL, Sukoišanska 6, 21000 Split</item>
      <item>Dr. Silvio Ćurin, Domovinskog rata 27/I, 21000 Split</item>
      <item>Vinka Batalić, Kukuljevićeva 3, 21000 Split</item>
      <item>Borko Bebić, Kneza Višeslava 16, 21000 Split</item>
      <item>Posebni zemljišno knjižni odjel Općinskog suda u Kninu sa sjedištem u Drnišu, Trg kralja Tomislava 2, 22320 Drniš</item>
      <item>MIRJANA KATUNARIĆ MATKOVIĆ, Matoševa 24, 21000 Split</item>
      <item>Porezna uprava Velika Gorica, Trg kralja Tomislava 34, 10410 Velika Gorica</item>
      <item>Odvjetničko društvo  Dragičević i partneri d.o.o., Palmotićeva 60, 10000 Zagreb</item>
      <item>Trgovački sud Split OGLASNA PLOČA, Sukoišanska 6, 21000 Split</item>
      <item>Jadranka Jurjević, Hercegovačka 30, 21000 Split</item>
      <item>Ivica Nalis, Ulica Zrinjskih I Frankopana 15, 20350 Metković</item>
      <item>ŽUPANIJSKO DRŽAVNO ODVJETNIŠTVO, Gundulićeva 29 a, 21000 Split punomoćnik sudionika u postupku POREZNA UPRAVA Područni ured Split</item>
      <item>Ines Jurašin, Gundulićeva 26, 21000 Split</item>
      <item>Vinko Radovani, Hrvatske mornarice 1 J, 21000 Split</item>
      <item>OPĆINSKI SUD ZADAR Zemljišno knjižni odjel, Borelli 9, 23 000 Zadar</item>
      <item>Jerko Dugeč, Marina Getaldića 31, 21000 Split</item>
      <item>Tamara Kranjec Malenica, Predovečka 11, 10000 Zagreb</item>
      <item>Općinski sud u Zadru, Zemljišno knjižni odjel, Borelli 9, 23000 Zadar</item>
      <item>DORIS KOŠTA, Ulica Domovinskog rata 21, 21000 Split punomoćnik sudionika u postupku NIKOLA LACMANOVIĆ</item>
      <item>Porezna uprava Zadar, Ante Starčevića 9, 23000 Zadar</item>
      <item>Marina Tončić-Bota, Nikole Tesle 3/II, 10000 Zagreb punomoćnik sudionika u postupku TRAST međunarodno otpremništvo, dioničko društvo</item>
      <item>TRGOVAČKI SUD ZADAR Stalna služba u Šibeniku, Stjepana Radića 81, 22000 Šibenik</item>
      <item>JADRANŠPED društvo s ograničenom odgovornošću za špediciju, trgovinu i usluge, Kopilica 47 b, Split</item>
      <item>Mara Dobrota, Trondheimska 9, 21000 Split</item>
      <item>Matija Dorić, Švarcova 2, 10000 Zagreb</item>
      <item>OPĆINSKI SUD STARI GRAD Zemljišno knjižni odjel, Zbora narodne garde 9, 21460 Stari Grad</item>
      <item>ANTE RAJČIĆ, Sukoišanska 23, 21000 Split</item>
      <item>Ured državne uprave u Splitsko-dalmatinskoj županiji Ispostava Kaštela, Braće Radić 1, 21212 Kaštel Sućurac</item>
      <item>Dijana Britvić, Ćiril Metodova 38, 21000 Split</item>
      <item>OPĆINSKI GRAĐANSKI SUD ZAGREB, Ulica grada Vukovara 84, 10000 Zagreb</item>
      <item>Toni Vukičević, Gorička 6 a, 21000 Split</item>
      <item>Marin Mladar, PLEMENŠČINA 8 (ranije: KAŠTEL SUĆURAC, CESTA KAŠTEL SUĆURAC, 120), 21212 Kaštel Sućurac</item>
      <item>Rino Barbić, Vrsina bb, 21465 Jelsa punomoćnik sudionika u postupku Toma Šurjak; Jakov Peronja</item>
      <item>Agencija za upravljanje državnom imovinom, Ivana Lučića 6, 10000 Zagreb</item>
      <item>Rino Barbić, Vrsina bb, 21465 Jelsa punomoćnik sudionika u postupku HVARSKI VODOVOD d.o.o.</item>
      <item>Milan Veić, Istarska 11, 21000 Split</item>
      <item>Anđelko Jureško, Radnički dol 23, 10000 Zagreb</item>
      <item>Mr.sci.iur. Berigoj Vrsalović, Trg Mihovila Pavlinovića 3, 21000 Split</item>
      <item>Fond za zaštitu okoliša i energetsku učinkovitost, Ksaver 208, 10000 Zagreb</item>
      <item>Općinski sud Velika Gorica, Zemljišjno knjižni odjel, Trg kralja Tomislava 36, 10150 Velika Gorica</item>
      <item>Odvjetničko društvo SURJAN I PARTNERI, odvjetnik Ivan Surjan, Martićeva 10/II, 10000 Zagreb</item>
      <item>Porezna uprava Drniš, Kardinala A. Stepinca 4, 22320 Drniš</item>
      <item>Zajednički odvjetnički ured VINKO LJUBIČIĆ, ŽELJKO VRDOL, Sukojišanska 4, 21000 Split</item>
      <item>Josip Lončarić, Kosirnikova 9, 10000 Zagreb</item>
      <item>Mijo Jeličić, Kliška 29, 21000 Split punomoćnik sudionika u postupku Mara Jukić; Ivica Bašić</item>
      <item>Financijska agencija REGIONALNI CENTAR SPLIT, Mažuranićevo šetalište 24 b, 21000 Split</item>
      <item>Lukica Bucat, Milna 2014, Milna</item>
      <item>Općinski sud u Splitu, Zemljišno knjižni odjel, Gundulićeva  29, 21000 Split</item>
      <item>NARODNE NOVINE, dioničko društvo za izdavanje i tiskanje Službenog lista Republike Hrvatske, službenih i drugih obrazaca te , Savski Gaj XIII. put 6, 10000 Zagreb</item>
      <item>Porezna uprava Split, Trg dr. Franje Tuđmana 4, 21000 Split</item>
      <item>Jasmin Avdagić, Kralja Zvonimira 44, 22000 Šibenik punomoćnik sudionika u postupku TISKARA MALENICA d.o.o.</item>
      <item>Visoki trgovački sud Republike Hrvatske, Berislavićeva 11, 10000 Zagreb</item>
      <item>Damir Zagoršćak, I. Gundulića 36 b, 31000 Osijek</item>
      <item>Centar za restrukturiranje i prodaju, Ivana Lučića 6, 10000 Zagreb</item>
      <item>Miranda Budiša, Ulica Kralja Zvonimira 18, 22320 Drniš</item>
      <item>Alen Dumanić, Put Skalica 16, 21000 Split</item>
      <item>Odvjetnički ured Avdagić, Kralja Zvonimira 44, 22000 Šibenik</item>
      <item>Porezna uprava Vukovar, Trg dr. Franje Tuđmana 1, 32000 Vukovar</item>
      <item>Nada Lović, Pujanke 1, 21000 Split</item>
      <item>OPĆINSKI SUD DRNIŠ, Trg kralja Tomislava 2, 22320 Drniš</item>
      <item>Ivica Crnogaća, Kralja Zvonimira 44, 22000 Šibenik</item>
      <item>GRAD KAŠTELA, Ulica Braće Radić 1, 21212 Kaštel Sućurac</item>
      <item>JADRANSKO OSIGURANJE dioničko društvo, Listopadska 2, 10000 Zagreb</item>
      <item>Lukrecija Benković Duboković, Put Firula 19, 21000 Split</item>
      <item>REDOX  j.d.o.o. za usluge, Imotska 61, Split</item>
      <item>Porezna uprava Rijeka, Riva 16, 51000 Rijeka</item>
      <item>Centar za restrukturiranje i prodaju, Ivana Lučića 6, 10000 Zagreb</item>
      <item>Marija Brčić, Put Plokita 3, 21000 Split</item>
      <item>Mirjana Katunarić - Matković, odvjetnica, Andrićeva 3, 21000 Split</item>
    </izvorni_sadrzaj>
    <derivirana_varijabla naziv="DomainObject.Predmet.OstaliListFormatedWithAdress_1">
      <item>Blaženka Mihanović, Radičinka 12, 21311 Žrnovnica</item>
      <item>Marko Ramljak, Prilaz Gjure Deželića 57, 10000 Zagreb</item>
      <item>Ljiljana Dadić, Jurja Plančića 8, 21000 Split</item>
      <item>ŽUPANIJSKO DRŽAVNO ODVJETNIŠTVO U SPLITU, Gundulićeva 29, 21000 Split punomoćnik sudionika u postupku REPUBLIKA HRVATSKA; MINISTARSTVO GOSPODARSTVA, RAVNETELJSTVO ZA ROBNE ZALIHE</item>
      <item>Mario Tomić, Ulica Svetega Križica 26, 21450 Hvar</item>
      <item>OPĆINSKI SUD U KNINU Posbeni zemljišnoknjižni odjel sa sjedištem u Drnišu, Trg kralja Tomislava 2, 22320 Drniš</item>
      <item>Hrvatski fond za privatizaciju, I. Lučića 6-8, 10000 Zagreb</item>
      <item>Financijska agencija, Vrtni put 3, 10000 Zagreb</item>
      <item>Marija Davidović, Listešići 11, 21231 Klis</item>
      <item>ADRIACINK d.d. za pocinčavanje, lijevanje i izradu čeličnih konstrukcija, Stinice 12, Split</item>
      <item>Jurka Penić, ULICA MATE RADELJKOVIĆA 7 (ranije: KAŠTEL ŠTAFILIĆ, PUT RESNIKA, 0), 21217 Kaštel Štafilić</item>
      <item>Igor Radelić, Kornatska 1, 10000 Zagreb</item>
      <item>Jere Brkan, Vukovarska 127, 21000 Split</item>
      <item>Trgovački sud Split Računovodstvo, Sukoišanska 6, 21000 Split</item>
      <item>Viskoki trgovački sud RH, Berislavićeva 11, 10000 Zagreb</item>
      <item>Zdravko Bojanić, P. Scutteri 7, 21460 STARI GRAD, Otok Hvar punomoćnik sudionika u postupku Ivan Marijan</item>
      <item>Andrija Klarić, Hruševečka Ulica 3, 10000 Zagreb</item>
      <item>Tomislav Krka, Starčevićeva 13, Split</item>
      <item>Cvjetana Srbljin, Rendićeva 7, 21000 Split</item>
      <item>Zajednički odvjetički ured Vinko Ljubičić, Željko Vrdoljak, Sukoišanska 4, 21000 Split</item>
      <item>DRŽAVNI ZAVOD ZA INTELEKTUALNO VLASNIŠTVO, Ulica Grada Vukovara 78, 10000 Zagreb</item>
      <item>Ivan Bilota dipl.ing.građ., Ulica Hrvatskih Žrtava 130, 21220 Seget Donji</item>
      <item>OŠTRC d.o.o., Dežmanova 5, 10000 Zagreb</item>
      <item>Grgić &amp; Partneri odvjetničko društvo j.t.d., Ulica grada Vukovara 282, 10000 Zagreb punomoćnik sudionika u postupku JADRANSKO OSIGURANJE d.d.; EUROLEASING d.o.o.</item>
      <item>Perica Mitrović, Bjelolasička 23, 31000 Osijek</item>
      <item>Alessandra Šimeta, Via Motta 34, 6906 Lugano</item>
      <item>Mile Jerković, Pujanke 71, 21000 Split</item>
      <item>Ivo Staničić, I. Gundulića  16 A, 21000 Split</item>
      <item>Ivan Mišetić, Mihanovićeva 20, 10000 Zagreb</item>
      <item>Trgovački sud Split PISARNICA, Sukoišanska 6, 21000 Split</item>
      <item>MAĐARIĆ &amp; LUI - odvjetničko društvo d.o.o., Ilica 191F, 10000 Zagreb punomoćnik sudionika u postupku Zagrebačka burza d.d.</item>
      <item>GRAD SPLIT, OBALAK.BRANIMIRA 14, 21000 Split</item>
      <item>Zoran Iviš, Put Supavla 1/I, 21000 Split punomoćnik sudionika u postupku TIGAR d.o.o. za usluge</item>
      <item>OPĆINSKI SUD U RIJECI Zemljišno-knjižni odjel, Zadarska 1, 51000 Rijeka</item>
      <item>Natalija Mladineo, Viška 24, 21000 Split</item>
      <item>MINISTARSTVO PRAVOSUĐA Glavno tajništvo, Ulica grada Vukovara 49, 10000 Zagreb</item>
      <item>Odvjetničko društvo Hanžeković &amp; Partneri društvo s ograničenom odgovornošću, Radnička Cesta 22, 10000 Zagreb</item>
      <item>SOCIETE GENERALE-SPLITSKA BANKA dioničko društvo, Ruđera Boškovića 16, Split</item>
      <item>KRUNO PERONJA, Domovinskog rata 29 b/V, 21000 Split punomoćnik sudionika u postupku FABIJAN PERONJA</item>
      <item>Porezna uprava Ispostava Hvar, Fabrika bb, 21450 Hvar</item>
      <item>Odvjetničko društvo GLAMUZINA &amp; GROŠETA, Krajiška 27, 10000 Zagreb punomoćnik sudionika u postupku IREKS AROMA društvo s ograničenom odgovornošću</item>
      <item>BILOTA INŽENJERING d.o.o. za gradnju i turizam, Hrvatskih žrtava 130, Seget Donji</item>
      <item>Antonio Zujić, Arnoldova 4, 10000 Zagreb punomoćnik sudionika u postupku CITY EX d.o.o. za prijenos poslovne dokumentacije</item>
      <item>Jadranko Vidović, Mažuranićevo šetalište 55, 21000 Split punomoćnik sudionika u postupku Vedran Nevešćanin</item>
      <item>Odvjetničko društvo Stanić i partneri j.t.d., Riva 4, 51000 Rijeka</item>
      <item>Uprava za zaštitu kulturne baštine konzervatorski odjel Trogir, Gradska 4, Trogir</item>
      <item>DARKO VARNICA, F.Tuđmana 632, 21214 Kaštel Kambelovac</item>
      <item>Županijsko državno odvjetništvo u Splitu Građansko upravni odjel, Gundulićeva 29 a, 21000 Split</item>
      <item>MARKOVIĆ &amp; PLIŠO odvjetničko društvo d.o.o., Ilica 1A, 10000 Zagreb</item>
      <item>Jelena Kalinić, Raosa Ivana 15, 21000 Split</item>
      <item>Ivan Matković, Jurja Šižgorića 20, 21000 Split</item>
      <item>Anđa Šolić, Držićeva 15, 21210 Solin</item>
      <item>Slavica Čupić, Bihačka 2 A/IV, 21000 Split</item>
      <item>Agencija za osiguranje radničkih potraživanja u slučaju stečaja poslodavca, Frankopanska 11, 10000 Zagreb</item>
      <item>Odvjetničko društvo Hanžeković &amp; Partneri društvo s ograničenom odgovornošću, Radnička Cesta 22, 10000 Zagreb punomoćnik sudionika u postupku AMEROPA AG</item>
      <item>OPĆINSKI SUD U OSIJEKU, Europska avenija 7, 31000 Osijek</item>
      <item>OPĆINSKI SUD U SPLITU, Dračevac, Bivša Vojarna Sveti Križ, 21000 Split</item>
      <item>PAVIŠA MAROVIĆ, Bosanska 11/III, 21000 Split</item>
      <item>Hilda Aljinović, I. Paštrića Poljičanina 18, 21311 Podstrana</item>
      <item>VONČINA GRUBIŠIĆ LOVIĆ LALIĆ, Preradovićeva 13, 10000 Zagreb</item>
      <item>OPĆINSKI SUD VUKOVAR Zemljišno knjižni odjel, Županijska ulica br. 31, 32000 Vukovar</item>
      <item>HRVOJE LUI, Ilica 191 F, 10000 Zagreb</item>
      <item>Općinski sud u Splitu Zemljišno knjižni odjel Kaštel Lukšić, Obala kralja Tomislava 2, 21214 Kaštel Lukšić</item>
      <item>Antonia Selak, Gorjanska 26/III, 10000 Zagreb punomoćnik sudionika u postupku Marin Mileteta, odvjetnik</item>
      <item>Trgovački sud Split, OVRŠNI ODJEL, Sukoišanska 6, 21000 Split</item>
      <item>Dr. Silvio Ćurin, Domovinskog rata 27/I, 21000 Split</item>
      <item>Vinka Batalić, Kukuljevićeva 3, 21000 Split</item>
      <item>Borko Bebić, Kneza Višeslava 16, 21000 Split</item>
      <item>Posebni zemljišno knjižni odjel Općinskog suda u Kninu sa sjedištem u Drnišu, Trg kralja Tomislava 2, 22320 Drniš</item>
      <item>MIRJANA KATUNARIĆ MATKOVIĆ, Matoševa 24, 21000 Split</item>
      <item>Porezna uprava Velika Gorica, Trg kralja Tomislava 34, 10410 Velika Gorica</item>
      <item>Odvjetničko društvo  Dragičević i partneri d.o.o., Palmotićeva 60, 10000 Zagreb</item>
      <item>Trgovački sud Split OGLASNA PLOČA, Sukoišanska 6, 21000 Split</item>
      <item>Jadranka Jurjević, Hercegovačka 30, 21000 Split</item>
      <item>Ivica Nalis, Ulica Zrinjskih I Frankopana 15, 20350 Metković</item>
      <item>ŽUPANIJSKO DRŽAVNO ODVJETNIŠTVO, Gundulićeva 29 a, 21000 Split punomoćnik sudionika u postupku POREZNA UPRAVA Područni ured Split</item>
      <item>Ines Jurašin, Gundulićeva 26, 21000 Split</item>
      <item>Vinko Radovani, Hrvatske mornarice 1 J, 21000 Split</item>
      <item>OPĆINSKI SUD ZADAR Zemljišno knjižni odjel, Borelli 9, 23 000 Zadar</item>
      <item>Jerko Dugeč, Marina Getaldića 31, 21000 Split</item>
      <item>Tamara Kranjec Malenica, Predovečka 11, 10000 Zagreb</item>
      <item>Općinski sud u Zadru, Zemljišno knjižni odjel, Borelli 9, 23000 Zadar</item>
      <item>DORIS KOŠTA, Ulica Domovinskog rata 21, 21000 Split punomoćnik sudionika u postupku NIKOLA LACMANOVIĆ</item>
      <item>Porezna uprava Zadar, Ante Starčevića 9, 23000 Zadar</item>
      <item>Marina Tončić-Bota, Nikole Tesle 3/II, 10000 Zagreb punomoćnik sudionika u postupku TRAST međunarodno otpremništvo, dioničko društvo</item>
      <item>TRGOVAČKI SUD ZADAR Stalna služba u Šibeniku, Stjepana Radića 81, 22000 Šibenik</item>
      <item>JADRANŠPED društvo s ograničenom odgovornošću za špediciju, trgovinu i usluge, Kopilica 47 b, Split</item>
      <item>Mara Dobrota, Trondheimska 9, 21000 Split</item>
      <item>Matija Dorić, Švarcova 2, 10000 Zagreb</item>
      <item>OPĆINSKI SUD STARI GRAD Zemljišno knjižni odjel, Zbora narodne garde 9, 21460 Stari Grad</item>
      <item>ANTE RAJČIĆ, Sukoišanska 23, 21000 Split</item>
      <item>Ured državne uprave u Splitsko-dalmatinskoj županiji Ispostava Kaštela, Braće Radić 1, 21212 Kaštel Sućurac</item>
      <item>Dijana Britvić, Ćiril Metodova 38, 21000 Split</item>
      <item>OPĆINSKI GRAĐANSKI SUD ZAGREB, Ulica grada Vukovara 84, 10000 Zagreb</item>
      <item>Toni Vukičević, Gorička 6 a, 21000 Split</item>
      <item>Marin Mladar, PLEMENŠČINA 8 (ranije: KAŠTEL SUĆURAC, CESTA KAŠTEL SUĆURAC, 120), 21212 Kaštel Sućurac</item>
      <item>Rino Barbić, Vrsina bb, 21465 Jelsa punomoćnik sudionika u postupku Toma Šurjak; Jakov Peronja</item>
      <item>Agencija za upravljanje državnom imovinom, Ivana Lučića 6, 10000 Zagreb</item>
      <item>Rino Barbić, Vrsina bb, 21465 Jelsa punomoćnik sudionika u postupku HVARSKI VODOVOD d.o.o.</item>
      <item>Milan Veić, Istarska 11, 21000 Split</item>
      <item>Anđelko Jureško, Radnički dol 23, 10000 Zagreb</item>
      <item>Mr.sci.iur. Berigoj Vrsalović, Trg Mihovila Pavlinovića 3, 21000 Split</item>
      <item>Fond za zaštitu okoliša i energetsku učinkovitost, Ksaver 208, 10000 Zagreb</item>
      <item>Općinski sud Velika Gorica, Zemljišjno knjižni odjel, Trg kralja Tomislava 36, 10150 Velika Gorica</item>
      <item>Odvjetničko društvo SURJAN I PARTNERI, odvjetnik Ivan Surjan, Martićeva 10/II, 10000 Zagreb</item>
      <item>Porezna uprava Drniš, Kardinala A. Stepinca 4, 22320 Drniš</item>
      <item>Zajednički odvjetnički ured VINKO LJUBIČIĆ, ŽELJKO VRDOL, Sukojišanska 4, 21000 Split</item>
      <item>Josip Lončarić, Kosirnikova 9, 10000 Zagreb</item>
      <item>Mijo Jeličić, Kliška 29, 21000 Split punomoćnik sudionika u postupku Mara Jukić; Ivica Bašić</item>
      <item>Financijska agencija REGIONALNI CENTAR SPLIT, Mažuranićevo šetalište 24 b, 21000 Split</item>
      <item>Lukica Bucat, Milna 2014, Milna</item>
      <item>Općinski sud u Splitu, Zemljišno knjižni odjel, Gundulićeva  29, 21000 Split</item>
      <item>NARODNE NOVINE, dioničko društvo za izdavanje i tiskanje Službenog lista Republike Hrvatske, službenih i drugih obrazaca te , Savski Gaj XIII. put 6, 10000 Zagreb</item>
      <item>Porezna uprava Split, Trg dr. Franje Tuđmana 4, 21000 Split</item>
      <item>Jasmin Avdagić, Kralja Zvonimira 44, 22000 Šibenik punomoćnik sudionika u postupku TISKARA MALENICA d.o.o.</item>
      <item>Visoki trgovački sud Republike Hrvatske, Berislavićeva 11, 10000 Zagreb</item>
      <item>Damir Zagoršćak, I. Gundulića 36 b, 31000 Osijek</item>
      <item>Centar za restrukturiranje i prodaju, Ivana Lučića 6, 10000 Zagreb</item>
      <item>Miranda Budiša, Ulica Kralja Zvonimira 18, 22320 Drniš</item>
      <item>Alen Dumanić, Put Skalica 16, 21000 Split</item>
      <item>Odvjetnički ured Avdagić, Kralja Zvonimira 44, 22000 Šibenik</item>
      <item>Porezna uprava Vukovar, Trg dr. Franje Tuđmana 1, 32000 Vukovar</item>
      <item>Nada Lović, Pujanke 1, 21000 Split</item>
      <item>OPĆINSKI SUD DRNIŠ, Trg kralja Tomislava 2, 22320 Drniš</item>
      <item>Ivica Crnogaća, Kralja Zvonimira 44, 22000 Šibenik</item>
      <item>GRAD KAŠTELA, Ulica Braće Radić 1, 21212 Kaštel Sućurac</item>
      <item>JADRANSKO OSIGURANJE dioničko društvo, Listopadska 2, 10000 Zagreb</item>
      <item>Lukrecija Benković Duboković, Put Firula 19, 21000 Split</item>
      <item>REDOX  j.d.o.o. za usluge, Imotska 61, Split</item>
      <item>Porezna uprava Rijeka, Riva 16, 51000 Rijeka</item>
      <item>Centar za restrukturiranje i prodaju, Ivana Lučića 6, 10000 Zagreb</item>
      <item>Marija Brčić, Put Plokita 3, 21000 Split</item>
      <item>Mirjana Katunarić - Matković, odvjetnica, Andrićeva 3, 21000 Split</item>
    </derivirana_varijabla>
  </DomainObject.Predmet.OstaliListFormatedWithAdress>
  <DomainObject.Predmet.OstaliListFormatedWithAdressOIB>
    <izvorni_sadrzaj>
      <item>Blaženka Mihanović, OIB 68180763414, Radičinka 12, 21311 Žrnovnica</item>
      <item>Marko Ramljak, Prilaz Gjure Deželića 57, 10000 Zagreb</item>
      <item>Ljiljana Dadić, OIB 34453706637, Jurja Plančića 8, 21000 Split</item>
      <item>ŽUPANIJSKO DRŽAVNO ODVJETNIŠTVO U SPLITU, OIB 70793241859, Gundulićeva 29, 21000 Split punomoćnik sudionika u postupku REPUBLIKA HRVATSKA; MINISTARSTVO GOSPODARSTVA, RAVNETELJSTVO ZA ROBNE ZALIHE</item>
      <item>Mario Tomić, OIB 12822553870, Ulica Svetega Križica 26, 21450 Hvar</item>
      <item>OPĆINSKI SUD U KNINU Posbeni zemljišnoknjižni odjel sa sjedištem u Drnišu, OIB 41941343564, Trg kralja Tomislava 2, 22320 Drniš</item>
      <item>Hrvatski fond za privatizaciju, I. Lučića 6-8, 10000 Zagreb</item>
      <item>Financijska agencija, OIB 85821130368, Vrtni put 3, 10000 Zagreb</item>
      <item>Marija Davidović, Listešići 11, 21231 Klis</item>
      <item>ADRIACINK d.d. za pocinčavanje, lijevanje i izradu čeličnih konstrukcija, OIB 29615199749, Stinice 12, Split</item>
      <item>Jurka Penić, OIB 45519634047, ULICA MATE RADELJKOVIĆA 7 (ranije: KAŠTEL ŠTAFILIĆ, PUT RESNIKA, 0), 21217 Kaštel Štafilić</item>
      <item>Igor Radelić, Kornatska 1, 10000 Zagreb</item>
      <item>Jere Brkan, Vukovarska 127, 21000 Split</item>
      <item>Trgovački sud Split Računovodstvo, OIB 30842297926, Sukoišanska 6, 21000 Split</item>
      <item>Viskoki trgovački sud RH, Berislavićeva 11, 10000 Zagreb</item>
      <item>Zdravko Bojanić, P. Scutteri 7, 21460 STARI GRAD, Otok Hvar punomoćnik sudionika u postupku Ivan Marijan</item>
      <item>Andrija Klarić, OIB 18697161464, Hruševečka Ulica 3, 10000 Zagreb</item>
      <item>Tomislav Krka, Starčevićeva 13, Split</item>
      <item>Cvjetana Srbljin, OIB 66904421085, Rendićeva 7, 21000 Split</item>
      <item>Zajednički odvjetički ured Vinko Ljubičić, Željko Vrdoljak, Sukoišanska 4, 21000 Split</item>
      <item>DRŽAVNI ZAVOD ZA INTELEKTUALNO VLASNIŠTVO, OIB 89755384389, Ulica Grada Vukovara 78, 10000 Zagreb</item>
      <item>Ivan Bilota dipl.ing.građ., OIB 56287080453, Ulica Hrvatskih Žrtava 130, 21220 Seget Donji</item>
      <item>OŠTRC d.o.o., OIB 74171273839, Dežmanova 5, 10000 Zagreb</item>
      <item>Grgić &amp; Partneri odvjetničko društvo j.t.d., OIB 16457179668, Ulica grada Vukovara 282, 10000 Zagreb punomoćnik sudionika u postupku JADRANSKO OSIGURANJE d.d.; EUROLEASING d.o.o.</item>
      <item>Perica Mitrović, OIB 29538074286, Bjelolasička 23, 31000 Osijek</item>
      <item>Alessandra Šimeta, OIB 12919457160, Via Motta 34, 6906 Lugano</item>
      <item>Mile Jerković, OIB 47281082801, Pujanke 71, 21000 Split</item>
      <item>Ivo Staničić, I. Gundulića  16 A, 21000 Split</item>
      <item>Ivan Mišetić, Mihanovićeva 20, 10000 Zagreb</item>
      <item>Trgovački sud Split PISARNICA, OIB 30842297926, Sukoišanska 6, 21000 Split</item>
      <item>MAĐARIĆ &amp; LUI - odvjetničko društvo d.o.o., OIB 27355904472, Ilica 191F, 10000 Zagreb punomoćnik sudionika u postupku Zagrebačka burza d.d.</item>
      <item>GRAD SPLIT, OBALAK.BRANIMIRA 14, 21000 Split</item>
      <item>Zoran Iviš, Put Supavla 1/I, 21000 Split punomoćnik sudionika u postupku TIGAR d.o.o. za usluge</item>
      <item>OPĆINSKI SUD U RIJECI Zemljišno-knjižni odjel, OIB 54566384631, Zadarska 1, 51000 Rijeka</item>
      <item>Natalija Mladineo, OIB 62875698528, Viška 24, 21000 Split</item>
      <item>MINISTARSTVO PRAVOSUĐA Glavno tajništvo, OIB 26635293339, Ulica grada Vukovara 49, 10000 Zagreb</item>
      <item>Odvjetničko društvo Hanžeković &amp; Partneri društvo s ograničenom odgovornošću, OIB 85127306373, Radnička Cesta 22, 10000 Zagreb</item>
      <item>SOCIETE GENERALE-SPLITSKA BANKA dioničko društvo, OIB 69326397242, Ruđera Boškovića 16, Split</item>
      <item>KRUNO PERONJA, Domovinskog rata 29 b/V, 21000 Split punomoćnik sudionika u postupku FABIJAN PERONJA</item>
      <item>Porezna uprava Ispostava Hvar, OIB 18683136487, Fabrika bb, 21450 Hvar</item>
      <item>Odvjetničko društvo GLAMUZINA &amp; GROŠETA, OIB 69402757072, Krajiška 27, 10000 Zagreb punomoćnik sudionika u postupku IREKS AROMA društvo s ograničenom odgovornošću</item>
      <item>BILOTA INŽENJERING d.o.o. za gradnju i turizam, OIB 56075169776, Hrvatskih žrtava 130, Seget Donji</item>
      <item>Antonio Zujić, Arnoldova 4, 10000 Zagreb punomoćnik sudionika u postupku CITY EX d.o.o. za prijenos poslovne dokumentacije</item>
      <item>Jadranko Vidović, OIB 59002364613, Mažuranićevo šetalište 55, 21000 Split punomoćnik sudionika u postupku Vedran Nevešćanin</item>
      <item>Odvjetničko društvo Stanić i partneri j.t.d., Riva 4, 51000 Rijeka</item>
      <item>Uprava za zaštitu kulturne baštine konzervatorski odjel Trogir, Gradska 4, Trogir</item>
      <item>DARKO VARNICA, F.Tuđmana 632, 21214 Kaštel Kambelovac</item>
      <item>Županijsko državno odvjetništvo u Splitu Građansko upravni odjel, OIB 70793241859, Gundulićeva 29 a, 21000 Split</item>
      <item>MARKOVIĆ &amp; PLIŠO odvjetničko društvo d.o.o., OIB 82282572283, Ilica 1A, 10000 Zagreb</item>
      <item>Jelena Kalinić, Raosa Ivana 15, 21000 Split</item>
      <item>Ivan Matković, Jurja Šižgorića 20, 21000 Split</item>
      <item>Anđa Šolić, OIB 19915712920, Držićeva 15, 21210 Solin</item>
      <item>Slavica Čupić, Bihačka 2 A/IV, 21000 Split</item>
      <item>Agencija za osiguranje radničkih potraživanja u slučaju stečaja poslodavca, OIB 04323472109, Frankopanska 11, 10000 Zagreb</item>
      <item>Odvjetničko društvo Hanžeković &amp; Partneri društvo s ograničenom odgovornošću, OIB 85127306373, Radnička Cesta 22, 10000 Zagreb punomoćnik sudionika u postupku AMEROPA AG</item>
      <item>OPĆINSKI SUD U OSIJEKU, OIB 38625793303, Europska avenija 7, 31000 Osijek</item>
      <item>OPĆINSKI SUD U SPLITU, OIB 61980608934, Dračevac, Bivša Vojarna Sveti Križ, 21000 Split</item>
      <item>PAVIŠA MAROVIĆ, Bosanska 11/III, 21000 Split</item>
      <item>Hilda Aljinović, OIB 29776220525, I. Paštrića Poljičanina 18, 21311 Podstrana</item>
      <item>VONČINA GRUBIŠIĆ LOVIĆ LALIĆ, Preradovićeva 13, 10000 Zagreb</item>
      <item>OPĆINSKI SUD VUKOVAR Zemljišno knjižni odjel, OIB 69370038985, Županijska ulica br. 31, 32000 Vukovar</item>
      <item>HRVOJE LUI, Ilica 191 F, 10000 Zagreb</item>
      <item>Općinski sud u Splitu Zemljišno knjižni odjel Kaštel Lukšić, OIB 61980608934, Obala kralja Tomislava 2, 21214 Kaštel Lukšić</item>
      <item>Antonia Selak, Gorjanska 26/III, 10000 Zagreb punomoćnik sudionika u postupku Marin Mileteta, odvjetnik</item>
      <item>Trgovački sud Split, OVRŠNI ODJEL, Sukoišanska 6, 21000 Split</item>
      <item>Dr. Silvio Ćurin, OIB 42669674962, Domovinskog rata 27/I, 21000 Split</item>
      <item>Vinka Batalić, OIB 93618932042, Kukuljevićeva 3, 21000 Split</item>
      <item>Borko Bebić, Kneza Višeslava 16, 21000 Split</item>
      <item>Posebni zemljišno knjižni odjel Općinskog suda u Kninu sa sjedištem u Drnišu, OIB 41941343564, Trg kralja Tomislava 2, 22320 Drniš</item>
      <item>MIRJANA KATUNARIĆ MATKOVIĆ, Matoševa 24, 21000 Split</item>
      <item>Porezna uprava Velika Gorica, OIB 18683136487, Trg kralja Tomislava 34, 10410 Velika Gorica</item>
      <item>Odvjetničko društvo  Dragičević i partneri d.o.o., Palmotićeva 60, 10000 Zagreb</item>
      <item>Trgovački sud Split OGLASNA PLOČA, Sukoišanska 6, 21000 Split</item>
      <item>Jadranka Jurjević, OIB 81391207997, Hercegovačka 30, 21000 Split</item>
      <item>Ivica Nalis, OIB 03828238106, Ulica Zrinjskih I Frankopana 15, 20350 Metković</item>
      <item>ŽUPANIJSKO DRŽAVNO ODVJETNIŠTVO, OIB 70793241859, Gundulićeva 29 a, 21000 Split punomoćnik sudionika u postupku POREZNA UPRAVA Područni ured Split</item>
      <item>Ines Jurašin, Gundulićeva 26, 21000 Split</item>
      <item>Vinko Radovani, Hrvatske mornarice 1 J, 21000 Split</item>
      <item>OPĆINSKI SUD ZADAR Zemljišno knjižni odjel, Borelli 9, 23 000 Zadar</item>
      <item>Jerko Dugeč, OIB 57017761001, Marina Getaldića 31, 21000 Split</item>
      <item>Tamara Kranjec Malenica, Predovečka 11, 10000 Zagreb</item>
      <item>Općinski sud u Zadru, Zemljišno knjižni odjel, OIB 78866932443, Borelli 9, 23000 Zadar</item>
      <item>DORIS KOŠTA, OIB 50670282682, Ulica Domovinskog rata 21, 21000 Split punomoćnik sudionika u postupku NIKOLA LACMANOVIĆ</item>
      <item>Porezna uprava Zadar, OIB 18683136487, Ante Starčevića 9, 23000 Zadar</item>
      <item>Marina Tončić-Bota, Nikole Tesle 3/II, 10000 Zagreb punomoćnik sudionika u postupku TRAST međunarodno otpremništvo, dioničko društvo</item>
      <item>TRGOVAČKI SUD ZADAR Stalna služba u Šibeniku, OIB 97465301721, Stjepana Radića 81, 22000 Šibenik</item>
      <item>JADRANŠPED društvo s ograničenom odgovornošću za špediciju, trgovinu i usluge, OIB 01049951500, Kopilica 47 b, Split</item>
      <item>Mara Dobrota, OIB 21943772484, Trondheimska 9, 21000 Split</item>
      <item>Matija Dorić, Švarcova 2, 10000 Zagreb</item>
      <item>OPĆINSKI SUD STARI GRAD Zemljišno knjižni odjel, OIB 61980608934, Zbora narodne garde 9, 21460 Stari Grad</item>
      <item>ANTE RAJČIĆ, Sukoišanska 23, 21000 Split</item>
      <item>Ured državne uprave u Splitsko-dalmatinskoj županiji Ispostava Kaštela, Braće Radić 1, 21212 Kaštel Sućurac</item>
      <item>Dijana Britvić, OIB 82319776508, Ćiril Metodova 38, 21000 Split</item>
      <item>OPĆINSKI GRAĐANSKI SUD ZAGREB, OIB 01252163117, Ulica grada Vukovara 84, 10000 Zagreb</item>
      <item>Toni Vukičević, Gorička 6 a, 21000 Split</item>
      <item>Marin Mladar, OIB 17080094552, PLEMENŠČINA 8 (ranije: KAŠTEL SUĆURAC, CESTA KAŠTEL SUĆURAC, 120), 21212 Kaštel Sućurac</item>
      <item>Rino Barbić, Vrsina bb, 21465 Jelsa punomoćnik sudionika u postupku Toma Šurjak; Jakov Peronja</item>
      <item>Agencija za upravljanje državnom imovinom, OIB 75666130770, Ivana Lučića 6, 10000 Zagreb</item>
      <item>Rino Barbić, Vrsina bb, 21465 Jelsa punomoćnik sudionika u postupku HVARSKI VODOVOD d.o.o.</item>
      <item>Milan Veić, Istarska 11, 21000 Split</item>
      <item>Anđelko Jureško, OIB 77082063693, Radnički dol 23, 10000 Zagreb</item>
      <item>Mr.sci.iur. Berigoj Vrsalović, OIB 35894904443, Trg Mihovila Pavlinovića 3, 21000 Split</item>
      <item>Fond za zaštitu okoliša i energetsku učinkovitost, Ksaver 208, 10000 Zagreb</item>
      <item>Općinski sud Velika Gorica, Zemljišjno knjižni odjel, OIB 32284739479, Trg kralja Tomislava 36, 10150 Velika Gorica</item>
      <item>Odvjetničko društvo SURJAN I PARTNERI, odvjetnik Ivan Surjan, Martićeva 10/II, 10000 Zagreb</item>
      <item>Porezna uprava Drniš, OIB 18683136487, Kardinala A. Stepinca 4, 22320 Drniš</item>
      <item>Zajednički odvjetnički ured VINKO LJUBIČIĆ, ŽELJKO VRDOL, Sukojišanska 4, 21000 Split</item>
      <item>Josip Lončarić, Kosirnikova 9, 10000 Zagreb</item>
      <item>Mijo Jeličić, OIB 71855290129, Kliška 29, 21000 Split punomoćnik sudionika u postupku Mara Jukić; Ivica Bašić</item>
      <item>Financijska agencija REGIONALNI CENTAR SPLIT, OIB 85821130368, Mažuranićevo šetalište 24 b, 21000 Split</item>
      <item>Lukica Bucat, OIB 91720486742, Milna 2014, Milna</item>
      <item>Općinski sud u Splitu, Zemljišno knjižni odjel, OIB 61980608934, Gundulićeva  29, 21000 Split</item>
      <item>NARODNE NOVINE, dioničko društvo za izdavanje i tiskanje Službenog lista Republike Hrvatske, službenih i drugih obrazaca te , OIB 64546066176, Savski Gaj XIII. put 6, 10000 Zagreb</item>
      <item>Porezna uprava Split, OIB 18683136487, Trg dr. Franje Tuđmana 4, 21000 Split</item>
      <item>Jasmin Avdagić, Kralja Zvonimira 44, 22000 Šibenik punomoćnik sudionika u postupku TISKARA MALENICA d.o.o.</item>
      <item>Visoki trgovački sud Republike Hrvatske, OIB 97349366519, Berislavićeva 11, 10000 Zagreb</item>
      <item>Damir Zagoršćak, OIB 30993782023, I. Gundulića 36 b, 31000 Osijek</item>
      <item>Centar za restrukturiranje i prodaju, OIB 38083028711, Ivana Lučića 6, 10000 Zagreb</item>
      <item>Miranda Budiša, OIB 35557811513, Ulica Kralja Zvonimira 18, 22320 Drniš</item>
      <item>Alen Dumanić, OIB 96821083726, Put Skalica 16, 21000 Split</item>
      <item>Odvjetnički ured Avdagić, Kralja Zvonimira 44, 22000 Šibenik</item>
      <item>Porezna uprava Vukovar, OIB 18683136487, Trg dr. Franje Tuđmana 1, 32000 Vukovar</item>
      <item>Nada Lović, OIB 30557474014, Pujanke 1, 21000 Split</item>
      <item>OPĆINSKI SUD DRNIŠ, Trg kralja Tomislava 2, 22320 Drniš</item>
      <item>Ivica Crnogaća, Kralja Zvonimira 44, 22000 Šibenik</item>
      <item>GRAD KAŠTELA, Ulica Braće Radić 1, 21212 Kaštel Sućurac</item>
      <item>JADRANSKO OSIGURANJE dioničko društvo, OIB 94472454976, Listopadska 2, 10000 Zagreb</item>
      <item>Lukrecija Benković Duboković, OIB 23379427545, Put Firula 19, 21000 Split</item>
      <item>REDOX  j.d.o.o. za usluge, OIB 55472425213, Imotska 61, Split</item>
      <item>Porezna uprava Rijeka, OIB 18683136487, Riva 16, 51000 Rijeka</item>
      <item>Centar za restrukturiranje i prodaju, OIB 38083028711, Ivana Lučića 6, 10000 Zagreb</item>
      <item>Marija Brčić, Put Plokita 3, 21000 Split</item>
      <item>Mirjana Katunarić - Matković, odvjetnica, OIB 19345128906, Andrićeva 3, 21000 Split</item>
    </izvorni_sadrzaj>
    <derivirana_varijabla naziv="DomainObject.Predmet.OstaliListFormatedWithAdressOIB_1">
      <item>Blaženka Mihanović, OIB 68180763414, Radičinka 12, 21311 Žrnovnica</item>
      <item>Marko Ramljak, Prilaz Gjure Deželića 57, 10000 Zagreb</item>
      <item>Ljiljana Dadić, OIB 34453706637, Jurja Plančića 8, 21000 Split</item>
      <item>ŽUPANIJSKO DRŽAVNO ODVJETNIŠTVO U SPLITU, OIB 70793241859, Gundulićeva 29, 21000 Split punomoćnik sudionika u postupku REPUBLIKA HRVATSKA; MINISTARSTVO GOSPODARSTVA, RAVNETELJSTVO ZA ROBNE ZALIHE</item>
      <item>Mario Tomić, OIB 12822553870, Ulica Svetega Križica 26, 21450 Hvar</item>
      <item>OPĆINSKI SUD U KNINU Posbeni zemljišnoknjižni odjel sa sjedištem u Drnišu, OIB 41941343564, Trg kralja Tomislava 2, 22320 Drniš</item>
      <item>Hrvatski fond za privatizaciju, I. Lučića 6-8, 10000 Zagreb</item>
      <item>Financijska agencija, OIB 85821130368, Vrtni put 3, 10000 Zagreb</item>
      <item>Marija Davidović, Listešići 11, 21231 Klis</item>
      <item>ADRIACINK d.d. za pocinčavanje, lijevanje i izradu čeličnih konstrukcija, OIB 29615199749, Stinice 12, Split</item>
      <item>Jurka Penić, OIB 45519634047, ULICA MATE RADELJKOVIĆA 7 (ranije: KAŠTEL ŠTAFILIĆ, PUT RESNIKA, 0), 21217 Kaštel Štafilić</item>
      <item>Igor Radelić, Kornatska 1, 10000 Zagreb</item>
      <item>Jere Brkan, Vukovarska 127, 21000 Split</item>
      <item>Trgovački sud Split Računovodstvo, OIB 30842297926, Sukoišanska 6, 21000 Split</item>
      <item>Viskoki trgovački sud RH, Berislavićeva 11, 10000 Zagreb</item>
      <item>Zdravko Bojanić, P. Scutteri 7, 21460 STARI GRAD, Otok Hvar punomoćnik sudionika u postupku Ivan Marijan</item>
      <item>Andrija Klarić, OIB 18697161464, Hruševečka Ulica 3, 10000 Zagreb</item>
      <item>Tomislav Krka, Starčevićeva 13, Split</item>
      <item>Cvjetana Srbljin, OIB 66904421085, Rendićeva 7, 21000 Split</item>
      <item>Zajednički odvjetički ured Vinko Ljubičić, Željko Vrdoljak, Sukoišanska 4, 21000 Split</item>
      <item>DRŽAVNI ZAVOD ZA INTELEKTUALNO VLASNIŠTVO, OIB 89755384389, Ulica Grada Vukovara 78, 10000 Zagreb</item>
      <item>Ivan Bilota dipl.ing.građ., OIB 56287080453, Ulica Hrvatskih Žrtava 130, 21220 Seget Donji</item>
      <item>OŠTRC d.o.o., OIB 74171273839, Dežmanova 5, 10000 Zagreb</item>
      <item>Grgić &amp; Partneri odvjetničko društvo j.t.d., OIB 16457179668, Ulica grada Vukovara 282, 10000 Zagreb punomoćnik sudionika u postupku JADRANSKO OSIGURANJE d.d.; EUROLEASING d.o.o.</item>
      <item>Perica Mitrović, OIB 29538074286, Bjelolasička 23, 31000 Osijek</item>
      <item>Alessandra Šimeta, OIB 12919457160, Via Motta 34, 6906 Lugano</item>
      <item>Mile Jerković, OIB 47281082801, Pujanke 71, 21000 Split</item>
      <item>Ivo Staničić, I. Gundulića  16 A, 21000 Split</item>
      <item>Ivan Mišetić, Mihanovićeva 20, 10000 Zagreb</item>
      <item>Trgovački sud Split PISARNICA, OIB 30842297926, Sukoišanska 6, 21000 Split</item>
      <item>MAĐARIĆ &amp; LUI - odvjetničko društvo d.o.o., OIB 27355904472, Ilica 191F, 10000 Zagreb punomoćnik sudionika u postupku Zagrebačka burza d.d.</item>
      <item>GRAD SPLIT, OBALAK.BRANIMIRA 14, 21000 Split</item>
      <item>Zoran Iviš, Put Supavla 1/I, 21000 Split punomoćnik sudionika u postupku TIGAR d.o.o. za usluge</item>
      <item>OPĆINSKI SUD U RIJECI Zemljišno-knjižni odjel, OIB 54566384631, Zadarska 1, 51000 Rijeka</item>
      <item>Natalija Mladineo, OIB 62875698528, Viška 24, 21000 Split</item>
      <item>MINISTARSTVO PRAVOSUĐA Glavno tajništvo, OIB 26635293339, Ulica grada Vukovara 49, 10000 Zagreb</item>
      <item>Odvjetničko društvo Hanžeković &amp; Partneri društvo s ograničenom odgovornošću, OIB 85127306373, Radnička Cesta 22, 10000 Zagreb</item>
      <item>SOCIETE GENERALE-SPLITSKA BANKA dioničko društvo, OIB 69326397242, Ruđera Boškovića 16, Split</item>
      <item>KRUNO PERONJA, Domovinskog rata 29 b/V, 21000 Split punomoćnik sudionika u postupku FABIJAN PERONJA</item>
      <item>Porezna uprava Ispostava Hvar, OIB 18683136487, Fabrika bb, 21450 Hvar</item>
      <item>Odvjetničko društvo GLAMUZINA &amp; GROŠETA, OIB 69402757072, Krajiška 27, 10000 Zagreb punomoćnik sudionika u postupku IREKS AROMA društvo s ograničenom odgovornošću</item>
      <item>BILOTA INŽENJERING d.o.o. za gradnju i turizam, OIB 56075169776, Hrvatskih žrtava 130, Seget Donji</item>
      <item>Antonio Zujić, Arnoldova 4, 10000 Zagreb punomoćnik sudionika u postupku CITY EX d.o.o. za prijenos poslovne dokumentacije</item>
      <item>Jadranko Vidović, OIB 59002364613, Mažuranićevo šetalište 55, 21000 Split punomoćnik sudionika u postupku Vedran Nevešćanin</item>
      <item>Odvjetničko društvo Stanić i partneri j.t.d., Riva 4, 51000 Rijeka</item>
      <item>Uprava za zaštitu kulturne baštine konzervatorski odjel Trogir, Gradska 4, Trogir</item>
      <item>DARKO VARNICA, F.Tuđmana 632, 21214 Kaštel Kambelovac</item>
      <item>Županijsko državno odvjetništvo u Splitu Građansko upravni odjel, OIB 70793241859, Gundulićeva 29 a, 21000 Split</item>
      <item>MARKOVIĆ &amp; PLIŠO odvjetničko društvo d.o.o., OIB 82282572283, Ilica 1A, 10000 Zagreb</item>
      <item>Jelena Kalinić, Raosa Ivana 15, 21000 Split</item>
      <item>Ivan Matković, Jurja Šižgorića 20, 21000 Split</item>
      <item>Anđa Šolić, OIB 19915712920, Držićeva 15, 21210 Solin</item>
      <item>Slavica Čupić, Bihačka 2 A/IV, 21000 Split</item>
      <item>Agencija za osiguranje radničkih potraživanja u slučaju stečaja poslodavca, OIB 04323472109, Frankopanska 11, 10000 Zagreb</item>
      <item>Odvjetničko društvo Hanžeković &amp; Partneri društvo s ograničenom odgovornošću, OIB 85127306373, Radnička Cesta 22, 10000 Zagreb punomoćnik sudionika u postupku AMEROPA AG</item>
      <item>OPĆINSKI SUD U OSIJEKU, OIB 38625793303, Europska avenija 7, 31000 Osijek</item>
      <item>OPĆINSKI SUD U SPLITU, OIB 61980608934, Dračevac, Bivša Vojarna Sveti Križ, 21000 Split</item>
      <item>PAVIŠA MAROVIĆ, Bosanska 11/III, 21000 Split</item>
      <item>Hilda Aljinović, OIB 29776220525, I. Paštrića Poljičanina 18, 21311 Podstrana</item>
      <item>VONČINA GRUBIŠIĆ LOVIĆ LALIĆ, Preradovićeva 13, 10000 Zagreb</item>
      <item>OPĆINSKI SUD VUKOVAR Zemljišno knjižni odjel, OIB 69370038985, Županijska ulica br. 31, 32000 Vukovar</item>
      <item>HRVOJE LUI, Ilica 191 F, 10000 Zagreb</item>
      <item>Općinski sud u Splitu Zemljišno knjižni odjel Kaštel Lukšić, OIB 61980608934, Obala kralja Tomislava 2, 21214 Kaštel Lukšić</item>
      <item>Antonia Selak, Gorjanska 26/III, 10000 Zagreb punomoćnik sudionika u postupku Marin Mileteta, odvjetnik</item>
      <item>Trgovački sud Split, OVRŠNI ODJEL, Sukoišanska 6, 21000 Split</item>
      <item>Dr. Silvio Ćurin, OIB 42669674962, Domovinskog rata 27/I, 21000 Split</item>
      <item>Vinka Batalić, OIB 93618932042, Kukuljevićeva 3, 21000 Split</item>
      <item>Borko Bebić, Kneza Višeslava 16, 21000 Split</item>
      <item>Posebni zemljišno knjižni odjel Općinskog suda u Kninu sa sjedištem u Drnišu, OIB 41941343564, Trg kralja Tomislava 2, 22320 Drniš</item>
      <item>MIRJANA KATUNARIĆ MATKOVIĆ, Matoševa 24, 21000 Split</item>
      <item>Porezna uprava Velika Gorica, OIB 18683136487, Trg kralja Tomislava 34, 10410 Velika Gorica</item>
      <item>Odvjetničko društvo  Dragičević i partneri d.o.o., Palmotićeva 60, 10000 Zagreb</item>
      <item>Trgovački sud Split OGLASNA PLOČA, Sukoišanska 6, 21000 Split</item>
      <item>Jadranka Jurjević, OIB 81391207997, Hercegovačka 30, 21000 Split</item>
      <item>Ivica Nalis, OIB 03828238106, Ulica Zrinjskih I Frankopana 15, 20350 Metković</item>
      <item>ŽUPANIJSKO DRŽAVNO ODVJETNIŠTVO, OIB 70793241859, Gundulićeva 29 a, 21000 Split punomoćnik sudionika u postupku POREZNA UPRAVA Područni ured Split</item>
      <item>Ines Jurašin, Gundulićeva 26, 21000 Split</item>
      <item>Vinko Radovani, Hrvatske mornarice 1 J, 21000 Split</item>
      <item>OPĆINSKI SUD ZADAR Zemljišno knjižni odjel, Borelli 9, 23 000 Zadar</item>
      <item>Jerko Dugeč, OIB 57017761001, Marina Getaldića 31, 21000 Split</item>
      <item>Tamara Kranjec Malenica, Predovečka 11, 10000 Zagreb</item>
      <item>Općinski sud u Zadru, Zemljišno knjižni odjel, OIB 78866932443, Borelli 9, 23000 Zadar</item>
      <item>DORIS KOŠTA, OIB 50670282682, Ulica Domovinskog rata 21, 21000 Split punomoćnik sudionika u postupku NIKOLA LACMANOVIĆ</item>
      <item>Porezna uprava Zadar, OIB 18683136487, Ante Starčevića 9, 23000 Zadar</item>
      <item>Marina Tončić-Bota, Nikole Tesle 3/II, 10000 Zagreb punomoćnik sudionika u postupku TRAST međunarodno otpremništvo, dioničko društvo</item>
      <item>TRGOVAČKI SUD ZADAR Stalna služba u Šibeniku, OIB 97465301721, Stjepana Radića 81, 22000 Šibenik</item>
      <item>JADRANŠPED društvo s ograničenom odgovornošću za špediciju, trgovinu i usluge, OIB 01049951500, Kopilica 47 b, Split</item>
      <item>Mara Dobrota, OIB 21943772484, Trondheimska 9, 21000 Split</item>
      <item>Matija Dorić, Švarcova 2, 10000 Zagreb</item>
      <item>OPĆINSKI SUD STARI GRAD Zemljišno knjižni odjel, OIB 61980608934, Zbora narodne garde 9, 21460 Stari Grad</item>
      <item>ANTE RAJČIĆ, Sukoišanska 23, 21000 Split</item>
      <item>Ured državne uprave u Splitsko-dalmatinskoj županiji Ispostava Kaštela, Braće Radić 1, 21212 Kaštel Sućurac</item>
      <item>Dijana Britvić, OIB 82319776508, Ćiril Metodova 38, 21000 Split</item>
      <item>OPĆINSKI GRAĐANSKI SUD ZAGREB, OIB 01252163117, Ulica grada Vukovara 84, 10000 Zagreb</item>
      <item>Toni Vukičević, Gorička 6 a, 21000 Split</item>
      <item>Marin Mladar, OIB 17080094552, PLEMENŠČINA 8 (ranije: KAŠTEL SUĆURAC, CESTA KAŠTEL SUĆURAC, 120), 21212 Kaštel Sućurac</item>
      <item>Rino Barbić, Vrsina bb, 21465 Jelsa punomoćnik sudionika u postupku Toma Šurjak; Jakov Peronja</item>
      <item>Agencija za upravljanje državnom imovinom, OIB 75666130770, Ivana Lučića 6, 10000 Zagreb</item>
      <item>Rino Barbić, Vrsina bb, 21465 Jelsa punomoćnik sudionika u postupku HVARSKI VODOVOD d.o.o.</item>
      <item>Milan Veić, Istarska 11, 21000 Split</item>
      <item>Anđelko Jureško, OIB 77082063693, Radnički dol 23, 10000 Zagreb</item>
      <item>Mr.sci.iur. Berigoj Vrsalović, OIB 35894904443, Trg Mihovila Pavlinovića 3, 21000 Split</item>
      <item>Fond za zaštitu okoliša i energetsku učinkovitost, Ksaver 208, 10000 Zagreb</item>
      <item>Općinski sud Velika Gorica, Zemljišjno knjižni odjel, OIB 32284739479, Trg kralja Tomislava 36, 10150 Velika Gorica</item>
      <item>Odvjetničko društvo SURJAN I PARTNERI, odvjetnik Ivan Surjan, Martićeva 10/II, 10000 Zagreb</item>
      <item>Porezna uprava Drniš, OIB 18683136487, Kardinala A. Stepinca 4, 22320 Drniš</item>
      <item>Zajednički odvjetnički ured VINKO LJUBIČIĆ, ŽELJKO VRDOL, Sukojišanska 4, 21000 Split</item>
      <item>Josip Lončarić, Kosirnikova 9, 10000 Zagreb</item>
      <item>Mijo Jeličić, OIB 71855290129, Kliška 29, 21000 Split punomoćnik sudionika u postupku Mara Jukić; Ivica Bašić</item>
      <item>Financijska agencija REGIONALNI CENTAR SPLIT, OIB 85821130368, Mažuranićevo šetalište 24 b, 21000 Split</item>
      <item>Lukica Bucat, OIB 91720486742, Milna 2014, Milna</item>
      <item>Općinski sud u Splitu, Zemljišno knjižni odjel, OIB 61980608934, Gundulićeva  29, 21000 Split</item>
      <item>NARODNE NOVINE, dioničko društvo za izdavanje i tiskanje Službenog lista Republike Hrvatske, službenih i drugih obrazaca te , OIB 64546066176, Savski Gaj XIII. put 6, 10000 Zagreb</item>
      <item>Porezna uprava Split, OIB 18683136487, Trg dr. Franje Tuđmana 4, 21000 Split</item>
      <item>Jasmin Avdagić, Kralja Zvonimira 44, 22000 Šibenik punomoćnik sudionika u postupku TISKARA MALENICA d.o.o.</item>
      <item>Visoki trgovački sud Republike Hrvatske, OIB 97349366519, Berislavićeva 11, 10000 Zagreb</item>
      <item>Damir Zagoršćak, OIB 30993782023, I. Gundulića 36 b, 31000 Osijek</item>
      <item>Centar za restrukturiranje i prodaju, OIB 38083028711, Ivana Lučića 6, 10000 Zagreb</item>
      <item>Miranda Budiša, OIB 35557811513, Ulica Kralja Zvonimira 18, 22320 Drniš</item>
      <item>Alen Dumanić, OIB 96821083726, Put Skalica 16, 21000 Split</item>
      <item>Odvjetnički ured Avdagić, Kralja Zvonimira 44, 22000 Šibenik</item>
      <item>Porezna uprava Vukovar, OIB 18683136487, Trg dr. Franje Tuđmana 1, 32000 Vukovar</item>
      <item>Nada Lović, OIB 30557474014, Pujanke 1, 21000 Split</item>
      <item>OPĆINSKI SUD DRNIŠ, Trg kralja Tomislava 2, 22320 Drniš</item>
      <item>Ivica Crnogaća, Kralja Zvonimira 44, 22000 Šibenik</item>
      <item>GRAD KAŠTELA, Ulica Braće Radić 1, 21212 Kaštel Sućurac</item>
      <item>JADRANSKO OSIGURANJE dioničko društvo, OIB 94472454976, Listopadska 2, 10000 Zagreb</item>
      <item>Lukrecija Benković Duboković, OIB 23379427545, Put Firula 19, 21000 Split</item>
      <item>REDOX  j.d.o.o. za usluge, OIB 55472425213, Imotska 61, Split</item>
      <item>Porezna uprava Rijeka, OIB 18683136487, Riva 16, 51000 Rijeka</item>
      <item>Centar za restrukturiranje i prodaju, OIB 38083028711, Ivana Lučića 6, 10000 Zagreb</item>
      <item>Marija Brčić, Put Plokita 3, 21000 Split</item>
      <item>Mirjana Katunarić - Matković, odvjetnica, OIB 19345128906, Andrićeva 3, 21000 Split</item>
    </derivirana_varijabla>
  </DomainObject.Predmet.OstaliListFormatedWithAdressOIB>
  <DomainObject.Predmet.OstaliListNazivFormated>
    <izvorni_sadrzaj>
      <item>Blaženka Mihanović</item>
      <item>Marko Ramljak</item>
      <item>Ljiljana Dadić</item>
      <item>ŽUPANIJSKO DRŽAVNO ODVJETNIŠTVO U SPLITU</item>
      <item>Mario Tomić</item>
      <item>OPĆINSKI SUD U KNINU Posbeni zemljišnoknjižni odjel sa sjedištem u Drnišu</item>
      <item>Hrvatski fond za privatizaciju</item>
      <item>Financijska agencija</item>
      <item>Marija Davidović</item>
      <item>ADRIACINK d.d. za pocinčavanje, lijevanje i izradu čeličnih konstrukcija</item>
      <item>Jurka Penić</item>
      <item>Igor Radelić</item>
      <item>Jere Brkan</item>
      <item>Trgovački sud Split Računovodstvo</item>
      <item>Viskoki trgovački sud RH</item>
      <item>Zdravko Bojanić</item>
      <item>Andrija Klarić</item>
      <item>Tomislav Krka</item>
      <item>Cvjetana Srbljin</item>
      <item>Zajednički odvjetički ured Vinko Ljubičić, Željko Vrdoljak</item>
      <item>DRŽAVNI ZAVOD ZA INTELEKTUALNO VLASNIŠTVO</item>
      <item>Ivan Bilota dipl.ing.građ.</item>
      <item>OŠTRC d.o.o.</item>
      <item>Grgić &amp; Partneri odvjetničko društvo j.t.d.</item>
      <item>Perica Mitrović</item>
      <item>Alessandra Šimeta</item>
      <item>Mile Jerković</item>
      <item>Ivo Staničić</item>
      <item>Ivan Mišetić</item>
      <item>Trgovački sud Split PISARNICA</item>
      <item>MAĐARIĆ &amp; LUI - odvjetničko društvo d.o.o.</item>
      <item>GRAD SPLIT</item>
      <item>Zoran Iviš</item>
      <item>OPĆINSKI SUD U RIJECI Zemljišno-knjižni odjel</item>
      <item>Natalija Mladineo</item>
      <item>MINISTARSTVO PRAVOSUĐA Glavno tajništvo</item>
      <item>Odvjetničko društvo Hanžeković &amp; Partneri društvo s ograničenom odgovornošću</item>
      <item>SOCIETE GENERALE-SPLITSKA BANKA dioničko društvo</item>
      <item>KRUNO PERONJA</item>
      <item>Porezna uprava Ispostava Hvar</item>
      <item>Odvjetničko društvo GLAMUZINA &amp; GROŠETA</item>
      <item>BILOTA INŽENJERING d.o.o. za gradnju i turizam</item>
      <item>Antonio Zujić</item>
      <item>Jadranko Vidović</item>
      <item>Odvjetničko društvo Stanić i partneri j.t.d.</item>
      <item>Uprava za zaštitu kulturne baštine konzervatorski odjel Trogir</item>
      <item>DARKO VARNICA</item>
      <item>Županijsko državno odvjetništvo u Splitu Građansko upravni odjel</item>
      <item>MARKOVIĆ &amp; PLIŠO odvjetničko društvo d.o.o.</item>
      <item>Jelena Kalinić</item>
      <item>Ivan Matković</item>
      <item>Anđa Šolić</item>
      <item>Slavica Čupić</item>
      <item>Agencija za osiguranje radničkih potraživanja u slučaju stečaja poslodavca</item>
      <item>Odvjetničko društvo Hanžeković &amp; Partneri društvo s ograničenom odgovornošću</item>
      <item>OPĆINSKI SUD U OSIJEKU</item>
      <item>OPĆINSKI SUD U SPLITU</item>
      <item>PAVIŠA MAROVIĆ</item>
      <item>Hilda Aljinović</item>
      <item>VONČINA GRUBIŠIĆ LOVIĆ LALIĆ</item>
      <item>OPĆINSKI SUD VUKOVAR Zemljišno knjižni odjel</item>
      <item>HRVOJE LUI</item>
      <item>Općinski sud u Splitu Zemljišno knjižni odjel Kaštel Lukšić</item>
      <item>Antonia Selak</item>
      <item>Trgovački sud Split, OVRŠNI ODJEL</item>
      <item>Dr. Silvio Ćurin</item>
      <item>Vinka Batalić</item>
      <item>Borko Bebić</item>
      <item>Posebni zemljišno knjižni odjel Općinskog suda u Kninu sa sjedištem u Drnišu</item>
      <item>MIRJANA KATUNARIĆ MATKOVIĆ</item>
      <item>Porezna uprava Velika Gorica</item>
      <item>Odvjetničko društvo  Dragičević i partneri d.o.o.</item>
      <item>Trgovački sud Split OGLASNA PLOČA</item>
      <item>Jadranka Jurjević</item>
      <item>Ivica Nalis</item>
      <item>ŽUPANIJSKO DRŽAVNO ODVJETNIŠTVO</item>
      <item>Ines Jurašin</item>
      <item>Vinko Radovani</item>
      <item>OPĆINSKI SUD ZADAR Zemljišno knjižni odjel</item>
      <item>Jerko Dugeč</item>
      <item>Tamara Kranjec Malenica</item>
      <item>Općinski sud u Zadru, Zemljišno knjižni odjel</item>
      <item>DORIS KOŠTA</item>
      <item>Porezna uprava Zadar</item>
      <item>Marina Tončić-Bota</item>
      <item>TRGOVAČKI SUD ZADAR Stalna služba u Šibeniku</item>
      <item>JADRANŠPED društvo s ograničenom odgovornošću za špediciju, trgovinu i usluge</item>
      <item>Mara Dobrota</item>
      <item>Matija Dorić</item>
      <item>OPĆINSKI SUD STARI GRAD Zemljišno knjižni odjel</item>
      <item>ANTE RAJČIĆ</item>
      <item>Ured državne uprave u Splitsko-dalmatinskoj županiji Ispostava Kaštela</item>
      <item>Dijana Britvić</item>
      <item>OPĆINSKI GRAĐANSKI SUD ZAGREB</item>
      <item>Toni Vukičević</item>
      <item>Marin Mladar</item>
      <item>Rino Barbić</item>
      <item>Agencija za upravljanje državnom imovinom</item>
      <item>Rino Barbić</item>
      <item>Milan Veić</item>
      <item>Anđelko Jureško</item>
      <item>Mr.sci.iur. Berigoj Vrsalović</item>
      <item>Fond za zaštitu okoliša i energetsku učinkovitost</item>
      <item>Općinski sud Velika Gorica, Zemljišjno knjižni odjel</item>
      <item>Odvjetničko društvo SURJAN I PARTNERI, odvjetnik Ivan Surjan</item>
      <item>Porezna uprava Drniš</item>
      <item>Zajednički odvjetnički ured VINKO LJUBIČIĆ, ŽELJKO VRDOL</item>
      <item>Josip Lončarić</item>
      <item>Mijo Jeličić</item>
      <item>Financijska agencija REGIONALNI CENTAR SPLIT</item>
      <item>Lukica Bucat</item>
      <item>Općinski sud u Splitu, Zemljišno knjižni odjel</item>
      <item>NARODNE NOVINE, dioničko društvo za izdavanje i tiskanje Službenog lista Republike Hrvatske, službenih i drugih obrazaca te </item>
      <item>Porezna uprava Split</item>
      <item>Jasmin Avdagić</item>
      <item>Visoki trgovački sud Republike Hrvatske</item>
      <item>Damir Zagoršćak</item>
      <item>Centar za restrukturiranje i prodaju</item>
      <item>Miranda Budiša</item>
      <item>Alen Dumanić</item>
      <item>Odvjetnički ured Avdagić</item>
      <item>Porezna uprava Vukovar</item>
      <item>Nada Lović</item>
      <item>OPĆINSKI SUD DRNIŠ</item>
      <item>Ivica Crnogaća</item>
      <item>GRAD KAŠTELA</item>
      <item>JADRANSKO OSIGURANJE dioničko društvo</item>
      <item>Lukrecija Benković Duboković</item>
      <item>REDOX  j.d.o.o. za usluge</item>
      <item>Porezna uprava Rijeka</item>
      <item>Centar za restrukturiranje i prodaju</item>
      <item>Marija Brčić</item>
      <item>Mirjana Katunarić - Matković, odvjetnica</item>
    </izvorni_sadrzaj>
    <derivirana_varijabla naziv="DomainObject.Predmet.OstaliListNazivFormated_1">
      <item>Blaženka Mihanović</item>
      <item>Marko Ramljak</item>
      <item>Ljiljana Dadić</item>
      <item>ŽUPANIJSKO DRŽAVNO ODVJETNIŠTVO U SPLITU</item>
      <item>Mario Tomić</item>
      <item>OPĆINSKI SUD U KNINU Posbeni zemljišnoknjižni odjel sa sjedištem u Drnišu</item>
      <item>Hrvatski fond za privatizaciju</item>
      <item>Financijska agencija</item>
      <item>Marija Davidović</item>
      <item>ADRIACINK d.d. za pocinčavanje, lijevanje i izradu čeličnih konstrukcija</item>
      <item>Jurka Penić</item>
      <item>Igor Radelić</item>
      <item>Jere Brkan</item>
      <item>Trgovački sud Split Računovodstvo</item>
      <item>Viskoki trgovački sud RH</item>
      <item>Zdravko Bojanić</item>
      <item>Andrija Klarić</item>
      <item>Tomislav Krka</item>
      <item>Cvjetana Srbljin</item>
      <item>Zajednički odvjetički ured Vinko Ljubičić, Željko Vrdoljak</item>
      <item>DRŽAVNI ZAVOD ZA INTELEKTUALNO VLASNIŠTVO</item>
      <item>Ivan Bilota dipl.ing.građ.</item>
      <item>OŠTRC d.o.o.</item>
      <item>Grgić &amp; Partneri odvjetničko društvo j.t.d.</item>
      <item>Perica Mitrović</item>
      <item>Alessandra Šimeta</item>
      <item>Mile Jerković</item>
      <item>Ivo Staničić</item>
      <item>Ivan Mišetić</item>
      <item>Trgovački sud Split PISARNICA</item>
      <item>MAĐARIĆ &amp; LUI - odvjetničko društvo d.o.o.</item>
      <item>GRAD SPLIT</item>
      <item>Zoran Iviš</item>
      <item>OPĆINSKI SUD U RIJECI Zemljišno-knjižni odjel</item>
      <item>Natalija Mladineo</item>
      <item>MINISTARSTVO PRAVOSUĐA Glavno tajništvo</item>
      <item>Odvjetničko društvo Hanžeković &amp; Partneri društvo s ograničenom odgovornošću</item>
      <item>SOCIETE GENERALE-SPLITSKA BANKA dioničko društvo</item>
      <item>KRUNO PERONJA</item>
      <item>Porezna uprava Ispostava Hvar</item>
      <item>Odvjetničko društvo GLAMUZINA &amp; GROŠETA</item>
      <item>BILOTA INŽENJERING d.o.o. za gradnju i turizam</item>
      <item>Antonio Zujić</item>
      <item>Jadranko Vidović</item>
      <item>Odvjetničko društvo Stanić i partneri j.t.d.</item>
      <item>Uprava za zaštitu kulturne baštine konzervatorski odjel Trogir</item>
      <item>DARKO VARNICA</item>
      <item>Županijsko državno odvjetništvo u Splitu Građansko upravni odjel</item>
      <item>MARKOVIĆ &amp; PLIŠO odvjetničko društvo d.o.o.</item>
      <item>Jelena Kalinić</item>
      <item>Ivan Matković</item>
      <item>Anđa Šolić</item>
      <item>Slavica Čupić</item>
      <item>Agencija za osiguranje radničkih potraživanja u slučaju stečaja poslodavca</item>
      <item>Odvjetničko društvo Hanžeković &amp; Partneri društvo s ograničenom odgovornošću</item>
      <item>OPĆINSKI SUD U OSIJEKU</item>
      <item>OPĆINSKI SUD U SPLITU</item>
      <item>PAVIŠA MAROVIĆ</item>
      <item>Hilda Aljinović</item>
      <item>VONČINA GRUBIŠIĆ LOVIĆ LALIĆ</item>
      <item>OPĆINSKI SUD VUKOVAR Zemljišno knjižni odjel</item>
      <item>HRVOJE LUI</item>
      <item>Općinski sud u Splitu Zemljišno knjižni odjel Kaštel Lukšić</item>
      <item>Antonia Selak</item>
      <item>Trgovački sud Split, OVRŠNI ODJEL</item>
      <item>Dr. Silvio Ćurin</item>
      <item>Vinka Batalić</item>
      <item>Borko Bebić</item>
      <item>Posebni zemljišno knjižni odjel Općinskog suda u Kninu sa sjedištem u Drnišu</item>
      <item>MIRJANA KATUNARIĆ MATKOVIĆ</item>
      <item>Porezna uprava Velika Gorica</item>
      <item>Odvjetničko društvo  Dragičević i partneri d.o.o.</item>
      <item>Trgovački sud Split OGLASNA PLOČA</item>
      <item>Jadranka Jurjević</item>
      <item>Ivica Nalis</item>
      <item>ŽUPANIJSKO DRŽAVNO ODVJETNIŠTVO</item>
      <item>Ines Jurašin</item>
      <item>Vinko Radovani</item>
      <item>OPĆINSKI SUD ZADAR Zemljišno knjižni odjel</item>
      <item>Jerko Dugeč</item>
      <item>Tamara Kranjec Malenica</item>
      <item>Općinski sud u Zadru, Zemljišno knjižni odjel</item>
      <item>DORIS KOŠTA</item>
      <item>Porezna uprava Zadar</item>
      <item>Marina Tončić-Bota</item>
      <item>TRGOVAČKI SUD ZADAR Stalna služba u Šibeniku</item>
      <item>JADRANŠPED društvo s ograničenom odgovornošću za špediciju, trgovinu i usluge</item>
      <item>Mara Dobrota</item>
      <item>Matija Dorić</item>
      <item>OPĆINSKI SUD STARI GRAD Zemljišno knjižni odjel</item>
      <item>ANTE RAJČIĆ</item>
      <item>Ured državne uprave u Splitsko-dalmatinskoj županiji Ispostava Kaštela</item>
      <item>Dijana Britvić</item>
      <item>OPĆINSKI GRAĐANSKI SUD ZAGREB</item>
      <item>Toni Vukičević</item>
      <item>Marin Mladar</item>
      <item>Rino Barbić</item>
      <item>Agencija za upravljanje državnom imovinom</item>
      <item>Rino Barbić</item>
      <item>Milan Veić</item>
      <item>Anđelko Jureško</item>
      <item>Mr.sci.iur. Berigoj Vrsalović</item>
      <item>Fond za zaštitu okoliša i energetsku učinkovitost</item>
      <item>Općinski sud Velika Gorica, Zemljišjno knjižni odjel</item>
      <item>Odvjetničko društvo SURJAN I PARTNERI, odvjetnik Ivan Surjan</item>
      <item>Porezna uprava Drniš</item>
      <item>Zajednički odvjetnički ured VINKO LJUBIČIĆ, ŽELJKO VRDOL</item>
      <item>Josip Lončarić</item>
      <item>Mijo Jeličić</item>
      <item>Financijska agencija REGIONALNI CENTAR SPLIT</item>
      <item>Lukica Bucat</item>
      <item>Općinski sud u Splitu, Zemljišno knjižni odjel</item>
      <item>NARODNE NOVINE, dioničko društvo za izdavanje i tiskanje Službenog lista Republike Hrvatske, službenih i drugih obrazaca te </item>
      <item>Porezna uprava Split</item>
      <item>Jasmin Avdagić</item>
      <item>Visoki trgovački sud Republike Hrvatske</item>
      <item>Damir Zagoršćak</item>
      <item>Centar za restrukturiranje i prodaju</item>
      <item>Miranda Budiša</item>
      <item>Alen Dumanić</item>
      <item>Odvjetnički ured Avdagić</item>
      <item>Porezna uprava Vukovar</item>
      <item>Nada Lović</item>
      <item>OPĆINSKI SUD DRNIŠ</item>
      <item>Ivica Crnogaća</item>
      <item>GRAD KAŠTELA</item>
      <item>JADRANSKO OSIGURANJE dioničko društvo</item>
      <item>Lukrecija Benković Duboković</item>
      <item>REDOX  j.d.o.o. za usluge</item>
      <item>Porezna uprava Rijeka</item>
      <item>Centar za restrukturiranje i prodaju</item>
      <item>Marija Brčić</item>
      <item>Mirjana Katunarić - Matković, odvjetnica</item>
    </derivirana_varijabla>
  </DomainObject.Predmet.OstaliListNazivFormated>
  <DomainObject.Predmet.OstaliListNazivFormatedOIB>
    <izvorni_sadrzaj>
      <item>Blaženka Mihanović, OIB 68180763414</item>
      <item>Marko Ramljak</item>
      <item>Ljiljana Dadić, OIB 34453706637</item>
      <item>ŽUPANIJSKO DRŽAVNO ODVJETNIŠTVO U SPLITU, OIB 70793241859</item>
      <item>Mario Tomić, OIB 12822553870</item>
      <item>OPĆINSKI SUD U KNINU Posbeni zemljišnoknjižni odjel sa sjedištem u Drnišu, OIB 41941343564</item>
      <item>Hrvatski fond za privatizaciju</item>
      <item>Financijska agencija, OIB 85821130368</item>
      <item>Marija Davidović</item>
      <item>ADRIACINK d.d. za pocinčavanje, lijevanje i izradu čeličnih konstrukcija, OIB 29615199749</item>
      <item>Jurka Penić, OIB 45519634047</item>
      <item>Igor Radelić</item>
      <item>Jere Brkan</item>
      <item>Trgovački sud Split Računovodstvo, OIB 30842297926</item>
      <item>Viskoki trgovački sud RH</item>
      <item>Zdravko Bojanić</item>
      <item>Andrija Klarić, OIB 18697161464</item>
      <item>Tomislav Krka</item>
      <item>Cvjetana Srbljin, OIB 66904421085</item>
      <item>Zajednički odvjetički ured Vinko Ljubičić, Željko Vrdoljak</item>
      <item>DRŽAVNI ZAVOD ZA INTELEKTUALNO VLASNIŠTVO, OIB 89755384389</item>
      <item>Ivan Bilota dipl.ing.građ., OIB 56287080453</item>
      <item>OŠTRC d.o.o., OIB 74171273839</item>
      <item>Grgić &amp; Partneri odvjetničko društvo j.t.d., OIB 16457179668</item>
      <item>Perica Mitrović, OIB 29538074286</item>
      <item>Alessandra Šimeta, OIB 12919457160</item>
      <item>Mile Jerković, OIB 47281082801</item>
      <item>Ivo Staničić</item>
      <item>Ivan Mišetić</item>
      <item>Trgovački sud Split PISARNICA, OIB 30842297926</item>
      <item>MAĐARIĆ &amp; LUI - odvjetničko društvo d.o.o., OIB 27355904472</item>
      <item>GRAD SPLIT</item>
      <item>Zoran Iviš</item>
      <item>OPĆINSKI SUD U RIJECI Zemljišno-knjižni odjel, OIB 54566384631</item>
      <item>Natalija Mladineo, OIB 62875698528</item>
      <item>MINISTARSTVO PRAVOSUĐA Glavno tajništvo, OIB 26635293339</item>
      <item>Odvjetničko društvo Hanžeković &amp; Partneri društvo s ograničenom odgovornošću, OIB 85127306373</item>
      <item>SOCIETE GENERALE-SPLITSKA BANKA dioničko društvo, OIB 69326397242</item>
      <item>KRUNO PERONJA</item>
      <item>Porezna uprava Ispostava Hvar, OIB 18683136487</item>
      <item>Odvjetničko društvo GLAMUZINA &amp; GROŠETA, OIB 69402757072</item>
      <item>BILOTA INŽENJERING d.o.o. za gradnju i turizam, OIB 56075169776</item>
      <item>Antonio Zujić</item>
      <item>Jadranko Vidović, OIB 59002364613</item>
      <item>Odvjetničko društvo Stanić i partneri j.t.d.</item>
      <item>Uprava za zaštitu kulturne baštine konzervatorski odjel Trogir</item>
      <item>DARKO VARNICA</item>
      <item>Županijsko državno odvjetništvo u Splitu Građansko upravni odjel, OIB 70793241859</item>
      <item>MARKOVIĆ &amp; PLIŠO odvjetničko društvo d.o.o., OIB 82282572283</item>
      <item>Jelena Kalinić</item>
      <item>Ivan Matković</item>
      <item>Anđa Šolić, OIB 19915712920</item>
      <item>Slavica Čupić</item>
      <item>Agencija za osiguranje radničkih potraživanja u slučaju stečaja poslodavca, OIB 04323472109</item>
      <item>Odvjetničko društvo Hanžeković &amp; Partneri društvo s ograničenom odgovornošću, OIB 85127306373</item>
      <item>OPĆINSKI SUD U OSIJEKU, OIB 38625793303</item>
      <item>OPĆINSKI SUD U SPLITU, OIB 61980608934</item>
      <item>PAVIŠA MAROVIĆ</item>
      <item>Hilda Aljinović, OIB 29776220525</item>
      <item>VONČINA GRUBIŠIĆ LOVIĆ LALIĆ</item>
      <item>OPĆINSKI SUD VUKOVAR Zemljišno knjižni odjel, OIB 69370038985</item>
      <item>HRVOJE LUI</item>
      <item>Općinski sud u Splitu Zemljišno knjižni odjel Kaštel Lukšić, OIB 61980608934</item>
      <item>Antonia Selak</item>
      <item>Trgovački sud Split, OVRŠNI ODJEL</item>
      <item>Dr. Silvio Ćurin, OIB 42669674962</item>
      <item>Vinka Batalić, OIB 93618932042</item>
      <item>Borko Bebić</item>
      <item>Posebni zemljišno knjižni odjel Općinskog suda u Kninu sa sjedištem u Drnišu, OIB 41941343564</item>
      <item>MIRJANA KATUNARIĆ MATKOVIĆ</item>
      <item>Porezna uprava Velika Gorica, OIB 18683136487</item>
      <item>Odvjetničko društvo  Dragičević i partneri d.o.o.</item>
      <item>Trgovački sud Split OGLASNA PLOČA</item>
      <item>Jadranka Jurjević, OIB 81391207997</item>
      <item>Ivica Nalis, OIB 03828238106</item>
      <item>ŽUPANIJSKO DRŽAVNO ODVJETNIŠTVO, OIB 70793241859</item>
      <item>Ines Jurašin</item>
      <item>Vinko Radovani</item>
      <item>OPĆINSKI SUD ZADAR Zemljišno knjižni odjel</item>
      <item>Jerko Dugeč, OIB 57017761001</item>
      <item>Tamara Kranjec Malenica</item>
      <item>Općinski sud u Zadru, Zemljišno knjižni odjel, OIB 78866932443</item>
      <item>DORIS KOŠTA, OIB 50670282682</item>
      <item>Porezna uprava Zadar, OIB 18683136487</item>
      <item>Marina Tončić-Bota</item>
      <item>TRGOVAČKI SUD ZADAR Stalna služba u Šibeniku, OIB 97465301721</item>
      <item>JADRANŠPED društvo s ograničenom odgovornošću za špediciju, trgovinu i usluge, OIB 01049951500</item>
      <item>Mara Dobrota, OIB 21943772484</item>
      <item>Matija Dorić</item>
      <item>OPĆINSKI SUD STARI GRAD Zemljišno knjižni odjel, OIB 61980608934</item>
      <item>ANTE RAJČIĆ</item>
      <item>Ured državne uprave u Splitsko-dalmatinskoj županiji Ispostava Kaštela</item>
      <item>Dijana Britvić, OIB 82319776508</item>
      <item>OPĆINSKI GRAĐANSKI SUD ZAGREB, OIB 01252163117</item>
      <item>Toni Vukičević</item>
      <item>Marin Mladar, OIB 17080094552</item>
      <item>Rino Barbić</item>
      <item>Agencija za upravljanje državnom imovinom, OIB 75666130770</item>
      <item>Rino Barbić</item>
      <item>Milan Veić</item>
      <item>Anđelko Jureško, OIB 77082063693</item>
      <item>Mr.sci.iur. Berigoj Vrsalović, OIB 35894904443</item>
      <item>Fond za zaštitu okoliša i energetsku učinkovitost</item>
      <item>Općinski sud Velika Gorica, Zemljišjno knjižni odjel, OIB 32284739479</item>
      <item>Odvjetničko društvo SURJAN I PARTNERI, odvjetnik Ivan Surjan</item>
      <item>Porezna uprava Drniš, OIB 18683136487</item>
      <item>Zajednički odvjetnički ured VINKO LJUBIČIĆ, ŽELJKO VRDOL</item>
      <item>Josip Lončarić</item>
      <item>Mijo Jeličić, OIB 71855290129</item>
      <item>Financijska agencija REGIONALNI CENTAR SPLIT, OIB 85821130368</item>
      <item>Lukica Bucat, OIB 91720486742</item>
      <item>Općinski sud u Splitu, Zemljišno knjižni odjel, OIB 61980608934</item>
      <item>NARODNE NOVINE, dioničko društvo za izdavanje i tiskanje Službenog lista Republike Hrvatske, službenih i drugih obrazaca te , OIB 64546066176</item>
      <item>Porezna uprava Split, OIB 18683136487</item>
      <item>Jasmin Avdagić</item>
      <item>Visoki trgovački sud Republike Hrvatske, OIB 97349366519</item>
      <item>Damir Zagoršćak, OIB 30993782023</item>
      <item>Centar za restrukturiranje i prodaju, OIB 38083028711</item>
      <item>Miranda Budiša, OIB 35557811513</item>
      <item>Alen Dumanić, OIB 96821083726</item>
      <item>Odvjetnički ured Avdagić</item>
      <item>Porezna uprava Vukovar, OIB 18683136487</item>
      <item>Nada Lović, OIB 30557474014</item>
      <item>OPĆINSKI SUD DRNIŠ</item>
      <item>Ivica Crnogaća</item>
      <item>GRAD KAŠTELA</item>
      <item>JADRANSKO OSIGURANJE dioničko društvo, OIB 94472454976</item>
      <item>Lukrecija Benković Duboković, OIB 23379427545</item>
      <item>REDOX  j.d.o.o. za usluge, OIB 55472425213</item>
      <item>Porezna uprava Rijeka, OIB 18683136487</item>
      <item>Centar za restrukturiranje i prodaju, OIB 38083028711</item>
      <item>Marija Brčić</item>
      <item>Mirjana Katunarić - Matković, odvjetnica, OIB 19345128906</item>
    </izvorni_sadrzaj>
    <derivirana_varijabla naziv="DomainObject.Predmet.OstaliListNazivFormatedOIB_1">
      <item>Blaženka Mihanović, OIB 68180763414</item>
      <item>Marko Ramljak</item>
      <item>Ljiljana Dadić, OIB 34453706637</item>
      <item>ŽUPANIJSKO DRŽAVNO ODVJETNIŠTVO U SPLITU, OIB 70793241859</item>
      <item>Mario Tomić, OIB 12822553870</item>
      <item>OPĆINSKI SUD U KNINU Posbeni zemljišnoknjižni odjel sa sjedištem u Drnišu, OIB 41941343564</item>
      <item>Hrvatski fond za privatizaciju</item>
      <item>Financijska agencija, OIB 85821130368</item>
      <item>Marija Davidović</item>
      <item>ADRIACINK d.d. za pocinčavanje, lijevanje i izradu čeličnih konstrukcija, OIB 29615199749</item>
      <item>Jurka Penić, OIB 45519634047</item>
      <item>Igor Radelić</item>
      <item>Jere Brkan</item>
      <item>Trgovački sud Split Računovodstvo, OIB 30842297926</item>
      <item>Viskoki trgovački sud RH</item>
      <item>Zdravko Bojanić</item>
      <item>Andrija Klarić, OIB 18697161464</item>
      <item>Tomislav Krka</item>
      <item>Cvjetana Srbljin, OIB 66904421085</item>
      <item>Zajednički odvjetički ured Vinko Ljubičić, Željko Vrdoljak</item>
      <item>DRŽAVNI ZAVOD ZA INTELEKTUALNO VLASNIŠTVO, OIB 89755384389</item>
      <item>Ivan Bilota dipl.ing.građ., OIB 56287080453</item>
      <item>OŠTRC d.o.o., OIB 74171273839</item>
      <item>Grgić &amp; Partneri odvjetničko društvo j.t.d., OIB 16457179668</item>
      <item>Perica Mitrović, OIB 29538074286</item>
      <item>Alessandra Šimeta, OIB 12919457160</item>
      <item>Mile Jerković, OIB 47281082801</item>
      <item>Ivo Staničić</item>
      <item>Ivan Mišetić</item>
      <item>Trgovački sud Split PISARNICA, OIB 30842297926</item>
      <item>MAĐARIĆ &amp; LUI - odvjetničko društvo d.o.o., OIB 27355904472</item>
      <item>GRAD SPLIT</item>
      <item>Zoran Iviš</item>
      <item>OPĆINSKI SUD U RIJECI Zemljišno-knjižni odjel, OIB 54566384631</item>
      <item>Natalija Mladineo, OIB 62875698528</item>
      <item>MINISTARSTVO PRAVOSUĐA Glavno tajništvo, OIB 26635293339</item>
      <item>Odvjetničko društvo Hanžeković &amp; Partneri društvo s ograničenom odgovornošću, OIB 85127306373</item>
      <item>SOCIETE GENERALE-SPLITSKA BANKA dioničko društvo, OIB 69326397242</item>
      <item>KRUNO PERONJA</item>
      <item>Porezna uprava Ispostava Hvar, OIB 18683136487</item>
      <item>Odvjetničko društvo GLAMUZINA &amp; GROŠETA, OIB 69402757072</item>
      <item>BILOTA INŽENJERING d.o.o. za gradnju i turizam, OIB 56075169776</item>
      <item>Antonio Zujić</item>
      <item>Jadranko Vidović, OIB 59002364613</item>
      <item>Odvjetničko društvo Stanić i partneri j.t.d.</item>
      <item>Uprava za zaštitu kulturne baštine konzervatorski odjel Trogir</item>
      <item>DARKO VARNICA</item>
      <item>Županijsko državno odvjetništvo u Splitu Građansko upravni odjel, OIB 70793241859</item>
      <item>MARKOVIĆ &amp; PLIŠO odvjetničko društvo d.o.o., OIB 82282572283</item>
      <item>Jelena Kalinić</item>
      <item>Ivan Matković</item>
      <item>Anđa Šolić, OIB 19915712920</item>
      <item>Slavica Čupić</item>
      <item>Agencija za osiguranje radničkih potraživanja u slučaju stečaja poslodavca, OIB 04323472109</item>
      <item>Odvjetničko društvo Hanžeković &amp; Partneri društvo s ograničenom odgovornošću, OIB 85127306373</item>
      <item>OPĆINSKI SUD U OSIJEKU, OIB 38625793303</item>
      <item>OPĆINSKI SUD U SPLITU, OIB 61980608934</item>
      <item>PAVIŠA MAROVIĆ</item>
      <item>Hilda Aljinović, OIB 29776220525</item>
      <item>VONČINA GRUBIŠIĆ LOVIĆ LALIĆ</item>
      <item>OPĆINSKI SUD VUKOVAR Zemljišno knjižni odjel, OIB 69370038985</item>
      <item>HRVOJE LUI</item>
      <item>Općinski sud u Splitu Zemljišno knjižni odjel Kaštel Lukšić, OIB 61980608934</item>
      <item>Antonia Selak</item>
      <item>Trgovački sud Split, OVRŠNI ODJEL</item>
      <item>Dr. Silvio Ćurin, OIB 42669674962</item>
      <item>Vinka Batalić, OIB 93618932042</item>
      <item>Borko Bebić</item>
      <item>Posebni zemljišno knjižni odjel Općinskog suda u Kninu sa sjedištem u Drnišu, OIB 41941343564</item>
      <item>MIRJANA KATUNARIĆ MATKOVIĆ</item>
      <item>Porezna uprava Velika Gorica, OIB 18683136487</item>
      <item>Odvjetničko društvo  Dragičević i partneri d.o.o.</item>
      <item>Trgovački sud Split OGLASNA PLOČA</item>
      <item>Jadranka Jurjević, OIB 81391207997</item>
      <item>Ivica Nalis, OIB 03828238106</item>
      <item>ŽUPANIJSKO DRŽAVNO ODVJETNIŠTVO, OIB 70793241859</item>
      <item>Ines Jurašin</item>
      <item>Vinko Radovani</item>
      <item>OPĆINSKI SUD ZADAR Zemljišno knjižni odjel</item>
      <item>Jerko Dugeč, OIB 57017761001</item>
      <item>Tamara Kranjec Malenica</item>
      <item>Općinski sud u Zadru, Zemljišno knjižni odjel, OIB 78866932443</item>
      <item>DORIS KOŠTA, OIB 50670282682</item>
      <item>Porezna uprava Zadar, OIB 18683136487</item>
      <item>Marina Tončić-Bota</item>
      <item>TRGOVAČKI SUD ZADAR Stalna služba u Šibeniku, OIB 97465301721</item>
      <item>JADRANŠPED društvo s ograničenom odgovornošću za špediciju, trgovinu i usluge, OIB 01049951500</item>
      <item>Mara Dobrota, OIB 21943772484</item>
      <item>Matija Dorić</item>
      <item>OPĆINSKI SUD STARI GRAD Zemljišno knjižni odjel, OIB 61980608934</item>
      <item>ANTE RAJČIĆ</item>
      <item>Ured državne uprave u Splitsko-dalmatinskoj županiji Ispostava Kaštela</item>
      <item>Dijana Britvić, OIB 82319776508</item>
      <item>OPĆINSKI GRAĐANSKI SUD ZAGREB, OIB 01252163117</item>
      <item>Toni Vukičević</item>
      <item>Marin Mladar, OIB 17080094552</item>
      <item>Rino Barbić</item>
      <item>Agencija za upravljanje državnom imovinom, OIB 75666130770</item>
      <item>Rino Barbić</item>
      <item>Milan Veić</item>
      <item>Anđelko Jureško, OIB 77082063693</item>
      <item>Mr.sci.iur. Berigoj Vrsalović, OIB 35894904443</item>
      <item>Fond za zaštitu okoliša i energetsku učinkovitost</item>
      <item>Općinski sud Velika Gorica, Zemljišjno knjižni odjel, OIB 32284739479</item>
      <item>Odvjetničko društvo SURJAN I PARTNERI, odvjetnik Ivan Surjan</item>
      <item>Porezna uprava Drniš, OIB 18683136487</item>
      <item>Zajednički odvjetnički ured VINKO LJUBIČIĆ, ŽELJKO VRDOL</item>
      <item>Josip Lončarić</item>
      <item>Mijo Jeličić, OIB 71855290129</item>
      <item>Financijska agencija REGIONALNI CENTAR SPLIT, OIB 85821130368</item>
      <item>Lukica Bucat, OIB 91720486742</item>
      <item>Općinski sud u Splitu, Zemljišno knjižni odjel, OIB 61980608934</item>
      <item>NARODNE NOVINE, dioničko društvo za izdavanje i tiskanje Službenog lista Republike Hrvatske, službenih i drugih obrazaca te , OIB 64546066176</item>
      <item>Porezna uprava Split, OIB 18683136487</item>
      <item>Jasmin Avdagić</item>
      <item>Visoki trgovački sud Republike Hrvatske, OIB 97349366519</item>
      <item>Damir Zagoršćak, OIB 30993782023</item>
      <item>Centar za restrukturiranje i prodaju, OIB 38083028711</item>
      <item>Miranda Budiša, OIB 35557811513</item>
      <item>Alen Dumanić, OIB 96821083726</item>
      <item>Odvjetnički ured Avdagić</item>
      <item>Porezna uprava Vukovar, OIB 18683136487</item>
      <item>Nada Lović, OIB 30557474014</item>
      <item>OPĆINSKI SUD DRNIŠ</item>
      <item>Ivica Crnogaća</item>
      <item>GRAD KAŠTELA</item>
      <item>JADRANSKO OSIGURANJE dioničko društvo, OIB 94472454976</item>
      <item>Lukrecija Benković Duboković, OIB 23379427545</item>
      <item>REDOX  j.d.o.o. za usluge, OIB 55472425213</item>
      <item>Porezna uprava Rijeka, OIB 18683136487</item>
      <item>Centar za restrukturiranje i prodaju, OIB 38083028711</item>
      <item>Marija Brčić</item>
      <item>Mirjana Katunarić - Matković, odvjetnica, OIB 19345128906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DALMACIJAVINO d.d. za proizvodnju i promet alkoholnih i bezalkoholnih pića "u stečaju"</item>
      <item>Carinska uprava</item>
      <item>Općinski sud u Starom Gradu - ZK odjel</item>
      <item>REPUBLIKA HRVATSKA</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LUKA dioničko društvo</item>
      <item>Hrvatske vode, pravna osoba za upravljanje vodama</item>
      <item>MANTIS, d.o.o. za trgovinu i usluge</item>
      <item>NARODNI TRGOVAČKI LANAC d.o.o. za trgovinu i usluge</item>
      <item>BASLER OSIGURANJE ZAGREB dioničko društvo za osiguranje</item>
      <item>Vinko Paina</item>
      <item>TRANSADRIA, međunarodna špedicija d. d. u stečaju</item>
      <item>RAD, d.o.o. za vodoopskrbu i ostale komunalne djelatnosti</item>
      <item>Hrvatska radiotelevizija</item>
      <item>ZAGREBAČKI HOLDING, društvo s ograničenom odgovornošću za javni prijevoz, opskrbu vodom, održavanje čistoće, putnička a</item>
      <item>BRODOMERKUR trgovina i usluge, dioničko društvo</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HEP-Operator distribucijskog sustava d.o.o. za distribuciju i opskrbu električne energije ELEKTRA ŠIBENI</item>
      <item>Ivica Bašić</item>
      <item>OTIS DIZALA, društvo s ograničenom odgovornošću za proizvodnju, montažu, remont i održavanje dizala</item>
      <item>Tedi-Tadija Maroević</item>
      <item>Ivo Družević</item>
      <item>Jakica Lupi</item>
      <item>Antun Pavičić</item>
      <item>Cvjetko Matković</item>
      <item>Ivo Roić</item>
      <item>Joza Bratanić</item>
      <item>Mara Jukić</item>
      <item>Juraj Pavičić</item>
      <item>Fabijan Roić</item>
      <item>Josip Kovačević</item>
      <item>Marinko Dužević</item>
      <item>Pero Dulčić Sušak</item>
      <item>Mihovil-Mile Pavičić</item>
      <item>Nikša Dužević</item>
      <item>Katica Kovačević</item>
      <item>Vjekoslav Radonić</item>
      <item>Ivan Tadić</item>
      <item>GASTRO GRUPA d.o.o. za trgovinu i usluge</item>
      <item>Duško Pavičić Ivelja</item>
      <item>Margarita Radonić</item>
      <item>Ivan Tadić Šilo</item>
      <item>Louis Petrić</item>
      <item>Margarita Marica Stančić</item>
      <item>Matko Carić</item>
      <item>Vinko Lupi</item>
      <item>Tomi Moscatello</item>
      <item>AUTO HRVATSKA dioničko društvo</item>
      <item>Milovan Kombura</item>
      <item>Tadija Moškatelo</item>
      <item>Dinko Pavičić Tribunol</item>
      <item>Jelisava Pavičić</item>
      <item>Damir Petrić</item>
      <item>Tonči Šurjak</item>
      <item>Ivica Ljubić</item>
      <item>Ivica Pavičić</item>
      <item>Nikola Vodanović</item>
      <item>Marinko Sanseović</item>
      <item>Mijo Mili Pavičić</item>
      <item>Ivan Tadić</item>
      <item>Vinko Maroević</item>
      <item>Nikola Haladić</item>
      <item>Marija Vodanović</item>
      <item>Ivan Buratović</item>
      <item>JADRANSKO OSIGURANJE d.d.</item>
      <item>Jakov Fredotović</item>
      <item>Miljenko Srhoj</item>
      <item>Cvjetko Buratović</item>
      <item>Luka Šurjak</item>
      <item>Nikola Buratović</item>
      <item>Tonko Maroević</item>
      <item>Ivan Miloš Mile</item>
      <item>Nikola Buratović</item>
      <item>Pavao Čubre</item>
      <item>CITY EX d.o.o. za prijenos poslovne dokumentacije</item>
      <item>Luka Franetović</item>
      <item>Nikola Stipišić</item>
      <item>Janez Jelušić</item>
      <item>Nikola Sansević</item>
      <item>Ivo Pavičić</item>
      <item>Prošper Moškatelo</item>
      <item>Dinko Račić</item>
      <item>Neno Šoljan</item>
      <item>Hrvatski Telekom d.d.</item>
      <item>Luka Stančić</item>
      <item>Ivan Moškatelo</item>
      <item>Vjekoslav Bogdanić</item>
      <item>Nikola Šimunović</item>
      <item>Petro Šoljan</item>
      <item>Mirko Radonić</item>
      <item>Juraj Dužević</item>
      <item>Antun Sansević</item>
      <item>Ruža Roić</item>
      <item>CODEX SORTIUM društvo s ograničenom odgovornošću za pružanje kompleksnih konzalting usluga</item>
      <item>Matilda Buratović</item>
      <item>Jakov Tresić</item>
      <item>Antun Vodanović Stariji</item>
      <item>Dražica Matković Ljubo</item>
      <item>SUNCE osiguranje d.d.</item>
      <item>Juraj Moškatelo Stariji</item>
      <item>Ivo Bojanić</item>
      <item>Vinko Moškatelo</item>
      <item>Rade Čavić</item>
      <item>Cvjetko Miličić</item>
      <item>Mila Franetović Dužević</item>
      <item>Juraj Tomi Moškatelo</item>
      <item>Meri Petrić</item>
      <item>Jure Moškatelo</item>
      <item>Damir Šurjak</item>
      <item>Nikša Moškatelo</item>
      <item>Ivo Šurjak</item>
      <item>Marija Trbuhović</item>
      <item>Ivo Račić Kapetanić</item>
      <item>Stjepan Jerković</item>
      <item>Fabijan Kunčić</item>
      <item>File Vranković</item>
      <item>Luka Moškatelo</item>
      <item>Ljubica Stipišić</item>
      <item>ČISTOĆA d.o.o. za komunalnu djelatnost, održavanje čistoće i odlaganje komunalnog otpada</item>
      <item>Jakov Račić</item>
      <item>Lenka Roić</item>
      <item>Margarita Stančić</item>
      <item>Mili Razović</item>
      <item>Fabijan Dužević</item>
      <item>Tonko Ivčević Bakulić</item>
      <item>Vinko Palaversić</item>
      <item>Boris Borović</item>
      <item>HRVATSKA IZVJEŠTAJNA NOVINSKA AGENCIJA</item>
      <item>Lucija Milatić-Bričolić</item>
      <item>Kata Duboković</item>
      <item>Dušan Salamunić</item>
      <item>Niko Salamunić</item>
      <item>Josip Crnčić</item>
      <item>Ante Mihojević</item>
      <item>Tonči Gurdulić</item>
      <item>Marko Huljić</item>
      <item>TEXT-PAPIR d.o.o. za trgovinu i usluge</item>
      <item>Vjeko Jakas</item>
      <item>Nikola Grgičević</item>
      <item>Ante Tonči Drinković</item>
      <item>Boris Rubinić</item>
      <item>Boris Carić</item>
      <item>Jakša Radonić</item>
      <item>Juraj Šperka</item>
      <item>Stjepan Hujo Huljić</item>
      <item>Đuro Caratan</item>
      <item>Prošperino Milevčić</item>
      <item>Stjepan Tomislav Huljić</item>
      <item>Blaženko Jakas</item>
      <item>Marko Buratović</item>
      <item>Pavo Bunčuga</item>
      <item>Ivan Makjanić</item>
      <item>Antun Lučić</item>
      <item>Cvjetka Cvita Milevčić</item>
      <item>Braco Jakas</item>
      <item>SLOBODNA DALMACIJA izdavačka i tiskarska djelatnost, dioničko društvo</item>
      <item>Marinko Radonić</item>
      <item>Marin Parun Barbić</item>
      <item>Antun Gurdulić</item>
      <item>Asija Bojanić</item>
      <item>Ante Rubinić</item>
      <item>Mate Antičević</item>
      <item>Jakov Radonić</item>
      <item>ČISTOĆA društvo s ograničenom odgovornošću za obavljanje komunalnih djelatnosti održavanja čistoće i odlaganja komunaln</item>
      <item>Josip Franičević</item>
      <item>Jurko Lučić</item>
      <item>Dražica Vicenca Matković</item>
      <item>Slobodan Radičić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OPĆINA JELSA Jedinstveni upravni odjel</item>
      <item>Zlatko Balić</item>
      <item>Galić Ante</item>
      <item>Dean Prelević, odvjetnik</item>
      <item>Želimir Miletić</item>
      <item>Luči Roić</item>
      <item>AUTOKUĆA BOSNIĆ d.o.o. za trgovinu, servis i remont</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TISKARA MALENICA d.o.o.</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Nada Akrap</item>
      <item>Jasminka Antunović</item>
      <item>Ivan Marijan</item>
      <item>Nediljka Armanda</item>
      <item>Ana Babić</item>
      <item>Gordana Babić</item>
      <item>Ivan Babić</item>
      <item>Katica Babić</item>
      <item>Jure Bacelj</item>
      <item>Ana Bačić</item>
      <item>Nediljka Bajić</item>
      <item>Žarka Bakotić</item>
      <item>HEP-Operator distribucijskog sustava d.o.o. za distribuciju i opskrbu električne energije</item>
      <item>Marko Baković</item>
      <item>Ivica Ban</item>
      <item>Srđanka Banovac</item>
      <item>Božidar Barać</item>
      <item>Vedran Barbarić</item>
      <item>Marija Barbir</item>
      <item>Petar Barbir</item>
      <item>Anica Baričević</item>
      <item>Rikard Pavlović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LUČKA UPRAVA SPLIT</item>
      <item>Damir Bojčić</item>
      <item>Željko Bojčić</item>
      <item>Denis Boljat</item>
      <item>Srećko Boras</item>
      <item>Robert Borić</item>
      <item>Goran Bosančić</item>
      <item>Pava Botić</item>
      <item>Ljuba Božanić</item>
      <item>PLOVPUT trgovačko društvo s ograničenom odgovornošću za održavanje pomorskih plovnih putova i radijske službe</item>
      <item>Anka Božić</item>
      <item>Anica Božić-Bakušić</item>
      <item>Ivica Bratić</item>
      <item>Nikša Bratić</item>
      <item>Vencislav Brizić</item>
      <item>Zlata Brizić</item>
      <item>Mate Brstilo</item>
      <item>Zora Budimir</item>
      <item>Regionalna veletržnica Benkovac dioničko društvo za trgovinu i usluge "u stečaju"</item>
      <item>Miranda Budiša</item>
      <item>Nediljko Bugarin</item>
      <item>Željka Vučemilović-šimunović</item>
      <item>Gordana Buljević</item>
      <item>Marina Burić</item>
      <item>Mario Buzov</item>
      <item>Đuro Caratan</item>
      <item>MESSER CROATIA PLIN Poduzeće za proizvodnju i prodaju tehničkih plinova d.o.o.</item>
      <item>Toni Caratan</item>
      <item>Boris Carić</item>
      <item>Paulo Carić</item>
      <item>Dinka Cezareo</item>
      <item>Nevenka Cukrov</item>
      <item>Dijana Czwik</item>
      <item>Vinka Čavala</item>
      <item>Silva Černak Lojić</item>
      <item>Diana Čović</item>
      <item>TINA ALATI društvo s ograničenom odgovorošću za trgovinu i usluge</item>
      <item>Ante Čulo</item>
      <item>Blaž Ćapin</item>
      <item>Filip Delać</item>
      <item>Ankica Delić</item>
      <item>Marko Delić</item>
      <item>Nediljka Delić</item>
      <item>Gordana Didak</item>
      <item>Mili Divić</item>
      <item>ZAVOD ZA JAVNO ZDRAVSTVO DR. ANDRIJA ŠTAMPAR</item>
      <item>Ljiljana Dragan Jelušić</item>
      <item>Milka Drlje</item>
      <item>Mato Drmić</item>
      <item>Jozo Družianić</item>
      <item>Stanko Duvančić</item>
      <item>Damir Duvnjak</item>
      <item>Nives Džanko</item>
      <item>Ante Đurđević</item>
      <item>Zagrebačka burza d.d.</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METRONET TELEKOMUNIKACIJE d.d. za telekomunikacijske usluge</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RELAX, d.o.o. za proizvodnju i trgovinu</item>
      <item>Ante Jeličić</item>
      <item>Marija Jocić</item>
      <item>Ante Jolić</item>
      <item>Marica Jukić</item>
      <item>Marko Jukić</item>
      <item>Renata Jukić</item>
      <item>Jadranka Jurić</item>
      <item>Marija Jurić</item>
      <item>Ankica Kainić</item>
      <item>MINISTARSTVO GOSPODARSTVA, RAVNETELJSTVO ZA ROBNE ZALIHE</item>
      <item>Jelena Kalinić</item>
      <item>Petar Kalinić</item>
      <item>Anamarija Kalinić Radović</item>
      <item>Stipan Kamber</item>
      <item>Đuro Kapoši</item>
      <item>Željko Karin</item>
      <item>Marijana Karin Prnjak</item>
      <item>Neda Kasalo</item>
      <item>Zvonimir Kasalo</item>
      <item>Suzana Kašić</item>
      <item>PUĆO d.o.o. za trgovinu, ugostiteljstvo i cestovni prijevoz</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ITEM, d.o.o. informatičke usluge</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ŠKARE TRADE, d.o.o. za trgovinu i ugostiteljstvo</item>
      <item>Željko Marinac</item>
      <item>Božidar Marinković</item>
      <item>Jakov Mateta</item>
      <item>Ivan Matić</item>
      <item>Ružica Matić</item>
      <item>Slavko Matić</item>
      <item>CROATIA osiguranje d.d. FILIJALA SPLIT</item>
      <item>Željko Matić</item>
      <item>Marija Matković</item>
      <item>Ivan Melvan</item>
      <item>Nikola Midenjak</item>
      <item>Pere Mihanović</item>
      <item>Ana Mikulić</item>
      <item>Mate Mikulić</item>
      <item>Ivan Milaković</item>
      <item>MIRJANA BARIĆ</item>
      <item>Ivan Milanović</item>
      <item>Zorka Miletić</item>
      <item>Milan Miljuš</item>
      <item>Đorđe Mirčetić</item>
      <item>Tonči Mišković</item>
      <item>Ana Moro</item>
      <item>Slavko Moro</item>
      <item>Tomi Moscatello</item>
      <item>Marija Munitić</item>
      <item>MILENKO BUŠLJETA</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MILICA UGARKOVIĆ</item>
      <item>Ivan Pažanin</item>
      <item>Luka Peko</item>
      <item>Neda Penga</item>
      <item>Ante Perko</item>
      <item>Ivana Perko</item>
      <item>Gordana Perković</item>
      <item>Marica Perković</item>
      <item>Nediljko Perković</item>
      <item>SREDIŠNJE KLIRINŠKO DEPOZITARNO DRUŠTVO, dioničko društvo</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Agencija za upravljanje državnom imovinom</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COMENG, društvo s ograničenom odgovornošću za informatički inženjering</item>
      <item>Ivan Sarić</item>
      <item>Marija Sedlar</item>
      <item>Ljubica Sekelez</item>
      <item>Kristina Serdarević</item>
      <item>Aleksandra Sever-Muhar</item>
      <item>Boško Sikavica</item>
      <item>Snježana Sikavica</item>
      <item>Dragan Simić</item>
      <item>Tanja Sinovčić</item>
      <item>Ljiljana Sirić</item>
      <item>FABIJAN PERONJA</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HP - Hrvatska pošta d.d.</item>
      <item>Ljubica Škopljanac</item>
      <item>Milica Špar</item>
      <item>Eleana Šubat</item>
      <item>Ivan Šuljug</item>
      <item>Vesna Šunjić</item>
      <item>Ljubica Tarle</item>
      <item>Nada Teklić</item>
      <item>Lada Terzić</item>
      <item>Ivan Tomić</item>
      <item>GRAFOPLEX, društvo s ograničenom odgovornošću, za trgovinu i usluge</item>
      <item>Ivan Topić</item>
      <item>Jelica Topić</item>
      <item>Tvrtko Topić</item>
      <item>Anđelka Torlak</item>
      <item>Ivan Torlak</item>
      <item>Marko Torlak</item>
      <item>Damir Tot</item>
      <item>AMEROPA AG</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HEP-Operator distribucijskog sustava d.o.o. za distribuciju i opskrbu električne energije</item>
      <item>Zora Vuković</item>
      <item>Ivan Vukušić</item>
      <item>Jadran Vukušić</item>
      <item>Nevenka Vukušić</item>
      <item>Vjera Vukušić</item>
      <item>Zvonimir Vukušić</item>
      <item>Nevenka Vuleta</item>
      <item>Financijska agencija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NIKOLA LACMANOVIĆ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VODOVOD I KANALIZACIJA, društvo s ograničenom odgovornošću za vodoopskrbu, odvodnju i pročišćavanje otpadnih voda</item>
      <item>Neda-lidia Buljević</item>
      <item>Ivan Bugarin</item>
      <item>Maja Bučić</item>
      <item>Mira Božić</item>
      <item>Sandra Borić</item>
      <item>Marija Davidović</item>
      <item>Petar Adjanski</item>
      <item>Ana Čatlak</item>
      <item>Marinko Buškulić</item>
      <item>Marinko Galić</item>
      <item>JELKOM, društvo s ograničenom odgovornošću za komunalnu djelatnost</item>
      <item>Luca Gabela</item>
      <item>Tomislav Frankić</item>
      <item>Elias Erceg</item>
      <item>Jakov Elez</item>
      <item>Sretan Bajalo</item>
      <item>Mario Tomić</item>
      <item>Ranko Vuleta</item>
      <item>Zlatko Balić</item>
      <item>Boško Barać</item>
      <item>Milan Vukić</item>
      <item>DALMACIJAVINO d.d. za proizvodnju i promet alkoholnih i bezalkoholnih pića "u stečaju"</item>
      <item>Mara Vukorepa</item>
      <item>Bare Vujina</item>
      <item>Milenko Bašić</item>
      <item>Diana Blažević</item>
      <item>Jozo Bogić</item>
      <item>Stjepko Bojanić</item>
      <item>Miroslav Trečić</item>
      <item>Neda Tukić</item>
      <item>Vinka Ukić</item>
      <item>Mira Velić</item>
      <item>EUROLEASING d.o.o.</item>
      <item>Ivan Vrdoljak</item>
      <item>Iva Vrdoljak</item>
      <item>Dražen Todorović</item>
      <item>Dubravka Stojanovska</item>
      <item>Josip Strniša</item>
      <item>Ivica Sviličić</item>
      <item>Ana Rogošić</item>
      <item>Ivica Stipinović</item>
      <item>Darko Topić</item>
      <item>Marija Trečić</item>
      <item>Rino Barbić, odvjetnik</item>
      <item>Milica Zorić</item>
      <item>Ivo Rajčić</item>
      <item>Ivan Radoš</item>
      <item>Željka Vučemilović-šimunović</item>
      <item>Slaven Tukić</item>
      <item>Bartul Barišić</item>
      <item>Tajana Domazet</item>
      <item>Velinka Runjić</item>
      <item>Niko Dujić</item>
      <item>Teo Mandić</item>
      <item>HVARSKI VODOVOD d.o.o.</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IVAN MILAT</item>
      <item>Joško Pavlov</item>
      <item>Tina Trajković</item>
      <item>Nada Dujmić</item>
      <item>Nada Baković</item>
      <item>Marija Duvančić</item>
      <item>DIONOVA - DIONA d.o.o.</item>
      <item>TEHNOPLAST d.o.o. za građevinarstvo, trgovinu, ugostiteljstvo, turizam i uslužne djelatnosti</item>
      <item>VIPnet, društvo s ograničenom odgovornošću za usluge javnih telekomunikacija</item>
      <item>BILIĆ-ERIĆ d.o.o. za privatnu zaštitu</item>
      <item>GRAD DRNIŠ</item>
      <item>DALMACIJAVINO - ZAGREB društvo sograničenom odgovornošću za trgovinu, ugostiteljstvo i prijevoz</item>
      <item>Blaženka Mihanović</item>
      <item>Marko Ramljak</item>
      <item>Ljiljana Dadić</item>
      <item>ŽUPANIJSKO DRŽAVNO ODVJETNIŠTVO U SPLITU</item>
      <item>Mario Tomić</item>
      <item>OPĆINSKI SUD U KNINU Posbeni zemljišnoknjižni odjel sa sjedištem u Drnišu</item>
      <item>Hrvatski fond za privatizaciju</item>
      <item>Financijska agencija</item>
      <item>Marija Davidović</item>
      <item>ADRIACINK d.d. za pocinčavanje, lijevanje i izradu čeličnih konstrukcija</item>
      <item>Jurka Penić</item>
      <item>Igor Radelić</item>
      <item>Jere Brkan</item>
      <item>Trgovački sud Split Računovodstvo</item>
      <item>Viskoki trgovački sud RH</item>
      <item>Zdravko Bojanić</item>
      <item>Andrija Klarić</item>
      <item>Tomislav Krka</item>
      <item>Cvjetana Srbljin</item>
      <item>Zajednički odvjetički ured Vinko Ljubičić, Željko Vrdoljak</item>
      <item>DRŽAVNI ZAVOD ZA INTELEKTUALNO VLASNIŠTVO</item>
      <item>Ivan Bilota dipl.ing.građ.</item>
      <item>OŠTRC d.o.o.</item>
      <item>Grgić &amp; Partneri odvjetničko društvo j.t.d.</item>
      <item>Perica Mitrović</item>
      <item>Alessandra Šimeta</item>
      <item>Mile Jerković</item>
      <item>Ivo Staničić</item>
      <item>Ivan Mišetić</item>
      <item>Trgovački sud Split PISARNICA</item>
      <item>MAĐARIĆ &amp; LUI - odvjetničko društvo d.o.o.</item>
      <item>GRAD SPLIT</item>
      <item>Zoran Iviš</item>
      <item>OPĆINSKI SUD U RIJECI Zemljišno-knjižni odjel</item>
      <item>Natalija Mladineo</item>
      <item>MINISTARSTVO PRAVOSUĐA Glavno tajništvo</item>
      <item>Odvjetničko društvo Hanžeković &amp; Partneri društvo s ograničenom odgovornošću</item>
      <item>SOCIETE GENERALE-SPLITSKA BANKA dioničko društvo</item>
      <item>KRUNO PERONJA</item>
      <item>Porezna uprava Ispostava Hvar</item>
      <item>Odvjetničko društvo GLAMUZINA &amp; GROŠETA</item>
      <item>BILOTA INŽENJERING d.o.o. za gradnju i turizam</item>
      <item>Antonio Zujić</item>
      <item>Jadranko Vidović</item>
      <item>Odvjetničko društvo Stanić i partneri j.t.d.</item>
      <item>Uprava za zaštitu kulturne baštine konzervatorski odjel Trogir</item>
      <item>DARKO VARNICA</item>
      <item>Županijsko državno odvjetništvo u Splitu Građansko upravni odjel</item>
      <item>MARKOVIĆ &amp; PLIŠO odvjetničko društvo d.o.o.</item>
      <item>Jelena Kalinić</item>
      <item>Ivan Matković</item>
      <item>Anđa Šolić</item>
      <item>Slavica Čupić</item>
      <item>Agencija za osiguranje radničkih potraživanja u slučaju stečaja poslodavca</item>
      <item>Odvjetničko društvo Hanžeković &amp; Partneri društvo s ograničenom odgovornošću</item>
      <item>OPĆINSKI SUD U OSIJEKU</item>
      <item>OPĆINSKI SUD U SPLITU</item>
      <item>PAVIŠA MAROVIĆ</item>
      <item>Hilda Aljinović</item>
      <item>VONČINA GRUBIŠIĆ LOVIĆ LALIĆ</item>
      <item>OPĆINSKI SUD VUKOVAR Zemljišno knjižni odjel</item>
      <item>HRVOJE LUI</item>
      <item>Općinski sud u Splitu Zemljišno knjižni odjel Kaštel Lukšić</item>
      <item>Antonia Selak</item>
      <item>Trgovački sud Split, OVRŠNI ODJEL</item>
      <item>Dr. Silvio Ćurin</item>
      <item>Vinka Batalić</item>
      <item>Borko Bebić</item>
      <item>Posebni zemljišno knjižni odjel Općinskog suda u Kninu sa sjedištem u Drnišu</item>
      <item>MIRJANA KATUNARIĆ MATKOVIĆ</item>
      <item>Porezna uprava Velika Gorica</item>
      <item>Odvjetničko društvo  Dragičević i partneri d.o.o.</item>
      <item>Trgovački sud Split OGLASNA PLOČA</item>
      <item>Jadranka Jurjević</item>
      <item>Ivica Nalis</item>
      <item>ŽUPANIJSKO DRŽAVNO ODVJETNIŠTVO</item>
      <item>Ines Jurašin</item>
      <item>Vinko Radovani</item>
      <item>OPĆINSKI SUD ZADAR Zemljišno knjižni odjel</item>
      <item>Jerko Dugeč</item>
      <item>Tamara Kranjec Malenica</item>
      <item>Općinski sud u Zadru, Zemljišno knjižni odjel</item>
      <item>DORIS KOŠTA</item>
      <item>Porezna uprava Zadar</item>
      <item>Marina Tončić-Bota</item>
      <item>TRGOVAČKI SUD ZADAR Stalna služba u Šibeniku</item>
      <item>JADRANŠPED društvo s ograničenom odgovornošću za špediciju, trgovinu i usluge</item>
      <item>Mara Dobrota</item>
      <item>Matija Dorić</item>
      <item>OPĆINSKI SUD STARI GRAD Zemljišno knjižni odjel</item>
      <item>ANTE RAJČIĆ</item>
      <item>Ured državne uprave u Splitsko-dalmatinskoj županiji Ispostava Kaštela</item>
      <item>Dijana Britvić</item>
      <item>OPĆINSKI GRAĐANSKI SUD ZAGREB</item>
      <item>Toni Vukičević</item>
      <item>Marin Mladar</item>
      <item>Rino Barbić</item>
      <item>Agencija za upravljanje državnom imovinom</item>
      <item>Rino Barbić</item>
      <item>Milan Veić</item>
      <item>Anđelko Jureško</item>
      <item>Mr.sci.iur. Berigoj Vrsalović</item>
      <item>Fond za zaštitu okoliša i energetsku učinkovitost</item>
      <item>Općinski sud Velika Gorica, Zemljišjno knjižni odjel</item>
      <item>Odvjetničko društvo SURJAN I PARTNERI, odvjetnik Ivan Surjan</item>
      <item>Porezna uprava Drniš</item>
      <item>Zajednički odvjetnički ured VINKO LJUBIČIĆ, ŽELJKO VRDOL</item>
      <item>Josip Lončarić</item>
      <item>Mijo Jeličić</item>
      <item>Financijska agencija REGIONALNI CENTAR SPLIT</item>
      <item>Lukica Bucat</item>
      <item>Općinski sud u Splitu, Zemljišno knjižni odjel</item>
      <item>NARODNE NOVINE, dioničko društvo za izdavanje i tiskanje Službenog lista Republike Hrvatske, službenih i drugih obrazaca te </item>
      <item>Porezna uprava Split</item>
      <item>Jasmin Avdagić</item>
      <item>Visoki trgovački sud Republike Hrvatske</item>
      <item>Damir Zagoršćak</item>
      <item>Centar za restrukturiranje i prodaju</item>
      <item>Miranda Budiša</item>
      <item>Alen Dumanić</item>
      <item>Odvjetnički ured Avdagić</item>
      <item>Porezna uprava Vukovar</item>
      <item>Nada Lović</item>
      <item>OPĆINSKI SUD DRNIŠ</item>
      <item>Ivica Crnogaća</item>
      <item>GRAD KAŠTELA</item>
      <item>JADRANSKO OSIGURANJE dioničko društvo</item>
      <item>Lukrecija Benković Duboković</item>
      <item>REDOX  j.d.o.o. za usluge</item>
      <item>Porezna uprava Rijeka</item>
      <item>Centar za restrukturiranje i prodaju</item>
      <item>Marija Brčić</item>
      <item>Mirjana Katunarić - Matković, odvjetnica</item>
    </izvorni_sadrzaj>
    <derivirana_varijabla naziv="DomainObject.Predmet.SudioniciListNaziv_1">
      <item>DALMACIJAVINO d.d. za proizvodnju i promet alkoholnih i bezalkoholnih pića "u stečaju"</item>
      <item>Carinska uprava</item>
      <item>Općinski sud u Starom Gradu - ZK odjel</item>
      <item>REPUBLIKA HRVATSKA</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LUKA dioničko društvo</item>
      <item>Hrvatske vode, pravna osoba za upravljanje vodama</item>
      <item>MANTIS, d.o.o. za trgovinu i usluge</item>
      <item>NARODNI TRGOVAČKI LANAC d.o.o. za trgovinu i usluge</item>
      <item>BASLER OSIGURANJE ZAGREB dioničko društvo za osiguranje</item>
      <item>Vinko Paina</item>
      <item>TRANSADRIA, međunarodna špedicija d. d. u stečaju</item>
      <item>RAD, d.o.o. za vodoopskrbu i ostale komunalne djelatnosti</item>
      <item>Hrvatska radiotelevizija</item>
      <item>ZAGREBAČKI HOLDING, društvo s ograničenom odgovornošću za javni prijevoz, opskrbu vodom, održavanje čistoće, putnička a</item>
      <item>BRODOMERKUR trgovina i usluge, dioničko društvo</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HEP-Operator distribucijskog sustava d.o.o. za distribuciju i opskrbu električne energije ELEKTRA ŠIBENI</item>
      <item>Ivica Bašić</item>
      <item>OTIS DIZALA, društvo s ograničenom odgovornošću za proizvodnju, montažu, remont i održavanje dizala</item>
      <item>Tedi-Tadija Maroević</item>
      <item>Ivo Družević</item>
      <item>Jakica Lupi</item>
      <item>Antun Pavičić</item>
      <item>Cvjetko Matković</item>
      <item>Ivo Roić</item>
      <item>Joza Bratanić</item>
      <item>Mara Jukić</item>
      <item>Juraj Pavičić</item>
      <item>Fabijan Roić</item>
      <item>Josip Kovačević</item>
      <item>Marinko Dužević</item>
      <item>Pero Dulčić Sušak</item>
      <item>Mihovil-Mile Pavičić</item>
      <item>Nikša Dužević</item>
      <item>Katica Kovačević</item>
      <item>Vjekoslav Radonić</item>
      <item>Ivan Tadić</item>
      <item>GASTRO GRUPA d.o.o. za trgovinu i usluge</item>
      <item>Duško Pavičić Ivelja</item>
      <item>Margarita Radonić</item>
      <item>Ivan Tadić Šilo</item>
      <item>Louis Petrić</item>
      <item>Margarita Marica Stančić</item>
      <item>Matko Carić</item>
      <item>Vinko Lupi</item>
      <item>Tomi Moscatello</item>
      <item>AUTO HRVATSKA dioničko društvo</item>
      <item>Milovan Kombura</item>
      <item>Tadija Moškatelo</item>
      <item>Dinko Pavičić Tribunol</item>
      <item>Jelisava Pavičić</item>
      <item>Damir Petrić</item>
      <item>Tonči Šurjak</item>
      <item>Ivica Ljubić</item>
      <item>Ivica Pavičić</item>
      <item>Nikola Vodanović</item>
      <item>Marinko Sanseović</item>
      <item>Mijo Mili Pavičić</item>
      <item>Ivan Tadić</item>
      <item>Vinko Maroević</item>
      <item>Nikola Haladić</item>
      <item>Marija Vodanović</item>
      <item>Ivan Buratović</item>
      <item>JADRANSKO OSIGURANJE d.d.</item>
      <item>Jakov Fredotović</item>
      <item>Miljenko Srhoj</item>
      <item>Cvjetko Buratović</item>
      <item>Luka Šurjak</item>
      <item>Nikola Buratović</item>
      <item>Tonko Maroević</item>
      <item>Ivan Miloš Mile</item>
      <item>Nikola Buratović</item>
      <item>Pavao Čubre</item>
      <item>CITY EX d.o.o. za prijenos poslovne dokumentacije</item>
      <item>Luka Franetović</item>
      <item>Nikola Stipišić</item>
      <item>Janez Jelušić</item>
      <item>Nikola Sansević</item>
      <item>Ivo Pavičić</item>
      <item>Prošper Moškatelo</item>
      <item>Dinko Račić</item>
      <item>Neno Šoljan</item>
      <item>Hrvatski Telekom d.d.</item>
      <item>Luka Stančić</item>
      <item>Ivan Moškatelo</item>
      <item>Vjekoslav Bogdanić</item>
      <item>Nikola Šimunović</item>
      <item>Petro Šoljan</item>
      <item>Mirko Radonić</item>
      <item>Juraj Dužević</item>
      <item>Antun Sansević</item>
      <item>Ruža Roić</item>
      <item>CODEX SORTIUM društvo s ograničenom odgovornošću za pružanje kompleksnih konzalting usluga</item>
      <item>Matilda Buratović</item>
      <item>Jakov Tresić</item>
      <item>Antun Vodanović Stariji</item>
      <item>Dražica Matković Ljubo</item>
      <item>SUNCE osiguranje d.d.</item>
      <item>Juraj Moškatelo Stariji</item>
      <item>Ivo Bojanić</item>
      <item>Vinko Moškatelo</item>
      <item>Rade Čavić</item>
      <item>Cvjetko Miličić</item>
      <item>Mila Franetović Dužević</item>
      <item>Juraj Tomi Moškatelo</item>
      <item>Meri Petrić</item>
      <item>Jure Moškatelo</item>
      <item>Damir Šurjak</item>
      <item>Nikša Moškatelo</item>
      <item>Ivo Šurjak</item>
      <item>Marija Trbuhović</item>
      <item>Ivo Račić Kapetanić</item>
      <item>Stjepan Jerković</item>
      <item>Fabijan Kunčić</item>
      <item>File Vranković</item>
      <item>Luka Moškatelo</item>
      <item>Ljubica Stipišić</item>
      <item>ČISTOĆA d.o.o. za komunalnu djelatnost, održavanje čistoće i odlaganje komunalnog otpada</item>
      <item>Jakov Račić</item>
      <item>Lenka Roić</item>
      <item>Margarita Stančić</item>
      <item>Mili Razović</item>
      <item>Fabijan Dužević</item>
      <item>Tonko Ivčević Bakulić</item>
      <item>Vinko Palaversić</item>
      <item>Boris Borović</item>
      <item>HRVATSKA IZVJEŠTAJNA NOVINSKA AGENCIJA</item>
      <item>Lucija Milatić-Bričolić</item>
      <item>Kata Duboković</item>
      <item>Dušan Salamunić</item>
      <item>Niko Salamunić</item>
      <item>Josip Crnčić</item>
      <item>Ante Mihojević</item>
      <item>Tonči Gurdulić</item>
      <item>Marko Huljić</item>
      <item>TEXT-PAPIR d.o.o. za trgovinu i usluge</item>
      <item>Vjeko Jakas</item>
      <item>Nikola Grgičević</item>
      <item>Ante Tonči Drinković</item>
      <item>Boris Rubinić</item>
      <item>Boris Carić</item>
      <item>Jakša Radonić</item>
      <item>Juraj Šperka</item>
      <item>Stjepan Hujo Huljić</item>
      <item>Đuro Caratan</item>
      <item>Prošperino Milevčić</item>
      <item>Stjepan Tomislav Huljić</item>
      <item>Blaženko Jakas</item>
      <item>Marko Buratović</item>
      <item>Pavo Bunčuga</item>
      <item>Ivan Makjanić</item>
      <item>Antun Lučić</item>
      <item>Cvjetka Cvita Milevčić</item>
      <item>Braco Jakas</item>
      <item>SLOBODNA DALMACIJA izdavačka i tiskarska djelatnost, dioničko društvo</item>
      <item>Marinko Radonić</item>
      <item>Marin Parun Barbić</item>
      <item>Antun Gurdulić</item>
      <item>Asija Bojanić</item>
      <item>Ante Rubinić</item>
      <item>Mate Antičević</item>
      <item>Jakov Radonić</item>
      <item>ČISTOĆA društvo s ograničenom odgovornošću za obavljanje komunalnih djelatnosti održavanja čistoće i odlaganja komunaln</item>
      <item>Josip Franičević</item>
      <item>Jurko Lučić</item>
      <item>Dražica Vicenca Matković</item>
      <item>Slobodan Radičić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OPĆINA JELSA Jedinstveni upravni odjel</item>
      <item>Zlatko Balić</item>
      <item>Galić Ante</item>
      <item>Dean Prelević, odvjetnik</item>
      <item>Želimir Miletić</item>
      <item>Luči Roić</item>
      <item>AUTOKUĆA BOSNIĆ d.o.o. za trgovinu, servis i remont</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TISKARA MALENICA d.o.o.</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Nada Akrap</item>
      <item>Jasminka Antunović</item>
      <item>Ivan Marijan</item>
      <item>Nediljka Armanda</item>
      <item>Ana Babić</item>
      <item>Gordana Babić</item>
      <item>Ivan Babić</item>
      <item>Katica Babić</item>
      <item>Jure Bacelj</item>
      <item>Ana Bačić</item>
      <item>Nediljka Bajić</item>
      <item>Žarka Bakotić</item>
      <item>HEP-Operator distribucijskog sustava d.o.o. za distribuciju i opskrbu električne energije</item>
      <item>Marko Baković</item>
      <item>Ivica Ban</item>
      <item>Srđanka Banovac</item>
      <item>Božidar Barać</item>
      <item>Vedran Barbarić</item>
      <item>Marija Barbir</item>
      <item>Petar Barbir</item>
      <item>Anica Baričević</item>
      <item>Rikard Pavlović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LUČKA UPRAVA SPLIT</item>
      <item>Damir Bojčić</item>
      <item>Željko Bojčić</item>
      <item>Denis Boljat</item>
      <item>Srećko Boras</item>
      <item>Robert Borić</item>
      <item>Goran Bosančić</item>
      <item>Pava Botić</item>
      <item>Ljuba Božanić</item>
      <item>PLOVPUT trgovačko društvo s ograničenom odgovornošću za održavanje pomorskih plovnih putova i radijske službe</item>
      <item>Anka Božić</item>
      <item>Anica Božić-Bakušić</item>
      <item>Ivica Bratić</item>
      <item>Nikša Bratić</item>
      <item>Vencislav Brizić</item>
      <item>Zlata Brizić</item>
      <item>Mate Brstilo</item>
      <item>Zora Budimir</item>
      <item>Regionalna veletržnica Benkovac dioničko društvo za trgovinu i usluge "u stečaju"</item>
      <item>Miranda Budiša</item>
      <item>Nediljko Bugarin</item>
      <item>Željka Vučemilović-šimunović</item>
      <item>Gordana Buljević</item>
      <item>Marina Burić</item>
      <item>Mario Buzov</item>
      <item>Đuro Caratan</item>
      <item>MESSER CROATIA PLIN Poduzeće za proizvodnju i prodaju tehničkih plinova d.o.o.</item>
      <item>Toni Caratan</item>
      <item>Boris Carić</item>
      <item>Paulo Carić</item>
      <item>Dinka Cezareo</item>
      <item>Nevenka Cukrov</item>
      <item>Dijana Czwik</item>
      <item>Vinka Čavala</item>
      <item>Silva Černak Lojić</item>
      <item>Diana Čović</item>
      <item>TINA ALATI društvo s ograničenom odgovorošću za trgovinu i usluge</item>
      <item>Ante Čulo</item>
      <item>Blaž Ćapin</item>
      <item>Filip Delać</item>
      <item>Ankica Delić</item>
      <item>Marko Delić</item>
      <item>Nediljka Delić</item>
      <item>Gordana Didak</item>
      <item>Mili Divić</item>
      <item>ZAVOD ZA JAVNO ZDRAVSTVO DR. ANDRIJA ŠTAMPAR</item>
      <item>Ljiljana Dragan Jelušić</item>
      <item>Milka Drlje</item>
      <item>Mato Drmić</item>
      <item>Jozo Družianić</item>
      <item>Stanko Duvančić</item>
      <item>Damir Duvnjak</item>
      <item>Nives Džanko</item>
      <item>Ante Đurđević</item>
      <item>Zagrebačka burza d.d.</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METRONET TELEKOMUNIKACIJE d.d. za telekomunikacijske usluge</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RELAX, d.o.o. za proizvodnju i trgovinu</item>
      <item>Ante Jeličić</item>
      <item>Marija Jocić</item>
      <item>Ante Jolić</item>
      <item>Marica Jukić</item>
      <item>Marko Jukić</item>
      <item>Renata Jukić</item>
      <item>Jadranka Jurić</item>
      <item>Marija Jurić</item>
      <item>Ankica Kainić</item>
      <item>MINISTARSTVO GOSPODARSTVA, RAVNETELJSTVO ZA ROBNE ZALIHE</item>
      <item>Jelena Kalinić</item>
      <item>Petar Kalinić</item>
      <item>Anamarija Kalinić Radović</item>
      <item>Stipan Kamber</item>
      <item>Đuro Kapoši</item>
      <item>Željko Karin</item>
      <item>Marijana Karin Prnjak</item>
      <item>Neda Kasalo</item>
      <item>Zvonimir Kasalo</item>
      <item>Suzana Kašić</item>
      <item>PUĆO d.o.o. za trgovinu, ugostiteljstvo i cestovni prijevoz</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ITEM, d.o.o. informatičke usluge</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ŠKARE TRADE, d.o.o. za trgovinu i ugostiteljstvo</item>
      <item>Željko Marinac</item>
      <item>Božidar Marinković</item>
      <item>Jakov Mateta</item>
      <item>Ivan Matić</item>
      <item>Ružica Matić</item>
      <item>Slavko Matić</item>
      <item>CROATIA osiguranje d.d. FILIJALA SPLIT</item>
      <item>Željko Matić</item>
      <item>Marija Matković</item>
      <item>Ivan Melvan</item>
      <item>Nikola Midenjak</item>
      <item>Pere Mihanović</item>
      <item>Ana Mikulić</item>
      <item>Mate Mikulić</item>
      <item>Ivan Milaković</item>
      <item>MIRJANA BARIĆ</item>
      <item>Ivan Milanović</item>
      <item>Zorka Miletić</item>
      <item>Milan Miljuš</item>
      <item>Đorđe Mirčetić</item>
      <item>Tonči Mišković</item>
      <item>Ana Moro</item>
      <item>Slavko Moro</item>
      <item>Tomi Moscatello</item>
      <item>Marija Munitić</item>
      <item>MILENKO BUŠLJETA</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MILICA UGARKOVIĆ</item>
      <item>Ivan Pažanin</item>
      <item>Luka Peko</item>
      <item>Neda Penga</item>
      <item>Ante Perko</item>
      <item>Ivana Perko</item>
      <item>Gordana Perković</item>
      <item>Marica Perković</item>
      <item>Nediljko Perković</item>
      <item>SREDIŠNJE KLIRINŠKO DEPOZITARNO DRUŠTVO, dioničko društvo</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Agencija za upravljanje državnom imovinom</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COMENG, društvo s ograničenom odgovornošću za informatički inženjering</item>
      <item>Ivan Sarić</item>
      <item>Marija Sedlar</item>
      <item>Ljubica Sekelez</item>
      <item>Kristina Serdarević</item>
      <item>Aleksandra Sever-Muhar</item>
      <item>Boško Sikavica</item>
      <item>Snježana Sikavica</item>
      <item>Dragan Simić</item>
      <item>Tanja Sinovčić</item>
      <item>Ljiljana Sirić</item>
      <item>FABIJAN PERONJA</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HP - Hrvatska pošta d.d.</item>
      <item>Ljubica Škopljanac</item>
      <item>Milica Špar</item>
      <item>Eleana Šubat</item>
      <item>Ivan Šuljug</item>
      <item>Vesna Šunjić</item>
      <item>Ljubica Tarle</item>
      <item>Nada Teklić</item>
      <item>Lada Terzić</item>
      <item>Ivan Tomić</item>
      <item>GRAFOPLEX, društvo s ograničenom odgovornošću, za trgovinu i usluge</item>
      <item>Ivan Topić</item>
      <item>Jelica Topić</item>
      <item>Tvrtko Topić</item>
      <item>Anđelka Torlak</item>
      <item>Ivan Torlak</item>
      <item>Marko Torlak</item>
      <item>Damir Tot</item>
      <item>AMEROPA AG</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HEP-Operator distribucijskog sustava d.o.o. za distribuciju i opskrbu električne energije</item>
      <item>Zora Vuković</item>
      <item>Ivan Vukušić</item>
      <item>Jadran Vukušić</item>
      <item>Nevenka Vukušić</item>
      <item>Vjera Vukušić</item>
      <item>Zvonimir Vukušić</item>
      <item>Nevenka Vuleta</item>
      <item>Financijska agencija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NIKOLA LACMANOVIĆ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VODOVOD I KANALIZACIJA, društvo s ograničenom odgovornošću za vodoopskrbu, odvodnju i pročišćavanje otpadnih voda</item>
      <item>Neda-lidia Buljević</item>
      <item>Ivan Bugarin</item>
      <item>Maja Bučić</item>
      <item>Mira Božić</item>
      <item>Sandra Borić</item>
      <item>Marija Davidović</item>
      <item>Petar Adjanski</item>
      <item>Ana Čatlak</item>
      <item>Marinko Buškulić</item>
      <item>Marinko Galić</item>
      <item>JELKOM, društvo s ograničenom odgovornošću za komunalnu djelatnost</item>
      <item>Luca Gabela</item>
      <item>Tomislav Frankić</item>
      <item>Elias Erceg</item>
      <item>Jakov Elez</item>
      <item>Sretan Bajalo</item>
      <item>Mario Tomić</item>
      <item>Ranko Vuleta</item>
      <item>Zlatko Balić</item>
      <item>Boško Barać</item>
      <item>Milan Vukić</item>
      <item>DALMACIJAVINO d.d. za proizvodnju i promet alkoholnih i bezalkoholnih pića "u stečaju"</item>
      <item>Mara Vukorepa</item>
      <item>Bare Vujina</item>
      <item>Milenko Bašić</item>
      <item>Diana Blažević</item>
      <item>Jozo Bogić</item>
      <item>Stjepko Bojanić</item>
      <item>Miroslav Trečić</item>
      <item>Neda Tukić</item>
      <item>Vinka Ukić</item>
      <item>Mira Velić</item>
      <item>EUROLEASING d.o.o.</item>
      <item>Ivan Vrdoljak</item>
      <item>Iva Vrdoljak</item>
      <item>Dražen Todorović</item>
      <item>Dubravka Stojanovska</item>
      <item>Josip Strniša</item>
      <item>Ivica Sviličić</item>
      <item>Ana Rogošić</item>
      <item>Ivica Stipinović</item>
      <item>Darko Topić</item>
      <item>Marija Trečić</item>
      <item>Rino Barbić, odvjetnik</item>
      <item>Milica Zorić</item>
      <item>Ivo Rajčić</item>
      <item>Ivan Radoš</item>
      <item>Željka Vučemilović-šimunović</item>
      <item>Slaven Tukić</item>
      <item>Bartul Barišić</item>
      <item>Tajana Domazet</item>
      <item>Velinka Runjić</item>
      <item>Niko Dujić</item>
      <item>Teo Mandić</item>
      <item>HVARSKI VODOVOD d.o.o.</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IVAN MILAT</item>
      <item>Joško Pavlov</item>
      <item>Tina Trajković</item>
      <item>Nada Dujmić</item>
      <item>Nada Baković</item>
      <item>Marija Duvančić</item>
      <item>DIONOVA - DIONA d.o.o.</item>
      <item>TEHNOPLAST d.o.o. za građevinarstvo, trgovinu, ugostiteljstvo, turizam i uslužne djelatnosti</item>
      <item>VIPnet, društvo s ograničenom odgovornošću za usluge javnih telekomunikacija</item>
      <item>BILIĆ-ERIĆ d.o.o. za privatnu zaštitu</item>
      <item>GRAD DRNIŠ</item>
      <item>DALMACIJAVINO - ZAGREB društvo sograničenom odgovornošću za trgovinu, ugostiteljstvo i prijevoz</item>
      <item>Blaženka Mihanović</item>
      <item>Marko Ramljak</item>
      <item>Ljiljana Dadić</item>
      <item>ŽUPANIJSKO DRŽAVNO ODVJETNIŠTVO U SPLITU</item>
      <item>Mario Tomić</item>
      <item>OPĆINSKI SUD U KNINU Posbeni zemljišnoknjižni odjel sa sjedištem u Drnišu</item>
      <item>Hrvatski fond za privatizaciju</item>
      <item>Financijska agencija</item>
      <item>Marija Davidović</item>
      <item>ADRIACINK d.d. za pocinčavanje, lijevanje i izradu čeličnih konstrukcija</item>
      <item>Jurka Penić</item>
      <item>Igor Radelić</item>
      <item>Jere Brkan</item>
      <item>Trgovački sud Split Računovodstvo</item>
      <item>Viskoki trgovački sud RH</item>
      <item>Zdravko Bojanić</item>
      <item>Andrija Klarić</item>
      <item>Tomislav Krka</item>
      <item>Cvjetana Srbljin</item>
      <item>Zajednički odvjetički ured Vinko Ljubičić, Željko Vrdoljak</item>
      <item>DRŽAVNI ZAVOD ZA INTELEKTUALNO VLASNIŠTVO</item>
      <item>Ivan Bilota dipl.ing.građ.</item>
      <item>OŠTRC d.o.o.</item>
      <item>Grgić &amp; Partneri odvjetničko društvo j.t.d.</item>
      <item>Perica Mitrović</item>
      <item>Alessandra Šimeta</item>
      <item>Mile Jerković</item>
      <item>Ivo Staničić</item>
      <item>Ivan Mišetić</item>
      <item>Trgovački sud Split PISARNICA</item>
      <item>MAĐARIĆ &amp; LUI - odvjetničko društvo d.o.o.</item>
      <item>GRAD SPLIT</item>
      <item>Zoran Iviš</item>
      <item>OPĆINSKI SUD U RIJECI Zemljišno-knjižni odjel</item>
      <item>Natalija Mladineo</item>
      <item>MINISTARSTVO PRAVOSUĐA Glavno tajništvo</item>
      <item>Odvjetničko društvo Hanžeković &amp; Partneri društvo s ograničenom odgovornošću</item>
      <item>SOCIETE GENERALE-SPLITSKA BANKA dioničko društvo</item>
      <item>KRUNO PERONJA</item>
      <item>Porezna uprava Ispostava Hvar</item>
      <item>Odvjetničko društvo GLAMUZINA &amp; GROŠETA</item>
      <item>BILOTA INŽENJERING d.o.o. za gradnju i turizam</item>
      <item>Antonio Zujić</item>
      <item>Jadranko Vidović</item>
      <item>Odvjetničko društvo Stanić i partneri j.t.d.</item>
      <item>Uprava za zaštitu kulturne baštine konzervatorski odjel Trogir</item>
      <item>DARKO VARNICA</item>
      <item>Županijsko državno odvjetništvo u Splitu Građansko upravni odjel</item>
      <item>MARKOVIĆ &amp; PLIŠO odvjetničko društvo d.o.o.</item>
      <item>Jelena Kalinić</item>
      <item>Ivan Matković</item>
      <item>Anđa Šolić</item>
      <item>Slavica Čupić</item>
      <item>Agencija za osiguranje radničkih potraživanja u slučaju stečaja poslodavca</item>
      <item>Odvjetničko društvo Hanžeković &amp; Partneri društvo s ograničenom odgovornošću</item>
      <item>OPĆINSKI SUD U OSIJEKU</item>
      <item>OPĆINSKI SUD U SPLITU</item>
      <item>PAVIŠA MAROVIĆ</item>
      <item>Hilda Aljinović</item>
      <item>VONČINA GRUBIŠIĆ LOVIĆ LALIĆ</item>
      <item>OPĆINSKI SUD VUKOVAR Zemljišno knjižni odjel</item>
      <item>HRVOJE LUI</item>
      <item>Općinski sud u Splitu Zemljišno knjižni odjel Kaštel Lukšić</item>
      <item>Antonia Selak</item>
      <item>Trgovački sud Split, OVRŠNI ODJEL</item>
      <item>Dr. Silvio Ćurin</item>
      <item>Vinka Batalić</item>
      <item>Borko Bebić</item>
      <item>Posebni zemljišno knjižni odjel Općinskog suda u Kninu sa sjedištem u Drnišu</item>
      <item>MIRJANA KATUNARIĆ MATKOVIĆ</item>
      <item>Porezna uprava Velika Gorica</item>
      <item>Odvjetničko društvo  Dragičević i partneri d.o.o.</item>
      <item>Trgovački sud Split OGLASNA PLOČA</item>
      <item>Jadranka Jurjević</item>
      <item>Ivica Nalis</item>
      <item>ŽUPANIJSKO DRŽAVNO ODVJETNIŠTVO</item>
      <item>Ines Jurašin</item>
      <item>Vinko Radovani</item>
      <item>OPĆINSKI SUD ZADAR Zemljišno knjižni odjel</item>
      <item>Jerko Dugeč</item>
      <item>Tamara Kranjec Malenica</item>
      <item>Općinski sud u Zadru, Zemljišno knjižni odjel</item>
      <item>DORIS KOŠTA</item>
      <item>Porezna uprava Zadar</item>
      <item>Marina Tončić-Bota</item>
      <item>TRGOVAČKI SUD ZADAR Stalna služba u Šibeniku</item>
      <item>JADRANŠPED društvo s ograničenom odgovornošću za špediciju, trgovinu i usluge</item>
      <item>Mara Dobrota</item>
      <item>Matija Dorić</item>
      <item>OPĆINSKI SUD STARI GRAD Zemljišno knjižni odjel</item>
      <item>ANTE RAJČIĆ</item>
      <item>Ured državne uprave u Splitsko-dalmatinskoj županiji Ispostava Kaštela</item>
      <item>Dijana Britvić</item>
      <item>OPĆINSKI GRAĐANSKI SUD ZAGREB</item>
      <item>Toni Vukičević</item>
      <item>Marin Mladar</item>
      <item>Rino Barbić</item>
      <item>Agencija za upravljanje državnom imovinom</item>
      <item>Rino Barbić</item>
      <item>Milan Veić</item>
      <item>Anđelko Jureško</item>
      <item>Mr.sci.iur. Berigoj Vrsalović</item>
      <item>Fond za zaštitu okoliša i energetsku učinkovitost</item>
      <item>Općinski sud Velika Gorica, Zemljišjno knjižni odjel</item>
      <item>Odvjetničko društvo SURJAN I PARTNERI, odvjetnik Ivan Surjan</item>
      <item>Porezna uprava Drniš</item>
      <item>Zajednički odvjetnički ured VINKO LJUBIČIĆ, ŽELJKO VRDOL</item>
      <item>Josip Lončarić</item>
      <item>Mijo Jeličić</item>
      <item>Financijska agencija REGIONALNI CENTAR SPLIT</item>
      <item>Lukica Bucat</item>
      <item>Općinski sud u Splitu, Zemljišno knjižni odjel</item>
      <item>NARODNE NOVINE, dioničko društvo za izdavanje i tiskanje Službenog lista Republike Hrvatske, službenih i drugih obrazaca te </item>
      <item>Porezna uprava Split</item>
      <item>Jasmin Avdagić</item>
      <item>Visoki trgovački sud Republike Hrvatske</item>
      <item>Damir Zagoršćak</item>
      <item>Centar za restrukturiranje i prodaju</item>
      <item>Miranda Budiša</item>
      <item>Alen Dumanić</item>
      <item>Odvjetnički ured Avdagić</item>
      <item>Porezna uprava Vukovar</item>
      <item>Nada Lović</item>
      <item>OPĆINSKI SUD DRNIŠ</item>
      <item>Ivica Crnogaća</item>
      <item>GRAD KAŠTELA</item>
      <item>JADRANSKO OSIGURANJE dioničko društvo</item>
      <item>Lukrecija Benković Duboković</item>
      <item>REDOX  j.d.o.o. za usluge</item>
      <item>Porezna uprava Rijeka</item>
      <item>Centar za restrukturiranje i prodaju</item>
      <item>Marija Brčić</item>
      <item>Mirjana Katunarić - Matković, odvjetnica</item>
    </derivirana_varijabla>
  </DomainObject.Predmet.SudioniciListNaziv>
  <DomainObject.Predmet.SudioniciListAdressOIB>
    <izvorni_sadrzaj>
      <item>DALMACIJAVINO d.d. za proizvodnju i promet alkoholnih i bezalkoholnih pića "u stečaju", OIB 07837847925, Obala kneza Domagoja 15,21000 Split</item>
      <item>Carinska uprava, OIB 18683136487, Zrinsko Frankopanska 60,21000 Split</item>
      <item>Općinski sud u Starom Gradu - ZK odjel, Ulica Novo Riva 3,21460 Stari Grad</item>
      <item>REPUBLIKA HRVATSKA, OIB 18683136487</item>
      <item>Vetropack Straža tvornica stakla d.d. Hum na Sutli, OIB 74210066591, Hum na Sutli, Hum na Sutli 203,Hum Na Sutli</item>
      <item>CAPRICORNO, društvo s ograničenom odgovornošću za trgovinu, OIB 09517317411, Hercegovačka 57/A,Split</item>
      <item>PELJEŠKI VRHOVI, POLJOPRIVREDNA ZADRUGA, OIB 49398931487, Janjina 68,Janjina</item>
      <item>Toma Šurjak, OIB 66049692921, Sansovića dvori 29,21465 JELSA, DOL</item>
      <item>Jakov Peronja, OIB 07373599239, Jelsa 0,21465 Jelsa</item>
      <item>TIGAR d.o.o. za usluge, OIB 65051360088, Put Supavla 1,Split</item>
      <item>POREZNA UPRAVA Područni ured Split, OIB 18683136487, Trg dr. Franje Tuđmana 4,21000 Split</item>
      <item>BURA I TRAMUNTANA d.o.o. za trgovinu i usluge, OIB 78359961331, Don Frane Bulića 205,Solin</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IREKS AROMA društvo s ograničenom odgovornošću, OIB 36709757659, Radnička Cesta 37,10000 Zagreb</item>
      <item>Marin Mileteta, odvjetnik, OIB 37476644793, Gorjanska 26,10000 Zagreb</item>
      <item>HEP - Opskrba d.o.o. za opskrbu potrošača električnom, toplinskom energijom i plinom, OIB 63073332379, Ulica grada Vukovara 37,10000 Zagreb</item>
      <item>ING-ATEST d.o.o. za trgovinu i usluge, OIB 21777333810, Hrvatske mornarice 1/a,Split</item>
      <item>LUKA dioničko društvo, OIB 34440814040, Kopilica 47 B,Split</item>
      <item>Hrvatske vode, pravna osoba za upravljanje vodama, OIB 28921383001, Grada Vukovara 220,10000 Zagreb</item>
      <item>MANTIS, d.o.o. za trgovinu i usluge, OIB 41274793973, Varaždinska 51,Split</item>
      <item>NARODNI TRGOVAČKI LANAC d.o.o. za trgovinu i usluge, OIB 78344221376, Soblinec, Soblinečka 55,Sesvete</item>
      <item>BASLER OSIGURANJE ZAGREB dioničko društvo za osiguranje, OIB 59706054982, Radnička cesta 37/b,10000 Zagreb</item>
      <item>Vinko Paina, OIB 51203688235, Malo selo,21460 Stari Grad</item>
      <item>TRANSADRIA, međunarodna špedicija d. d. u stečaju, OIB 47965841018, Riva Boduli 1,Rijeka</item>
      <item>RAD, d.o.o. za vodoopskrbu i ostale komunalne djelatnosti, OIB 71304592430, Ul.Stjepana Radića 69,Drniš</item>
      <item>Hrvatska radiotelevizija, OIB 68419124305, Prisavlje 3,10000 Zagreb</item>
      <item>ZAGREBAČKI HOLDING, društvo s ograničenom odgovornošću za javni prijevoz, opskrbu vodom, održavanje čistoće, putnička a, OIB 85584865987, Ulica grada Vukovara 41,10000 Zagreb</item>
      <item>BRODOMERKUR trgovina i usluge, dioničko društvo, OIB 33956120458, Poljička Cesta 35,Split</item>
      <item>NASTAVNI ZAVOD ZA JAVNO ZDRAVSTVO SPLITSKO-DALMATINSKE ŽUPANIJE, OIB 54948902275, Vukovarska Ulica 46,Split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HEP-Operator distribucijskog sustava d.o.o. za distribuciju i opskrbu električne energije ELEKTRA ŠIBENI, OIB 46830600751, Ulica grada Vukovara 37,10000 Zagreb</item>
      <item>Ivica Bašić, OIB 14595893401, Vukovarska 170,21000 Split</item>
      <item>OTIS DIZALA, društvo s ograničenom odgovornošću za proizvodnju, montažu, remont i održavanje dizala, OIB 76080865307, Prilaz Vladislava Brajkovića 15,10000 Zagreb</item>
      <item>Tedi-Tadija Maroević, OIB 75901351091, Out Rudine 4,21460 Stari Grad</item>
      <item>Ivo Družević, OIB 59608054089, Družević Dvor 20,21460 Stari Grad, Dol</item>
      <item>Jakica Lupi, OIB 73236308888, Vrbanj 0,21462 Vrbanj</item>
      <item>Antun Pavičić, OIB 65866256737, Pavičića dvor 13,21460 Stari Grad, Dol</item>
      <item>Cvjetko Matković, OIB 10443683019, Matije Ivanića 0,21460 Stari Grad</item>
      <item>Ivo Roić, OIB 73872839985, Zbora Narodne garde 2,21460 Stari Grad</item>
      <item>Joza Bratanić, OIB 08011374888, Vrbanj 0,21462 Vrbanj</item>
      <item>Mara Jukić, OIB 37710339746, Čavoglave bb,22322 Ružić</item>
      <item>Juraj Pavičić, OIB 09529542053, Ceratorij 0,21462 Vrbanj</item>
      <item>Fabijan Roić, OIB 55646544786, Domobranska 26,21460 Stari Grad</item>
      <item>Josip Kovačević, OIB 24407104693, M.Ivanića 26,21460 Stari Grad</item>
      <item>Marinko Dužević, OIB 12242231071, Dol  0,21460 Stari Grad, Dol</item>
      <item>Pero Dulčić Sušak, OIB 55533277123, Malo Selo 63,21460 Stari Grad</item>
      <item>Mihovil-Mile Pavičić, OIB 24835949834, Vrbanj 0,21462 Vrbanj</item>
      <item>Nikša Dužević, OIB 66241675982, Dol 0,21460 Dol</item>
      <item>Katica Kovačević, OIB 33120980772, Dol 0,21460 Dol</item>
      <item>Vjekoslav Radonić, OIB 33204721839, Dol 0,21460 Dol</item>
      <item>Ivan Tadić, OIB 00384008152, Vagonj 32,21460 Stari Grad</item>
      <item>GASTRO GRUPA d.o.o. za trgovinu i usluge, OIB 39228456312, Grada Vukovara 271,10000 Zagreb</item>
      <item>Duško Pavičić Ivelja, OIB 25982798589, Bassina 0,21462 Vrbanj</item>
      <item>Margarita Radonić, OIB 28025722533, Dol 0,21460 Dol</item>
      <item>Ivan Tadić Šilo, OIB 70114227603, Stari Grad 0,21460 Stari Grad</item>
      <item>Louis Petrić, OIB 16074465250, Srinjo kola 2,21460 Stari Grad</item>
      <item>Margarita Marica Stančić, OIB 08101100980, Kod Sv. Petra 0,21460 Stari Grad</item>
      <item>Matko Carić, OIB 35189247498, Dol 0,21460 Dol</item>
      <item>Vinko Lupi, OIB 35451219902, Sv. Magdalene 7,21460 Stari Grad</item>
      <item>Tomi Moscatello, OIB 28508820612, Dol,21460 Dol</item>
      <item>AUTO HRVATSKA dioničko društvo, OIB 32709834358, Dubrovačka Ulica 1,Split</item>
      <item>Milovan Kombura, OIB 30770175855, F. Vrančića 13,21000 Split</item>
      <item>Tadija Moškatelo, OIB 31188799731, B.Kašića 9,21460 Stari Grad</item>
      <item>Dinko Pavičić Tribunol, OIB 99243667034, Žrtava Rata  2,21460 Stari Grad</item>
      <item>Jelisava Pavičić, OIB 83980708087, Vrbanj 0,21462 Vrbanj</item>
      <item>Damir Petrić, OIB 86091667582, Stari Grad 0,21460 Stari Grad</item>
      <item>Tonči Šurjak, OIB 60785268681, Stari Grad 0,21460 Stari Grad</item>
      <item>Ivica Ljubić, OIB 56655610557, Stari Grad 0,21460 Stari Grad</item>
      <item>Ivica Pavičić, OIB 72332556277, Vrbanj 0,21462 Vrbanj</item>
      <item>Nikola Vodanović, OIB 74845370223, Vrbanj 0,21462 Vrbanj</item>
      <item>Marinko Sanseović, OIB 45513941394, Dol 0,21460 Dol</item>
      <item>Mijo Mili Pavičić, OIB 88915921313, Vrbanj 0,21460 Vrbanj</item>
      <item>Ivan Tadić, OIB 70114227603, Stari Grad 0,21460 Stari Grad</item>
      <item>Vinko Maroević, OIB 76848533915, Stari Grad,21460 Stari Grad</item>
      <item>Nikola Haladić, OIB 44890767273, Stari Grad 0,21460 Stari Grad</item>
      <item>Marija Vodanović, OIB 55757464937, Stari Grad 0,21460 Stari Grad</item>
      <item>Ivan Buratović, OIB 47859397279, Vrbanj 13,21462 Vrbanj</item>
      <item>JADRANSKO OSIGURANJE d.d., OIB 94472454976, Listopadska 2,10000 Zagreb</item>
      <item>Jakov Fredotović, OIB 46839149373, Vrbanj 297,21462 Vrbanj</item>
      <item>Miljenko Srhoj, OIB 83488729434, Krešimirova 5,21460 Stari Grad</item>
      <item>Cvjetko Buratović, OIB 68271062216, Put Križa 4,21460 Stari Grad</item>
      <item>Luka Šurjak, OIB 94878152360, Dol 0,21460 Dol</item>
      <item>Nikola Buratović, OIB 83296807791, Vrbanj 0,21462 Vrbanj</item>
      <item>Tonko Maroević, OIB 09539101243, Šiberija 6,21460 Stari Grad</item>
      <item>Ivan Miloš Mile, OIB 62291039145, Dol 0,21460 Dol</item>
      <item>Nikola Buratović, OIB 63461897206, Vrbanj 0,21462 Vrbanj</item>
      <item>Pavao Čubre, OIB 53903728630, Vrbanj 0,21462 Vrbanj</item>
      <item>CITY EX d.o.o. za prijenos poslovne dokumentacije, OIB 99406899243, Donje Svetice 40,10 000 Zagreb</item>
      <item>Luka Franetović, OIB 70961784599, C. Škarpe 17,21460 Stari Grad</item>
      <item>Nikola Stipišić, OIB 40730811746, Vrbanj 0,21462 Vrbanj</item>
      <item>Janez Jelušić, OIB 53424861114, Sv. Petra 0,21460 Stari Grad</item>
      <item>Nikola Sansević, OIB 77925554696, Dol 0,21460 Stari Grad</item>
      <item>Ivo Pavičić, OIB 10571584537, Dol 0,21460 Dol</item>
      <item>Prošper Moškatelo, OIB 30735770287, Dol 0,21460 Dol</item>
      <item>Dinko Račić, OIB 02437704848, Vrbanj 173,21462 Vrbanj</item>
      <item>Neno Šoljan, OIB 04419572654, Molo Selo 0,21460 Stari Grad</item>
      <item>Hrvatski Telekom d.d., OIB 81793146560, Savska cesta 32,10000 Zagreb</item>
      <item>Luka Stančić, OIB 91475365556, Stančića dvor 0,21460 Dol</item>
      <item>Ivan Moškatelo, OIB 16048013538, Ploča 29,21460 Dol</item>
      <item>Vjekoslav Bogdanić, OIB 94391191426, J.B.Jelačića 9,21460 Stari Grad</item>
      <item>Nikola Šimunović, OIB 24630749503, K. Zvonimira 35,21460 Stari Grad</item>
      <item>Petro Šoljan, OIB 76350894229, Donja kola 0,21460 Stari Grad</item>
      <item>Mirko Radonić, OIB 28025722533, Pod jugo 19,21460 Dol</item>
      <item>Juraj Dužević, OIB 99909425440, Radošića dvor 4,21460 Dol</item>
      <item>Antun Sansević, OIB 80183811492, Sansevića dvor 43,21460 Dol</item>
      <item>Ruža Roić, OIB 27524265061, Pod jugo 10,21460 Dol</item>
      <item>CODEX SORTIUM društvo s ograničenom odgovornošću za pružanje kompleksnih konzalting usluga, OIB 83918065246, Ivana Šibla 9,10000 Zagreb</item>
      <item>Matilda Buratović, OIB 24198956638, Vrbanj 0,21462 Vrbanj</item>
      <item>Jakov Tresić, OIB 60663993622, Vrbanj 0,21462 Vrbanj</item>
      <item>Antun Vodanović Stariji, OIB 43563335947, Vrbanj  0,21460 Vrbanj</item>
      <item>Dražica Matković Ljubo, OIB 38484140872, Vrbanj 0,21462 Vrbanj</item>
      <item>SUNCE osiguranje d.d., OIB 12012147571, Trnjanska cesta 108,10000 Zagreb</item>
      <item>Juraj Moškatelo Stariji, OIB 12577877147, Ploča 27,21460 Stari Grad</item>
      <item>Ivo Bojanić, OIB 00897882683, Šiberija 19,21460 Stari Grad</item>
      <item>Vinko Moškatelo, OIB 57771107058, Ploča 23,21460 Dol</item>
      <item>Rade Čavić, OIB 74420229729, Malo Selo 0,21460 Stari Grad</item>
      <item>Cvjetko Miličić, OIB 44230808110, T. Buzolića 8,21450 Hvar</item>
      <item>Mila Franetović Dužević, OIB 02539671010, Vrankovića dvor 5,21460 Stari Grad</item>
      <item>Juraj Tomi Moškatelo, OIB 80968217347, Ploča 2,21460 Dol</item>
      <item>Meri Petrić, OIB 49953370209, Stari Grad 0,21460 Stari Grad</item>
      <item>Jure Moškatelo, OIB 82967525191, Ploča 2,21460 Dol</item>
      <item>Damir Šurjak, OIB 27457530614, Šurokovića dvor 5,21460 Dol</item>
      <item>Nikša Moškatelo, OIB 98307576243, Ploča 4,21460 Dol</item>
      <item>Ivo Šurjak, OIB 90776404563, Ostravska 8,21000 Split</item>
      <item>Marija Trbuhović, OIB 38712300010, Vrbanj 0,21462 Vrbanj</item>
      <item>Ivo Račić Kapetanić, OIB 70008404713, Vrbanj 0,21462 Vrbanj</item>
      <item>Stjepan Jerković, OIB 25876380285, Zastražišće 0,21466 Zastražišće</item>
      <item>Fabijan Kunčić, OIB 51005536058, Dol 0,21460 Dol</item>
      <item>File Vranković, OIB 44132340384, Dol 0,21460 Dol</item>
      <item>Luka Moškatelo, OIB 37611216898, Dol 0,21460 Dol</item>
      <item>Ljubica Stipišić, OIB 53136752678, Vrbanj 0,21462 Vrbanj</item>
      <item>ČISTOĆA d.o.o. za komunalnu djelatnost, održavanje čistoće i odlaganje komunalnog otpada, OIB 16912997621, Put od Republike 14,Dubrovnik</item>
      <item>Jakov Račić, OIB 31621777587, Vrbanj 302 A,21462 Vrbanj</item>
      <item>Lenka Roić, OIB 57371012596, Dol,21460 Dol</item>
      <item>Margarita Stančić, OIB 77283348907, Dol 0,21460 Dol</item>
      <item>Mili Razović, OIB 03291272208, Vinkovačka 51,21000 Split</item>
      <item>Fabijan Dužević, OIB 65516171063, Domobranska 31,21460 Stari Grad</item>
      <item>Tonko Ivčević Bakulić, OIB 62293366608, Šiberija 29,21460 Stari Grad</item>
      <item>Vinko Palaversić, OIB 66878442541, Jelsa,21465 Jelsa</item>
      <item>Boris Borović, OIB 51193036454, Poljica,21466 Poljica</item>
      <item>HRVATSKA IZVJEŠTAJNA NOVINSKA AGENCIJA, OIB 41387373932, Marulićev trg 16,10000 Zagreb</item>
      <item>Lucija Milatić-Bričolić, OIB 72454967005, Svirče 0,21462 Svirče</item>
      <item>Kata Duboković, OIB 93006547119, Pitve bb,21465 Pitve</item>
      <item>Dušan Salamunić, OIB 67690387290, Račić bb,21465 Jelsa</item>
      <item>Niko Salamunić, OIB 76231208532, Jelsa bb,21465 Jelsa</item>
      <item>Josip Crnčić, OIB 78272535399, Pitve 0,21465 Pitve</item>
      <item>Ante Mihojević, OIB 08852465695, Vrboska,21463 Vrboska</item>
      <item>Tonči Gurdulić, OIB 88962507191, Jelsa 0,21465 Jelsa</item>
      <item>Marko Huljić, OIB 99873701212, Račić 860,21465 Jelsa</item>
      <item>TEXT-PAPIR d.o.o. za trgovinu i usluge, OIB 45878059290, Stinice 12,Split</item>
      <item>Vjeko Jakas, OIB 99530955280, Zvala bb,21465 Zavala</item>
      <item>Nikola Grgičević, OIB 72806517394, Vrisnik 0,21465 Vrisnik</item>
      <item>Ante Tonči Drinković, OIB 92836065068, Bonski Dolac,21465 Jelsa</item>
      <item>Boris Rubinić, OIB 69242251733, V rbanj  0,21462 Vrbanj</item>
      <item>Boris Carić, OIB 46466426123, Ivan Dolac 0,21465 Ivan Dolac, Jelsa</item>
      <item>Jakša Radonić, OIB 11727504421, Jelsa 0,21465 Jelsa</item>
      <item>Juraj Šperka, OIB 79176257167, Zastražišće 0,21466 Zastražišće</item>
      <item>Stjepan Hujo Huljić, OIB 06947019866, Vrsina bb,21465 Jelsa</item>
      <item>Đuro Caratan, OIB 81898965125, Zavala 0,21465 Zavala</item>
      <item>Prošperino Milevčić, OIB 45533211549, Jelsa 0,21465 Jelsa</item>
      <item>Stjepan Tomislav Huljić, OIB 97499130016, Lučica bb,21465 Jelsa</item>
      <item>Blaženko Jakas, OIB 38730295070, Zavala 0,21465 Zavala</item>
      <item>Marko Buratović, OIB 96637597848, Svirče 0,21462 Svirče</item>
      <item>Pavo Bunčuga, OIB 76824484181, Banski Dolac bb,21465 Jelsa</item>
      <item>Ivan Makjanić, OIB 86091321106, Svirče 0,21462 Svirče</item>
      <item>Antun Lučić, OIB 23239072373, Poljica,21466 Poljica</item>
      <item>Cvjetka Cvita Milevčić, OIB 75708915913, Jelsa 0,21465 Jelsa</item>
      <item>Braco Jakas, OIB 76920975322, Zavala 136,21465 Zavala</item>
      <item>SLOBODNA DALMACIJA izdavačka i tiskarska djelatnost, dioničko društvo, OIB 35075764438, Ulica Hrvatske Mornarice 4,Split</item>
      <item>Marinko Radonić, OIB 89514038279, Pitve 72,21465 Pitve</item>
      <item>Marin Parun Barbić, OIB 39599282196, Pitve 0,21465 Pitve</item>
      <item>Antun Gurdulić, OIB 55215862622, Vrsina bb,21465 Jelsa</item>
      <item>Asija Bojanić, OIB 14798986072, Burkovo,21465 Jelsa</item>
      <item>Ante Rubinić, OIB 15201258693, Vrsina  307,21465 Jelsa</item>
      <item>Mate Antičević, OIB 55268785640, Zavala 0,21465 Zavala</item>
      <item>Jakov Radonić, OIB 93729454627, Jelsa bb,21465 Jelsa</item>
      <item>ČISTOĆA društvo s ograničenom odgovornošću za obavljanje komunalnih djelatnosti održavanja čistoće i odlaganja komunaln, OIB 38812451417, Put Plokita 81,Split</item>
      <item>Josip Franičević, OIB 43547284113, Burkovo bb,21465 Jelsa</item>
      <item>Jurko Lučić, OIB 16439489089, Vrboska 0,21463 Vrboska</item>
      <item>Dražica Vicenca Matković, OIB 67149132840, Vrbanj 117,21462 Vrbanj</item>
      <item>Slobodan Radičić, OIB 46777889915, Pitve bb,21465 Pitve</item>
      <item>Milivoj Vidas vl. Servisa instrumenata, mjerne i regulacione opreme, OIB 56342789123, Starčevićeva 26,21000 Split</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Nenad Ševo, OIB 88234857624, Teiljska 1,21000 Split</item>
      <item>Meri Stipinović, OIB 64965084141, Sukoišanska 25,21000 Split</item>
      <item>Fond za zaštitu okoliša i energetsku učinkovitost, OIB 85828625994, Ksaver 208,10000 Zagreb</item>
      <item>OPĆINA JELSA Jedinstveni upravni odjel, OIB 94187441810, Riba bb,21465 Jelsa</item>
      <item>Zlatko Balić, OIB 07837847925, Obala kneza Domagoja 15,21204 Dugopolje</item>
      <item>Galić Ante, OIB 90017639391, Odeska 16,21000 Split</item>
      <item>Dean Prelević, odvjetnik, OIB 10098946497, Gundulićeva 22,21000 Split</item>
      <item>Želimir Miletić, OIB 86888847404, Put Kotlara 31,23000 Zadar</item>
      <item>Luči Roić, OIB 24743587539, Pavičića dvor 7,21460 Dol</item>
      <item>AUTOKUĆA BOSNIĆ d.o.o. za trgovinu, servis i remont, OIB 62890333516, Rakite 27,Žrnovnica</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TISKARA MALENICA d.o.o., OIB 21268596817, 113. Šibenske brigade HV-a 193,Šibenik</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Vedran Nevešćanin, OIB 34969575575, Smiljanićeva 2,21000 Split</item>
      <item>Marija Pjevac, OIB 82096480140, Omiška 18,21000 Split</item>
      <item>Nada Akrap, OIB 50608806627, Put Sirobuje 37,21000 Split</item>
      <item>Jasminka Antunović, OIB 74697035343, Ulica Luke Botića 24,21210 Solin</item>
      <item>Ivan Marijan, OIB 35721802898, Strossmayerovo šetalište bb,21465 JELSA, Otok Hvar</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HEP-Operator distribucijskog sustava d.o.o. za distribuciju i opskrbu električne energije, OIB 46830600751, Ulica grada Vukovara 37,10000 Zagreb</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Rikard Pavlović, OIB 16829467929, Gundulićeva 26,21000 Split</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LUČKA UPRAVA SPLIT, OIB 06992092556, Gat Sv. Duje 1,Split</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PLOVPUT trgovačko društvo s ograničenom odgovornošću za održavanje pomorskih plovnih putova i radijske službe, OIB 14480721492, Obala Lazareta 1,Split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Regionalna veletržnica Benkovac dioničko društvo za trgovinu i usluge "u stečaju", OIB 16205687638, Benkovačke bojne 17,Benkovac</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MESSER CROATIA PLIN Poduzeće za proizvodnju i prodaju tehničkih plinova d.o.o., OIB 32179081874, Industrijska 1,Zaprešić</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TINA ALATI društvo s ograničenom odgovorošću za trgovinu i usluge, OIB 72232886006, Trg Francuske Repub. 14,10000 Zagreb</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ZAVOD ZA JAVNO ZDRAVSTVO DR. ANDRIJA ŠTAMPAR, OIB 33392005961, Mirogojska Cesta 16,10000 Zagreb</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Zagrebačka burza d.d., OIB 84368186611, Ivana Lučića 2a/22,10000 Zagreb</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METRONET TELEKOMUNIKACIJE d.d. za telekomunikacijske usluge, OIB 23269006802, Ulica Grada Vukovara 269/d,10000 Zagreb</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RELAX, d.o.o. za proizvodnju i trgovinu, OIB 24543050439, Tijardovićeva 4/II,Split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MINISTARSTVO GOSPODARSTVA, RAVNETELJSTVO ZA ROBNE ZALIHE, OIB 22413472900, Ul.Grada Vukovara 78/VI,10000 Zagreb</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PUĆO d.o.o. za trgovinu, ugostiteljstvo i cestovni prijevoz, OIB 33417474295, Puće 2,Ružić</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ITEM, d.o.o. informatičke usluge, OIB 71527463594, Put Supavla 39,Split</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ŠKARE TRADE, d.o.o. za trgovinu i ugostiteljstvo, OIB 88448992592, Sarajevska Ulica 64,Split</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CROATIA osiguranje d.d. FILIJALA SPLIT, OIB 26187994862, Miramarska 22,10000 Zagreb</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MIRJANA BARIĆ, OIB 91861480870, D.Farlatija 92,23000 Zadar</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MILENKO BUŠLJETA, OIB 63433937940, P. Bonifacije 30,23000 Zadar</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MILICA UGARKOVIĆ, OIB 03462724779, 23000 Zadar</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SREDIŠNJE KLIRINŠKO DEPOZITARNO DRUŠTVO, dioničko društvo, OIB 64406809162, Heinzelova 62/a,10000 Zagreb</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Agencija za upravljanje državnom imovinom, OIB 75666130770, Ivana Lučića 6,10000 Zagreb</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COMENG, društvo s ograničenom odgovornošću za informatički inženjering, OIB 42122172362, A. Starčevića 11,Solin</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FABIJAN PERONJA, OIB 19033633778, Banski dolac bb,21465 Jelsa</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HP - Hrvatska pošta d.d., OIB 87311810356, Jurišićeva 13,10000 Zagreb</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GRAFOPLEX, društvo s ograničenom odgovornošću, za trgovinu i usluge, OIB 71142152777, Hektorovićeva 47,Split</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AMEROPA AG, OIB 38272342702, Rebgasse 108,BINNINGEN</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HEP-Operator distribucijskog sustava d.o.o. za distribuciju i opskrbu električne energije, OIB 46830600751, Ulica grada Vukovara 37,10000 Zagreb</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Financijska agencija, OIB 85821130368, Vrtni put 3,10000 Zagreb</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NIKOLA LACMANOVIĆ, OIB 50670282682, Sukoišanska 19,21000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VODOVOD I KANALIZACIJA, društvo s ograničenom odgovornošću za vodoopskrbu, odvodnju i pročišćavanje otpadnih voda, OIB 56826138353, Biokovska 3,Split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JELKOM, društvo s ograničenom odgovornošću za komunalnu djelatnost, OIB 92345732468, Vrboska</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DALMACIJAVINO d.d. za proizvodnju i promet alkoholnih i bezalkoholnih pića "u stečaju", OIB 07837847925, Obala kneza Domagoja 15,Split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EUROLEASING d.o.o., OIB 48922277230, Remetinečka cesta 98,10000 Zagreb</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Rino Barbić, odvjetnik, OIB 04402974520, Vrsina 0,21465 Jelsa</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HVARSKI VODOVOD d.o.o., OIB 96577868636, Radičina 0,21465 Jelsa</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IVAN MILAT, OIB 89865160390, Ulica br. 7,20271 BLATO NA KORČULI</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DIONOVA - DIONA d.o.o., OIB 41112127430, Donje Svetice 127,10000 Zagreb</item>
      <item>TEHNOPLAST d.o.o. za građevinarstvo, trgovinu, ugostiteljstvo, turizam i uslužne djelatnosti, OIB 70676517267, Ulica Slobode 5,21000 Split</item>
      <item>VIPnet, društvo s ograničenom odgovornošću za usluge javnih telekomunikacija, OIB 29524210204, Vrtni put 1,10000 Zagreb</item>
      <item>BILIĆ-ERIĆ d.o.o. za privatnu zaštitu, OIB 68580128211, Ljudevita Posavskog 3, Trgovački centar Millennijum,Sesvete</item>
      <item>GRAD DRNIŠ, OIB 38309740312, Trg kralja Tomislava 1,22320 Drniš</item>
      <item>DALMACIJAVINO - ZAGREB društvo sograničenom odgovornošću za trgovinu, ugostiteljstvo i prijevoz, OIB 93269876765, Gajeva 26,10000 Zagreb</item>
      <item>Blaženka Mihanović, OIB 68180763414, Radičinka 12,21311 Žrnovnica</item>
      <item>Marko Ramljak, Prilaz Gjure Deželića 57,10000 Zagreb</item>
      <item>Ljiljana Dadić, OIB 34453706637, Jurja Plančića 8,21000 Split</item>
      <item>ŽUPANIJSKO DRŽAVNO ODVJETNIŠTVO U SPLITU, OIB 70793241859, Gundulićeva 29,21000 Split</item>
      <item>Mario Tomić, OIB 12822553870, Ulica Svetega Križica 26,21450 Hvar</item>
      <item>OPĆINSKI SUD U KNINU Posbeni zemljišnoknjižni odjel sa sjedištem u Drnišu, OIB 41941343564, Trg kralja Tomislava 2,22320 Drniš</item>
      <item>Hrvatski fond za privatizaciju, I. Lučića 6-8,10000 Zagreb</item>
      <item>Financijska agencija, OIB 85821130368, Vrtni put 3,10000 Zagreb</item>
      <item>Marija Davidović, Listešići 11,21231 Klis</item>
      <item>ADRIACINK d.d. za pocinčavanje, lijevanje i izradu čeličnih konstrukcija, OIB 29615199749, Stinice 12,Split</item>
      <item>Jurka Penić, OIB 45519634047, ULICA MATE RADELJKOVIĆA 7 (ranije: KAŠTEL ŠTAFILIĆ, PUT RESNIKA, 0),21217 Kaštel Štafilić</item>
      <item>Igor Radelić, Kornatska 1,10000 Zagreb</item>
      <item>Jere Brkan, Vukovarska 127,21000 Split</item>
      <item>Trgovački sud Split Računovodstvo, OIB 30842297926, Sukoišanska 6,21000 Split</item>
      <item>Viskoki trgovački sud RH, Berislavićeva 11,10000 Zagreb</item>
      <item>Zdravko Bojanić, P. Scutteri 7,21460 STARI GRAD, Otok Hvar</item>
      <item>Andrija Klarić, OIB 18697161464, Hruševečka Ulica 3,10000 Zagreb</item>
      <item>Tomislav Krka, Starčevićeva 13,Split</item>
      <item>Cvjetana Srbljin, OIB 66904421085, Rendićeva 7,21000 Split</item>
      <item>Zajednički odvjetički ured Vinko Ljubičić, Željko Vrdoljak, Sukoišanska 4,21000 Split</item>
      <item>DRŽAVNI ZAVOD ZA INTELEKTUALNO VLASNIŠTVO, OIB 89755384389, Ulica Grada Vukovara 78,10000 Zagreb</item>
      <item>Ivan Bilota dipl.ing.građ., OIB 56287080453, Ulica Hrvatskih Žrtava 130,21220 Seget Donji</item>
      <item>OŠTRC d.o.o., OIB 74171273839, Dežmanova 5,10000 Zagreb</item>
      <item>Grgić &amp; Partneri odvjetničko društvo j.t.d., OIB 16457179668, Ulica grada Vukovara 282,10000 Zagreb</item>
      <item>Perica Mitrović, OIB 29538074286, Bjelolasička 23,31000 Osijek</item>
      <item>Alessandra Šimeta, OIB 12919457160, Via Motta 34,6906 Lugano</item>
      <item>Mile Jerković, OIB 47281082801, Pujanke 71,21000 Split</item>
      <item>Ivo Staničić, I. Gundulića  16 A,21000 Split</item>
      <item>Ivan Mišetić, Mihanovićeva 20,10000 Zagreb</item>
      <item>Trgovački sud Split PISARNICA, OIB 30842297926, Sukoišanska 6,21000 Split</item>
      <item>MAĐARIĆ &amp; LUI - odvjetničko društvo d.o.o., OIB 27355904472, Ilica 191F,10000 Zagreb</item>
      <item>GRAD SPLIT, OBALAK.BRANIMIRA 14,21000 Split</item>
      <item>Zoran Iviš, Put Supavla 1/I,21000 Split</item>
      <item>OPĆINSKI SUD U RIJECI Zemljišno-knjižni odjel, OIB 54566384631, Zadarska 1,51000 Rijeka</item>
      <item>Natalija Mladineo, OIB 62875698528, Viška 24,21000 Split</item>
      <item>MINISTARSTVO PRAVOSUĐA Glavno tajništvo, OIB 26635293339, Ulica grada Vukovara 49,10000 Zagreb</item>
      <item>Odvjetničko društvo Hanžeković &amp; Partneri društvo s ograničenom odgovornošću, OIB 85127306373, Radnička Cesta 22,10000 Zagreb</item>
      <item>SOCIETE GENERALE-SPLITSKA BANKA dioničko društvo, OIB 69326397242, Ruđera Boškovića 16,Split</item>
      <item>KRUNO PERONJA, Domovinskog rata 29 b/V,21000 Split</item>
      <item>Porezna uprava Ispostava Hvar, OIB 18683136487, Fabrika bb,21450 Hvar</item>
      <item>Odvjetničko društvo GLAMUZINA &amp; GROŠETA, OIB 69402757072, Krajiška 27,10000 Zagreb</item>
      <item>BILOTA INŽENJERING d.o.o. za gradnju i turizam, OIB 56075169776, Hrvatskih žrtava 130,Seget Donji</item>
      <item>Antonio Zujić, Arnoldova 4,10000 Zagreb</item>
      <item>Jadranko Vidović, OIB 59002364613, Mažuranićevo šetalište 55,21000 Split</item>
      <item>Odvjetničko društvo Stanić i partneri j.t.d., Riva 4,51000 Rijeka</item>
      <item>Uprava za zaštitu kulturne baštine konzervatorski odjel Trogir, Gradska 4,Trogir</item>
      <item>DARKO VARNICA, F.Tuđmana 632,21214 Kaštel Kambelovac</item>
      <item>Županijsko državno odvjetništvo u Splitu Građansko upravni odjel, OIB 70793241859, Gundulićeva 29 a,21000 Split</item>
      <item>MARKOVIĆ &amp; PLIŠO odvjetničko društvo d.o.o., OIB 82282572283, Ilica 1A,10000 Zagreb</item>
      <item>Jelena Kalinić, Raosa Ivana 15,21000 Split</item>
      <item>Ivan Matković, Jurja Šižgorića 20,21000 Split</item>
      <item>Anđa Šolić, OIB 19915712920, Držićeva 15,21210 Solin</item>
      <item>Slavica Čupić, Bihačka 2 A/IV,21000 Split</item>
      <item>Agencija za osiguranje radničkih potraživanja u slučaju stečaja poslodavca, OIB 04323472109, Frankopanska 11,10000 Zagreb</item>
      <item>Odvjetničko društvo Hanžeković &amp; Partneri društvo s ograničenom odgovornošću, OIB 85127306373, Radnička Cesta 22,10000 Zagreb</item>
      <item>OPĆINSKI SUD U OSIJEKU, OIB 38625793303, Europska avenija 7,31000 Osijek</item>
      <item>OPĆINSKI SUD U SPLITU, OIB 61980608934, Dračevac, Bivša Vojarna Sveti Križ,21000 Split</item>
      <item>PAVIŠA MAROVIĆ, Bosanska 11/III,21000 Split</item>
      <item>Hilda Aljinović, OIB 29776220525, I. Paštrića Poljičanina 18,21311 Podstrana</item>
      <item>VONČINA GRUBIŠIĆ LOVIĆ LALIĆ, Preradovićeva 13,10000 Zagreb</item>
      <item>OPĆINSKI SUD VUKOVAR Zemljišno knjižni odjel, OIB 69370038985, Županijska ulica br. 31,32000 Vukovar</item>
      <item>HRVOJE LUI, Ilica 191 F,10000 Zagreb</item>
      <item>Općinski sud u Splitu Zemljišno knjižni odjel Kaštel Lukšić, OIB 61980608934, Obala kralja Tomislava 2,21214 Kaštel Lukšić</item>
      <item>Antonia Selak, Gorjanska 26/III,10000 Zagreb</item>
      <item>Trgovački sud Split, OVRŠNI ODJEL, Sukoišanska 6,21000 Split</item>
      <item>Dr. Silvio Ćurin, OIB 42669674962, Domovinskog rata 27/I,21000 Split</item>
      <item>Vinka Batalić, OIB 93618932042, Kukuljevićeva 3,21000 Split</item>
      <item>Borko Bebić, Kneza Višeslava 16,21000 Split</item>
      <item>Posebni zemljišno knjižni odjel Općinskog suda u Kninu sa sjedištem u Drnišu, OIB 41941343564, Trg kralja Tomislava 2,22320 Drniš</item>
      <item>MIRJANA KATUNARIĆ MATKOVIĆ, Matoševa 24,21000 Split</item>
      <item>Porezna uprava Velika Gorica, OIB 18683136487, Trg kralja Tomislava 34,10410 Velika Gorica</item>
      <item>Odvjetničko društvo  Dragičević i partneri d.o.o., Palmotićeva 60,10000 Zagreb</item>
      <item>Trgovački sud Split OGLASNA PLOČA, Sukoišanska 6,21000 Split</item>
      <item>Jadranka Jurjević, OIB 81391207997, Hercegovačka 30,21000 Split</item>
      <item>Ivica Nalis, OIB 03828238106, Ulica Zrinjskih I Frankopana 15,20350 Metković</item>
      <item>ŽUPANIJSKO DRŽAVNO ODVJETNIŠTVO, OIB 70793241859, Gundulićeva 29 a,21000 Split</item>
      <item>Ines Jurašin, Gundulićeva 26,21000 Split</item>
      <item>Vinko Radovani, Hrvatske mornarice 1 J,21000 Split</item>
      <item>OPĆINSKI SUD ZADAR Zemljišno knjižni odjel, Borelli 9,23 000 Zadar</item>
      <item>Jerko Dugeč, OIB 57017761001, Marina Getaldića 31,21000 Split</item>
      <item>Tamara Kranjec Malenica, Predovečka 11,10000 Zagreb</item>
      <item>Općinski sud u Zadru, Zemljišno knjižni odjel, OIB 78866932443, Borelli 9,23000 Zadar</item>
      <item>DORIS KOŠTA, OIB 50670282682, Ulica Domovinskog rata 21,21000 Split</item>
      <item>Porezna uprava Zadar, OIB 18683136487, Ante Starčevića 9,23000 Zadar</item>
      <item>Marina Tončić-Bota, Nikole Tesle 3/II,10000 Zagreb</item>
      <item>TRGOVAČKI SUD ZADAR Stalna služba u Šibeniku, OIB 97465301721, Stjepana Radića 81,22000 Šibenik</item>
      <item>JADRANŠPED društvo s ograničenom odgovornošću za špediciju, trgovinu i usluge, OIB 01049951500, Kopilica 47 b,Split</item>
      <item>Mara Dobrota, OIB 21943772484, Trondheimska 9,21000 Split</item>
      <item>Matija Dorić, Švarcova 2,10000 Zagreb</item>
      <item>OPĆINSKI SUD STARI GRAD Zemljišno knjižni odjel, OIB 61980608934, Zbora narodne garde 9,21460 Stari Grad</item>
      <item>ANTE RAJČIĆ, Sukoišanska 23,21000 Split</item>
      <item>Ured državne uprave u Splitsko-dalmatinskoj županiji Ispostava Kaštela, Braće Radić 1,21212 Kaštel Sućurac</item>
      <item>Dijana Britvić, OIB 82319776508, Ćiril Metodova 38,21000 Split</item>
      <item>OPĆINSKI GRAĐANSKI SUD ZAGREB, OIB 01252163117, Ulica grada Vukovara 84,10000 Zagreb</item>
      <item>Toni Vukičević, Gorička 6 a,21000 Split</item>
      <item>Marin Mladar, OIB 17080094552, PLEMENŠČINA 8 (ranije: KAŠTEL SUĆURAC, CESTA KAŠTEL SUĆURAC, 120),21212 Kaštel Sućurac</item>
      <item>Rino Barbić, Vrsina bb,21465 Jelsa</item>
      <item>Agencija za upravljanje državnom imovinom, OIB 75666130770, Ivana Lučića 6,10000 Zagreb</item>
      <item>Rino Barbić, Vrsina bb,21465 Jelsa</item>
      <item>Milan Veić, Istarska 11,21000 Split</item>
      <item>Anđelko Jureško, OIB 77082063693, Radnički dol 23,10000 Zagreb</item>
      <item>Mr.sci.iur. Berigoj Vrsalović, OIB 35894904443, Trg Mihovila Pavlinovića 3,21000 Split</item>
      <item>Fond za zaštitu okoliša i energetsku učinkovitost, Ksaver 208,10000 Zagreb</item>
      <item>Općinski sud Velika Gorica, Zemljišjno knjižni odjel, OIB 32284739479, Trg kralja Tomislava 36,10150 Velika Gorica</item>
      <item>Odvjetničko društvo SURJAN I PARTNERI, odvjetnik Ivan Surjan, Martićeva 10/II,10000 Zagreb</item>
      <item>Porezna uprava Drniš, OIB 18683136487, Kardinala A. Stepinca 4,22320 Drniš</item>
      <item>Zajednički odvjetnički ured VINKO LJUBIČIĆ, ŽELJKO VRDOL, Sukojišanska 4,21000 Split</item>
      <item>Josip Lončarić, Kosirnikova 9,10000 Zagreb</item>
      <item>Mijo Jeličić, OIB 71855290129, Kliška 29,21000 Split</item>
      <item>Financijska agencija REGIONALNI CENTAR SPLIT, OIB 85821130368, Mažuranićevo šetalište 24 b,21000 Split</item>
      <item>Lukica Bucat, OIB 91720486742, Milna 2014,Milna</item>
      <item>Općinski sud u Splitu, Zemljišno knjižni odjel, OIB 61980608934, Gundulićeva  29,21000 Split</item>
      <item>NARODNE NOVINE, dioničko društvo za izdavanje i tiskanje Službenog lista Republike Hrvatske, službenih i drugih obrazaca te , OIB 64546066176, Savski Gaj XIII. put 6,10000 Zagreb</item>
      <item>Porezna uprava Split, OIB 18683136487, Trg dr. Franje Tuđmana 4,21000 Split</item>
      <item>Jasmin Avdagić, Kralja Zvonimira 44,22000 Šibenik</item>
      <item>Visoki trgovački sud Republike Hrvatske, OIB 97349366519, Berislavićeva 11,10000 Zagreb</item>
      <item>Damir Zagoršćak, OIB 30993782023, I. Gundulića 36 b,31000 Osijek</item>
      <item>Centar za restrukturiranje i prodaju, OIB 38083028711, Ivana Lučića 6,10000 Zagreb</item>
      <item>Miranda Budiša, OIB 35557811513, Ulica Kralja Zvonimira 18,22320 Drniš</item>
      <item>Alen Dumanić, OIB 96821083726, Put Skalica 16,21000 Split</item>
      <item>Odvjetnički ured Avdagić, Kralja Zvonimira 44,22000 Šibenik</item>
      <item>Porezna uprava Vukovar, OIB 18683136487, Trg dr. Franje Tuđmana 1,32000 Vukovar</item>
      <item>Nada Lović, OIB 30557474014, Pujanke 1,21000 Split</item>
      <item>OPĆINSKI SUD DRNIŠ, Trg kralja Tomislava 2,22320 Drniš</item>
      <item>Ivica Crnogaća, Kralja Zvonimira 44,22000 Šibenik</item>
      <item>GRAD KAŠTELA, Ulica Braće Radić 1,21212 Kaštel Sućurac</item>
      <item>JADRANSKO OSIGURANJE dioničko društvo, OIB 94472454976, Listopadska 2,10000 Zagreb</item>
      <item>Lukrecija Benković Duboković, OIB 23379427545, Put Firula 19,21000 Split</item>
      <item>REDOX  j.d.o.o. za usluge, OIB 55472425213, Imotska 61,Split</item>
      <item>Porezna uprava Rijeka, OIB 18683136487, Riva 16,51000 Rijeka</item>
      <item>Centar za restrukturiranje i prodaju, OIB 38083028711, Ivana Lučića 6,10000 Zagreb</item>
      <item>Marija Brčić, Put Plokita 3,21000 Split</item>
      <item>Mirjana Katunarić - Matković, odvjetnica, OIB 19345128906, Andrićeva 3,21000 Split</item>
    </izvorni_sadrzaj>
    <derivirana_varijabla naziv="DomainObject.Predmet.SudioniciListAdressOIB_1">
      <item>DALMACIJAVINO d.d. za proizvodnju i promet alkoholnih i bezalkoholnih pića "u stečaju", OIB 07837847925, Obala kneza Domagoja 15,21000 Split</item>
      <item>Carinska uprava, OIB 18683136487, Zrinsko Frankopanska 60,21000 Split</item>
      <item>Općinski sud u Starom Gradu - ZK odjel, Ulica Novo Riva 3,21460 Stari Grad</item>
      <item>REPUBLIKA HRVATSKA, OIB 18683136487</item>
      <item>Vetropack Straža tvornica stakla d.d. Hum na Sutli, OIB 74210066591, Hum na Sutli, Hum na Sutli 203,Hum Na Sutli</item>
      <item>CAPRICORNO, društvo s ograničenom odgovornošću za trgovinu, OIB 09517317411, Hercegovačka 57/A,Split</item>
      <item>PELJEŠKI VRHOVI, POLJOPRIVREDNA ZADRUGA, OIB 49398931487, Janjina 68,Janjina</item>
      <item>Toma Šurjak, OIB 66049692921, Sansovića dvori 29,21465 JELSA, DOL</item>
      <item>Jakov Peronja, OIB 07373599239, Jelsa 0,21465 Jelsa</item>
      <item>TIGAR d.o.o. za usluge, OIB 65051360088, Put Supavla 1,Split</item>
      <item>POREZNA UPRAVA Područni ured Split, OIB 18683136487, Trg dr. Franje Tuđmana 4,21000 Split</item>
      <item>BURA I TRAMUNTANA d.o.o. za trgovinu i usluge, OIB 78359961331, Don Frane Bulića 205,Solin</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IREKS AROMA društvo s ograničenom odgovornošću, OIB 36709757659, Radnička Cesta 37,10000 Zagreb</item>
      <item>Marin Mileteta, odvjetnik, OIB 37476644793, Gorjanska 26,10000 Zagreb</item>
      <item>HEP - Opskrba d.o.o. za opskrbu potrošača električnom, toplinskom energijom i plinom, OIB 63073332379, Ulica grada Vukovara 37,10000 Zagreb</item>
      <item>ING-ATEST d.o.o. za trgovinu i usluge, OIB 21777333810, Hrvatske mornarice 1/a,Split</item>
      <item>LUKA dioničko društvo, OIB 34440814040, Kopilica 47 B,Split</item>
      <item>Hrvatske vode, pravna osoba za upravljanje vodama, OIB 28921383001, Grada Vukovara 220,10000 Zagreb</item>
      <item>MANTIS, d.o.o. za trgovinu i usluge, OIB 41274793973, Varaždinska 51,Split</item>
      <item>NARODNI TRGOVAČKI LANAC d.o.o. za trgovinu i usluge, OIB 78344221376, Soblinec, Soblinečka 55,Sesvete</item>
      <item>BASLER OSIGURANJE ZAGREB dioničko društvo za osiguranje, OIB 59706054982, Radnička cesta 37/b,10000 Zagreb</item>
      <item>Vinko Paina, OIB 51203688235, Malo selo,21460 Stari Grad</item>
      <item>TRANSADRIA, međunarodna špedicija d. d. u stečaju, OIB 47965841018, Riva Boduli 1,Rijeka</item>
      <item>RAD, d.o.o. za vodoopskrbu i ostale komunalne djelatnosti, OIB 71304592430, Ul.Stjepana Radića 69,Drniš</item>
      <item>Hrvatska radiotelevizija, OIB 68419124305, Prisavlje 3,10000 Zagreb</item>
      <item>ZAGREBAČKI HOLDING, društvo s ograničenom odgovornošću za javni prijevoz, opskrbu vodom, održavanje čistoće, putnička a, OIB 85584865987, Ulica grada Vukovara 41,10000 Zagreb</item>
      <item>BRODOMERKUR trgovina i usluge, dioničko društvo, OIB 33956120458, Poljička Cesta 35,Split</item>
      <item>NASTAVNI ZAVOD ZA JAVNO ZDRAVSTVO SPLITSKO-DALMATINSKE ŽUPANIJE, OIB 54948902275, Vukovarska Ulica 46,Split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HEP-Operator distribucijskog sustava d.o.o. za distribuciju i opskrbu električne energije ELEKTRA ŠIBENI, OIB 46830600751, Ulica grada Vukovara 37,10000 Zagreb</item>
      <item>Ivica Bašić, OIB 14595893401, Vukovarska 170,21000 Split</item>
      <item>OTIS DIZALA, društvo s ograničenom odgovornošću za proizvodnju, montažu, remont i održavanje dizala, OIB 76080865307, Prilaz Vladislava Brajkovića 15,10000 Zagreb</item>
      <item>Tedi-Tadija Maroević, OIB 75901351091, Out Rudine 4,21460 Stari Grad</item>
      <item>Ivo Družević, OIB 59608054089, Družević Dvor 20,21460 Stari Grad, Dol</item>
      <item>Jakica Lupi, OIB 73236308888, Vrbanj 0,21462 Vrbanj</item>
      <item>Antun Pavičić, OIB 65866256737, Pavičića dvor 13,21460 Stari Grad, Dol</item>
      <item>Cvjetko Matković, OIB 10443683019, Matije Ivanića 0,21460 Stari Grad</item>
      <item>Ivo Roić, OIB 73872839985, Zbora Narodne garde 2,21460 Stari Grad</item>
      <item>Joza Bratanić, OIB 08011374888, Vrbanj 0,21462 Vrbanj</item>
      <item>Mara Jukić, OIB 37710339746, Čavoglave bb,22322 Ružić</item>
      <item>Juraj Pavičić, OIB 09529542053, Ceratorij 0,21462 Vrbanj</item>
      <item>Fabijan Roić, OIB 55646544786, Domobranska 26,21460 Stari Grad</item>
      <item>Josip Kovačević, OIB 24407104693, M.Ivanića 26,21460 Stari Grad</item>
      <item>Marinko Dužević, OIB 12242231071, Dol  0,21460 Stari Grad, Dol</item>
      <item>Pero Dulčić Sušak, OIB 55533277123, Malo Selo 63,21460 Stari Grad</item>
      <item>Mihovil-Mile Pavičić, OIB 24835949834, Vrbanj 0,21462 Vrbanj</item>
      <item>Nikša Dužević, OIB 66241675982, Dol 0,21460 Dol</item>
      <item>Katica Kovačević, OIB 33120980772, Dol 0,21460 Dol</item>
      <item>Vjekoslav Radonić, OIB 33204721839, Dol 0,21460 Dol</item>
      <item>Ivan Tadić, OIB 00384008152, Vagonj 32,21460 Stari Grad</item>
      <item>GASTRO GRUPA d.o.o. za trgovinu i usluge, OIB 39228456312, Grada Vukovara 271,10000 Zagreb</item>
      <item>Duško Pavičić Ivelja, OIB 25982798589, Bassina 0,21462 Vrbanj</item>
      <item>Margarita Radonić, OIB 28025722533, Dol 0,21460 Dol</item>
      <item>Ivan Tadić Šilo, OIB 70114227603, Stari Grad 0,21460 Stari Grad</item>
      <item>Louis Petrić, OIB 16074465250, Srinjo kola 2,21460 Stari Grad</item>
      <item>Margarita Marica Stančić, OIB 08101100980, Kod Sv. Petra 0,21460 Stari Grad</item>
      <item>Matko Carić, OIB 35189247498, Dol 0,21460 Dol</item>
      <item>Vinko Lupi, OIB 35451219902, Sv. Magdalene 7,21460 Stari Grad</item>
      <item>Tomi Moscatello, OIB 28508820612, Dol,21460 Dol</item>
      <item>AUTO HRVATSKA dioničko društvo, OIB 32709834358, Dubrovačka Ulica 1,Split</item>
      <item>Milovan Kombura, OIB 30770175855, F. Vrančića 13,21000 Split</item>
      <item>Tadija Moškatelo, OIB 31188799731, B.Kašića 9,21460 Stari Grad</item>
      <item>Dinko Pavičić Tribunol, OIB 99243667034, Žrtava Rata  2,21460 Stari Grad</item>
      <item>Jelisava Pavičić, OIB 83980708087, Vrbanj 0,21462 Vrbanj</item>
      <item>Damir Petrić, OIB 86091667582, Stari Grad 0,21460 Stari Grad</item>
      <item>Tonči Šurjak, OIB 60785268681, Stari Grad 0,21460 Stari Grad</item>
      <item>Ivica Ljubić, OIB 56655610557, Stari Grad 0,21460 Stari Grad</item>
      <item>Ivica Pavičić, OIB 72332556277, Vrbanj 0,21462 Vrbanj</item>
      <item>Nikola Vodanović, OIB 74845370223, Vrbanj 0,21462 Vrbanj</item>
      <item>Marinko Sanseović, OIB 45513941394, Dol 0,21460 Dol</item>
      <item>Mijo Mili Pavičić, OIB 88915921313, Vrbanj 0,21460 Vrbanj</item>
      <item>Ivan Tadić, OIB 70114227603, Stari Grad 0,21460 Stari Grad</item>
      <item>Vinko Maroević, OIB 76848533915, Stari Grad,21460 Stari Grad</item>
      <item>Nikola Haladić, OIB 44890767273, Stari Grad 0,21460 Stari Grad</item>
      <item>Marija Vodanović, OIB 55757464937, Stari Grad 0,21460 Stari Grad</item>
      <item>Ivan Buratović, OIB 47859397279, Vrbanj 13,21462 Vrbanj</item>
      <item>JADRANSKO OSIGURANJE d.d., OIB 94472454976, Listopadska 2,10000 Zagreb</item>
      <item>Jakov Fredotović, OIB 46839149373, Vrbanj 297,21462 Vrbanj</item>
      <item>Miljenko Srhoj, OIB 83488729434, Krešimirova 5,21460 Stari Grad</item>
      <item>Cvjetko Buratović, OIB 68271062216, Put Križa 4,21460 Stari Grad</item>
      <item>Luka Šurjak, OIB 94878152360, Dol 0,21460 Dol</item>
      <item>Nikola Buratović, OIB 83296807791, Vrbanj 0,21462 Vrbanj</item>
      <item>Tonko Maroević, OIB 09539101243, Šiberija 6,21460 Stari Grad</item>
      <item>Ivan Miloš Mile, OIB 62291039145, Dol 0,21460 Dol</item>
      <item>Nikola Buratović, OIB 63461897206, Vrbanj 0,21462 Vrbanj</item>
      <item>Pavao Čubre, OIB 53903728630, Vrbanj 0,21462 Vrbanj</item>
      <item>CITY EX d.o.o. za prijenos poslovne dokumentacije, OIB 99406899243, Donje Svetice 40,10 000 Zagreb</item>
      <item>Luka Franetović, OIB 70961784599, C. Škarpe 17,21460 Stari Grad</item>
      <item>Nikola Stipišić, OIB 40730811746, Vrbanj 0,21462 Vrbanj</item>
      <item>Janez Jelušić, OIB 53424861114, Sv. Petra 0,21460 Stari Grad</item>
      <item>Nikola Sansević, OIB 77925554696, Dol 0,21460 Stari Grad</item>
      <item>Ivo Pavičić, OIB 10571584537, Dol 0,21460 Dol</item>
      <item>Prošper Moškatelo, OIB 30735770287, Dol 0,21460 Dol</item>
      <item>Dinko Račić, OIB 02437704848, Vrbanj 173,21462 Vrbanj</item>
      <item>Neno Šoljan, OIB 04419572654, Molo Selo 0,21460 Stari Grad</item>
      <item>Hrvatski Telekom d.d., OIB 81793146560, Savska cesta 32,10000 Zagreb</item>
      <item>Luka Stančić, OIB 91475365556, Stančića dvor 0,21460 Dol</item>
      <item>Ivan Moškatelo, OIB 16048013538, Ploča 29,21460 Dol</item>
      <item>Vjekoslav Bogdanić, OIB 94391191426, J.B.Jelačića 9,21460 Stari Grad</item>
      <item>Nikola Šimunović, OIB 24630749503, K. Zvonimira 35,21460 Stari Grad</item>
      <item>Petro Šoljan, OIB 76350894229, Donja kola 0,21460 Stari Grad</item>
      <item>Mirko Radonić, OIB 28025722533, Pod jugo 19,21460 Dol</item>
      <item>Juraj Dužević, OIB 99909425440, Radošića dvor 4,21460 Dol</item>
      <item>Antun Sansević, OIB 80183811492, Sansevića dvor 43,21460 Dol</item>
      <item>Ruža Roić, OIB 27524265061, Pod jugo 10,21460 Dol</item>
      <item>CODEX SORTIUM društvo s ograničenom odgovornošću za pružanje kompleksnih konzalting usluga, OIB 83918065246, Ivana Šibla 9,10000 Zagreb</item>
      <item>Matilda Buratović, OIB 24198956638, Vrbanj 0,21462 Vrbanj</item>
      <item>Jakov Tresić, OIB 60663993622, Vrbanj 0,21462 Vrbanj</item>
      <item>Antun Vodanović Stariji, OIB 43563335947, Vrbanj  0,21460 Vrbanj</item>
      <item>Dražica Matković Ljubo, OIB 38484140872, Vrbanj 0,21462 Vrbanj</item>
      <item>SUNCE osiguranje d.d., OIB 12012147571, Trnjanska cesta 108,10000 Zagreb</item>
      <item>Juraj Moškatelo Stariji, OIB 12577877147, Ploča 27,21460 Stari Grad</item>
      <item>Ivo Bojanić, OIB 00897882683, Šiberija 19,21460 Stari Grad</item>
      <item>Vinko Moškatelo, OIB 57771107058, Ploča 23,21460 Dol</item>
      <item>Rade Čavić, OIB 74420229729, Malo Selo 0,21460 Stari Grad</item>
      <item>Cvjetko Miličić, OIB 44230808110, T. Buzolića 8,21450 Hvar</item>
      <item>Mila Franetović Dužević, OIB 02539671010, Vrankovića dvor 5,21460 Stari Grad</item>
      <item>Juraj Tomi Moškatelo, OIB 80968217347, Ploča 2,21460 Dol</item>
      <item>Meri Petrić, OIB 49953370209, Stari Grad 0,21460 Stari Grad</item>
      <item>Jure Moškatelo, OIB 82967525191, Ploča 2,21460 Dol</item>
      <item>Damir Šurjak, OIB 27457530614, Šurokovića dvor 5,21460 Dol</item>
      <item>Nikša Moškatelo, OIB 98307576243, Ploča 4,21460 Dol</item>
      <item>Ivo Šurjak, OIB 90776404563, Ostravska 8,21000 Split</item>
      <item>Marija Trbuhović, OIB 38712300010, Vrbanj 0,21462 Vrbanj</item>
      <item>Ivo Račić Kapetanić, OIB 70008404713, Vrbanj 0,21462 Vrbanj</item>
      <item>Stjepan Jerković, OIB 25876380285, Zastražišće 0,21466 Zastražišće</item>
      <item>Fabijan Kunčić, OIB 51005536058, Dol 0,21460 Dol</item>
      <item>File Vranković, OIB 44132340384, Dol 0,21460 Dol</item>
      <item>Luka Moškatelo, OIB 37611216898, Dol 0,21460 Dol</item>
      <item>Ljubica Stipišić, OIB 53136752678, Vrbanj 0,21462 Vrbanj</item>
      <item>ČISTOĆA d.o.o. za komunalnu djelatnost, održavanje čistoće i odlaganje komunalnog otpada, OIB 16912997621, Put od Republike 14,Dubrovnik</item>
      <item>Jakov Račić, OIB 31621777587, Vrbanj 302 A,21462 Vrbanj</item>
      <item>Lenka Roić, OIB 57371012596, Dol,21460 Dol</item>
      <item>Margarita Stančić, OIB 77283348907, Dol 0,21460 Dol</item>
      <item>Mili Razović, OIB 03291272208, Vinkovačka 51,21000 Split</item>
      <item>Fabijan Dužević, OIB 65516171063, Domobranska 31,21460 Stari Grad</item>
      <item>Tonko Ivčević Bakulić, OIB 62293366608, Šiberija 29,21460 Stari Grad</item>
      <item>Vinko Palaversić, OIB 66878442541, Jelsa,21465 Jelsa</item>
      <item>Boris Borović, OIB 51193036454, Poljica,21466 Poljica</item>
      <item>HRVATSKA IZVJEŠTAJNA NOVINSKA AGENCIJA, OIB 41387373932, Marulićev trg 16,10000 Zagreb</item>
      <item>Lucija Milatić-Bričolić, OIB 72454967005, Svirče 0,21462 Svirče</item>
      <item>Kata Duboković, OIB 93006547119, Pitve bb,21465 Pitve</item>
      <item>Dušan Salamunić, OIB 67690387290, Račić bb,21465 Jelsa</item>
      <item>Niko Salamunić, OIB 76231208532, Jelsa bb,21465 Jelsa</item>
      <item>Josip Crnčić, OIB 78272535399, Pitve 0,21465 Pitve</item>
      <item>Ante Mihojević, OIB 08852465695, Vrboska,21463 Vrboska</item>
      <item>Tonči Gurdulić, OIB 88962507191, Jelsa 0,21465 Jelsa</item>
      <item>Marko Huljić, OIB 99873701212, Račić 860,21465 Jelsa</item>
      <item>TEXT-PAPIR d.o.o. za trgovinu i usluge, OIB 45878059290, Stinice 12,Split</item>
      <item>Vjeko Jakas, OIB 99530955280, Zvala bb,21465 Zavala</item>
      <item>Nikola Grgičević, OIB 72806517394, Vrisnik 0,21465 Vrisnik</item>
      <item>Ante Tonči Drinković, OIB 92836065068, Bonski Dolac,21465 Jelsa</item>
      <item>Boris Rubinić, OIB 69242251733, V rbanj  0,21462 Vrbanj</item>
      <item>Boris Carić, OIB 46466426123, Ivan Dolac 0,21465 Ivan Dolac, Jelsa</item>
      <item>Jakša Radonić, OIB 11727504421, Jelsa 0,21465 Jelsa</item>
      <item>Juraj Šperka, OIB 79176257167, Zastražišće 0,21466 Zastražišće</item>
      <item>Stjepan Hujo Huljić, OIB 06947019866, Vrsina bb,21465 Jelsa</item>
      <item>Đuro Caratan, OIB 81898965125, Zavala 0,21465 Zavala</item>
      <item>Prošperino Milevčić, OIB 45533211549, Jelsa 0,21465 Jelsa</item>
      <item>Stjepan Tomislav Huljić, OIB 97499130016, Lučica bb,21465 Jelsa</item>
      <item>Blaženko Jakas, OIB 38730295070, Zavala 0,21465 Zavala</item>
      <item>Marko Buratović, OIB 96637597848, Svirče 0,21462 Svirče</item>
      <item>Pavo Bunčuga, OIB 76824484181, Banski Dolac bb,21465 Jelsa</item>
      <item>Ivan Makjanić, OIB 86091321106, Svirče 0,21462 Svirče</item>
      <item>Antun Lučić, OIB 23239072373, Poljica,21466 Poljica</item>
      <item>Cvjetka Cvita Milevčić, OIB 75708915913, Jelsa 0,21465 Jelsa</item>
      <item>Braco Jakas, OIB 76920975322, Zavala 136,21465 Zavala</item>
      <item>SLOBODNA DALMACIJA izdavačka i tiskarska djelatnost, dioničko društvo, OIB 35075764438, Ulica Hrvatske Mornarice 4,Split</item>
      <item>Marinko Radonić, OIB 89514038279, Pitve 72,21465 Pitve</item>
      <item>Marin Parun Barbić, OIB 39599282196, Pitve 0,21465 Pitve</item>
      <item>Antun Gurdulić, OIB 55215862622, Vrsina bb,21465 Jelsa</item>
      <item>Asija Bojanić, OIB 14798986072, Burkovo,21465 Jelsa</item>
      <item>Ante Rubinić, OIB 15201258693, Vrsina  307,21465 Jelsa</item>
      <item>Mate Antičević, OIB 55268785640, Zavala 0,21465 Zavala</item>
      <item>Jakov Radonić, OIB 93729454627, Jelsa bb,21465 Jelsa</item>
      <item>ČISTOĆA društvo s ograničenom odgovornošću za obavljanje komunalnih djelatnosti održavanja čistoće i odlaganja komunaln, OIB 38812451417, Put Plokita 81,Split</item>
      <item>Josip Franičević, OIB 43547284113, Burkovo bb,21465 Jelsa</item>
      <item>Jurko Lučić, OIB 16439489089, Vrboska 0,21463 Vrboska</item>
      <item>Dražica Vicenca Matković, OIB 67149132840, Vrbanj 117,21462 Vrbanj</item>
      <item>Slobodan Radičić, OIB 46777889915, Pitve bb,21465 Pitve</item>
      <item>Milivoj Vidas vl. Servisa instrumenata, mjerne i regulacione opreme, OIB 56342789123, Starčevićeva 26,21000 Split</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Nenad Ševo, OIB 88234857624, Teiljska 1,21000 Split</item>
      <item>Meri Stipinović, OIB 64965084141, Sukoišanska 25,21000 Split</item>
      <item>Fond za zaštitu okoliša i energetsku učinkovitost, OIB 85828625994, Ksaver 208,10000 Zagreb</item>
      <item>OPĆINA JELSA Jedinstveni upravni odjel, OIB 94187441810, Riba bb,21465 Jelsa</item>
      <item>Zlatko Balić, OIB 07837847925, Obala kneza Domagoja 15,21204 Dugopolje</item>
      <item>Galić Ante, OIB 90017639391, Odeska 16,21000 Split</item>
      <item>Dean Prelević, odvjetnik, OIB 10098946497, Gundulićeva 22,21000 Split</item>
      <item>Želimir Miletić, OIB 86888847404, Put Kotlara 31,23000 Zadar</item>
      <item>Luči Roić, OIB 24743587539, Pavičića dvor 7,21460 Dol</item>
      <item>AUTOKUĆA BOSNIĆ d.o.o. za trgovinu, servis i remont, OIB 62890333516, Rakite 27,Žrnovnica</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TISKARA MALENICA d.o.o., OIB 21268596817, 113. Šibenske brigade HV-a 193,Šibenik</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Vedran Nevešćanin, OIB 34969575575, Smiljanićeva 2,21000 Split</item>
      <item>Marija Pjevac, OIB 82096480140, Omiška 18,21000 Split</item>
      <item>Nada Akrap, OIB 50608806627, Put Sirobuje 37,21000 Split</item>
      <item>Jasminka Antunović, OIB 74697035343, Ulica Luke Botića 24,21210 Solin</item>
      <item>Ivan Marijan, OIB 35721802898, Strossmayerovo šetalište bb,21465 JELSA, Otok Hvar</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HEP-Operator distribucijskog sustava d.o.o. za distribuciju i opskrbu električne energije, OIB 46830600751, Ulica grada Vukovara 37,10000 Zagreb</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Rikard Pavlović, OIB 16829467929, Gundulićeva 26,21000 Split</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LUČKA UPRAVA SPLIT, OIB 06992092556, Gat Sv. Duje 1,Split</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PLOVPUT trgovačko društvo s ograničenom odgovornošću za održavanje pomorskih plovnih putova i radijske službe, OIB 14480721492, Obala Lazareta 1,Split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Regionalna veletržnica Benkovac dioničko društvo za trgovinu i usluge "u stečaju", OIB 16205687638, Benkovačke bojne 17,Benkovac</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MESSER CROATIA PLIN Poduzeće za proizvodnju i prodaju tehničkih plinova d.o.o., OIB 32179081874, Industrijska 1,Zaprešić</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TINA ALATI društvo s ograničenom odgovorošću za trgovinu i usluge, OIB 72232886006, Trg Francuske Repub. 14,10000 Zagreb</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ZAVOD ZA JAVNO ZDRAVSTVO DR. ANDRIJA ŠTAMPAR, OIB 33392005961, Mirogojska Cesta 16,10000 Zagreb</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Zagrebačka burza d.d., OIB 84368186611, Ivana Lučića 2a/22,10000 Zagreb</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METRONET TELEKOMUNIKACIJE d.d. za telekomunikacijske usluge, OIB 23269006802, Ulica Grada Vukovara 269/d,10000 Zagreb</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RELAX, d.o.o. za proizvodnju i trgovinu, OIB 24543050439, Tijardovićeva 4/II,Split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MINISTARSTVO GOSPODARSTVA, RAVNETELJSTVO ZA ROBNE ZALIHE, OIB 22413472900, Ul.Grada Vukovara 78/VI,10000 Zagreb</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PUĆO d.o.o. za trgovinu, ugostiteljstvo i cestovni prijevoz, OIB 33417474295, Puće 2,Ružić</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ITEM, d.o.o. informatičke usluge, OIB 71527463594, Put Supavla 39,Split</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ŠKARE TRADE, d.o.o. za trgovinu i ugostiteljstvo, OIB 88448992592, Sarajevska Ulica 64,Split</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CROATIA osiguranje d.d. FILIJALA SPLIT, OIB 26187994862, Miramarska 22,10000 Zagreb</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MIRJANA BARIĆ, OIB 91861480870, D.Farlatija 92,23000 Zadar</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MILENKO BUŠLJETA, OIB 63433937940, P. Bonifacije 30,23000 Zadar</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MILICA UGARKOVIĆ, OIB 03462724779, 23000 Zadar</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SREDIŠNJE KLIRINŠKO DEPOZITARNO DRUŠTVO, dioničko društvo, OIB 64406809162, Heinzelova 62/a,10000 Zagreb</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Agencija za upravljanje državnom imovinom, OIB 75666130770, Ivana Lučića 6,10000 Zagreb</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COMENG, društvo s ograničenom odgovornošću za informatički inženjering, OIB 42122172362, A. Starčevića 11,Solin</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FABIJAN PERONJA, OIB 19033633778, Banski dolac bb,21465 Jelsa</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HP - Hrvatska pošta d.d., OIB 87311810356, Jurišićeva 13,10000 Zagreb</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GRAFOPLEX, društvo s ograničenom odgovornošću, za trgovinu i usluge, OIB 71142152777, Hektorovićeva 47,Split</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AMEROPA AG, OIB 38272342702, Rebgasse 108,BINNINGEN</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HEP-Operator distribucijskog sustava d.o.o. za distribuciju i opskrbu električne energije, OIB 46830600751, Ulica grada Vukovara 37,10000 Zagreb</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Financijska agencija, OIB 85821130368, Vrtni put 3,10000 Zagreb</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NIKOLA LACMANOVIĆ, OIB 50670282682, Sukoišanska 19,21000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VODOVOD I KANALIZACIJA, društvo s ograničenom odgovornošću za vodoopskrbu, odvodnju i pročišćavanje otpadnih voda, OIB 56826138353, Biokovska 3,Split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JELKOM, društvo s ograničenom odgovornošću za komunalnu djelatnost, OIB 92345732468, Vrboska</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DALMACIJAVINO d.d. za proizvodnju i promet alkoholnih i bezalkoholnih pića "u stečaju", OIB 07837847925, Obala kneza Domagoja 15,Split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EUROLEASING d.o.o., OIB 48922277230, Remetinečka cesta 98,10000 Zagreb</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Rino Barbić, odvjetnik, OIB 04402974520, Vrsina 0,21465 Jelsa</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HVARSKI VODOVOD d.o.o., OIB 96577868636, Radičina 0,21465 Jelsa</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IVAN MILAT, OIB 89865160390, Ulica br. 7,20271 BLATO NA KORČULI</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DIONOVA - DIONA d.o.o., OIB 41112127430, Donje Svetice 127,10000 Zagreb</item>
      <item>TEHNOPLAST d.o.o. za građevinarstvo, trgovinu, ugostiteljstvo, turizam i uslužne djelatnosti, OIB 70676517267, Ulica Slobode 5,21000 Split</item>
      <item>VIPnet, društvo s ograničenom odgovornošću za usluge javnih telekomunikacija, OIB 29524210204, Vrtni put 1,10000 Zagreb</item>
      <item>BILIĆ-ERIĆ d.o.o. za privatnu zaštitu, OIB 68580128211, Ljudevita Posavskog 3, Trgovački centar Millennijum,Sesvete</item>
      <item>GRAD DRNIŠ, OIB 38309740312, Trg kralja Tomislava 1,22320 Drniš</item>
      <item>DALMACIJAVINO - ZAGREB društvo sograničenom odgovornošću za trgovinu, ugostiteljstvo i prijevoz, OIB 93269876765, Gajeva 26,10000 Zagreb</item>
      <item>Blaženka Mihanović, OIB 68180763414, Radičinka 12,21311 Žrnovnica</item>
      <item>Marko Ramljak, Prilaz Gjure Deželića 57,10000 Zagreb</item>
      <item>Ljiljana Dadić, OIB 34453706637, Jurja Plančića 8,21000 Split</item>
      <item>ŽUPANIJSKO DRŽAVNO ODVJETNIŠTVO U SPLITU, OIB 70793241859, Gundulićeva 29,21000 Split</item>
      <item>Mario Tomić, OIB 12822553870, Ulica Svetega Križica 26,21450 Hvar</item>
      <item>OPĆINSKI SUD U KNINU Posbeni zemljišnoknjižni odjel sa sjedištem u Drnišu, OIB 41941343564, Trg kralja Tomislava 2,22320 Drniš</item>
      <item>Hrvatski fond za privatizaciju, I. Lučića 6-8,10000 Zagreb</item>
      <item>Financijska agencija, OIB 85821130368, Vrtni put 3,10000 Zagreb</item>
      <item>Marija Davidović, Listešići 11,21231 Klis</item>
      <item>ADRIACINK d.d. za pocinčavanje, lijevanje i izradu čeličnih konstrukcija, OIB 29615199749, Stinice 12,Split</item>
      <item>Jurka Penić, OIB 45519634047, ULICA MATE RADELJKOVIĆA 7 (ranije: KAŠTEL ŠTAFILIĆ, PUT RESNIKA, 0),21217 Kaštel Štafilić</item>
      <item>Igor Radelić, Kornatska 1,10000 Zagreb</item>
      <item>Jere Brkan, Vukovarska 127,21000 Split</item>
      <item>Trgovački sud Split Računovodstvo, OIB 30842297926, Sukoišanska 6,21000 Split</item>
      <item>Viskoki trgovački sud RH, Berislavićeva 11,10000 Zagreb</item>
      <item>Zdravko Bojanić, P. Scutteri 7,21460 STARI GRAD, Otok Hvar</item>
      <item>Andrija Klarić, OIB 18697161464, Hruševečka Ulica 3,10000 Zagreb</item>
      <item>Tomislav Krka, Starčevićeva 13,Split</item>
      <item>Cvjetana Srbljin, OIB 66904421085, Rendićeva 7,21000 Split</item>
      <item>Zajednički odvjetički ured Vinko Ljubičić, Željko Vrdoljak, Sukoišanska 4,21000 Split</item>
      <item>DRŽAVNI ZAVOD ZA INTELEKTUALNO VLASNIŠTVO, OIB 89755384389, Ulica Grada Vukovara 78,10000 Zagreb</item>
      <item>Ivan Bilota dipl.ing.građ., OIB 56287080453, Ulica Hrvatskih Žrtava 130,21220 Seget Donji</item>
      <item>OŠTRC d.o.o., OIB 74171273839, Dežmanova 5,10000 Zagreb</item>
      <item>Grgić &amp; Partneri odvjetničko društvo j.t.d., OIB 16457179668, Ulica grada Vukovara 282,10000 Zagreb</item>
      <item>Perica Mitrović, OIB 29538074286, Bjelolasička 23,31000 Osijek</item>
      <item>Alessandra Šimeta, OIB 12919457160, Via Motta 34,6906 Lugano</item>
      <item>Mile Jerković, OIB 47281082801, Pujanke 71,21000 Split</item>
      <item>Ivo Staničić, I. Gundulića  16 A,21000 Split</item>
      <item>Ivan Mišetić, Mihanovićeva 20,10000 Zagreb</item>
      <item>Trgovački sud Split PISARNICA, OIB 30842297926, Sukoišanska 6,21000 Split</item>
      <item>MAĐARIĆ &amp; LUI - odvjetničko društvo d.o.o., OIB 27355904472, Ilica 191F,10000 Zagreb</item>
      <item>GRAD SPLIT, OBALAK.BRANIMIRA 14,21000 Split</item>
      <item>Zoran Iviš, Put Supavla 1/I,21000 Split</item>
      <item>OPĆINSKI SUD U RIJECI Zemljišno-knjižni odjel, OIB 54566384631, Zadarska 1,51000 Rijeka</item>
      <item>Natalija Mladineo, OIB 62875698528, Viška 24,21000 Split</item>
      <item>MINISTARSTVO PRAVOSUĐA Glavno tajništvo, OIB 26635293339, Ulica grada Vukovara 49,10000 Zagreb</item>
      <item>Odvjetničko društvo Hanžeković &amp; Partneri društvo s ograničenom odgovornošću, OIB 85127306373, Radnička Cesta 22,10000 Zagreb</item>
      <item>SOCIETE GENERALE-SPLITSKA BANKA dioničko društvo, OIB 69326397242, Ruđera Boškovića 16,Split</item>
      <item>KRUNO PERONJA, Domovinskog rata 29 b/V,21000 Split</item>
      <item>Porezna uprava Ispostava Hvar, OIB 18683136487, Fabrika bb,21450 Hvar</item>
      <item>Odvjetničko društvo GLAMUZINA &amp; GROŠETA, OIB 69402757072, Krajiška 27,10000 Zagreb</item>
      <item>BILOTA INŽENJERING d.o.o. za gradnju i turizam, OIB 56075169776, Hrvatskih žrtava 130,Seget Donji</item>
      <item>Antonio Zujić, Arnoldova 4,10000 Zagreb</item>
      <item>Jadranko Vidović, OIB 59002364613, Mažuranićevo šetalište 55,21000 Split</item>
      <item>Odvjetničko društvo Stanić i partneri j.t.d., Riva 4,51000 Rijeka</item>
      <item>Uprava za zaštitu kulturne baštine konzervatorski odjel Trogir, Gradska 4,Trogir</item>
      <item>DARKO VARNICA, F.Tuđmana 632,21214 Kaštel Kambelovac</item>
      <item>Županijsko državno odvjetništvo u Splitu Građansko upravni odjel, OIB 70793241859, Gundulićeva 29 a,21000 Split</item>
      <item>MARKOVIĆ &amp; PLIŠO odvjetničko društvo d.o.o., OIB 82282572283, Ilica 1A,10000 Zagreb</item>
      <item>Jelena Kalinić, Raosa Ivana 15,21000 Split</item>
      <item>Ivan Matković, Jurja Šižgorića 20,21000 Split</item>
      <item>Anđa Šolić, OIB 19915712920, Držićeva 15,21210 Solin</item>
      <item>Slavica Čupić, Bihačka 2 A/IV,21000 Split</item>
      <item>Agencija za osiguranje radničkih potraživanja u slučaju stečaja poslodavca, OIB 04323472109, Frankopanska 11,10000 Zagreb</item>
      <item>Odvjetničko društvo Hanžeković &amp; Partneri društvo s ograničenom odgovornošću, OIB 85127306373, Radnička Cesta 22,10000 Zagreb</item>
      <item>OPĆINSKI SUD U OSIJEKU, OIB 38625793303, Europska avenija 7,31000 Osijek</item>
      <item>OPĆINSKI SUD U SPLITU, OIB 61980608934, Dračevac, Bivša Vojarna Sveti Križ,21000 Split</item>
      <item>PAVIŠA MAROVIĆ, Bosanska 11/III,21000 Split</item>
      <item>Hilda Aljinović, OIB 29776220525, I. Paštrića Poljičanina 18,21311 Podstrana</item>
      <item>VONČINA GRUBIŠIĆ LOVIĆ LALIĆ, Preradovićeva 13,10000 Zagreb</item>
      <item>OPĆINSKI SUD VUKOVAR Zemljišno knjižni odjel, OIB 69370038985, Županijska ulica br. 31,32000 Vukovar</item>
      <item>HRVOJE LUI, Ilica 191 F,10000 Zagreb</item>
      <item>Općinski sud u Splitu Zemljišno knjižni odjel Kaštel Lukšić, OIB 61980608934, Obala kralja Tomislava 2,21214 Kaštel Lukšić</item>
      <item>Antonia Selak, Gorjanska 26/III,10000 Zagreb</item>
      <item>Trgovački sud Split, OVRŠNI ODJEL, Sukoišanska 6,21000 Split</item>
      <item>Dr. Silvio Ćurin, OIB 42669674962, Domovinskog rata 27/I,21000 Split</item>
      <item>Vinka Batalić, OIB 93618932042, Kukuljevićeva 3,21000 Split</item>
      <item>Borko Bebić, Kneza Višeslava 16,21000 Split</item>
      <item>Posebni zemljišno knjižni odjel Općinskog suda u Kninu sa sjedištem u Drnišu, OIB 41941343564, Trg kralja Tomislava 2,22320 Drniš</item>
      <item>MIRJANA KATUNARIĆ MATKOVIĆ, Matoševa 24,21000 Split</item>
      <item>Porezna uprava Velika Gorica, OIB 18683136487, Trg kralja Tomislava 34,10410 Velika Gorica</item>
      <item>Odvjetničko društvo  Dragičević i partneri d.o.o., Palmotićeva 60,10000 Zagreb</item>
      <item>Trgovački sud Split OGLASNA PLOČA, Sukoišanska 6,21000 Split</item>
      <item>Jadranka Jurjević, OIB 81391207997, Hercegovačka 30,21000 Split</item>
      <item>Ivica Nalis, OIB 03828238106, Ulica Zrinjskih I Frankopana 15,20350 Metković</item>
      <item>ŽUPANIJSKO DRŽAVNO ODVJETNIŠTVO, OIB 70793241859, Gundulićeva 29 a,21000 Split</item>
      <item>Ines Jurašin, Gundulićeva 26,21000 Split</item>
      <item>Vinko Radovani, Hrvatske mornarice 1 J,21000 Split</item>
      <item>OPĆINSKI SUD ZADAR Zemljišno knjižni odjel, Borelli 9,23 000 Zadar</item>
      <item>Jerko Dugeč, OIB 57017761001, Marina Getaldića 31,21000 Split</item>
      <item>Tamara Kranjec Malenica, Predovečka 11,10000 Zagreb</item>
      <item>Općinski sud u Zadru, Zemljišno knjižni odjel, OIB 78866932443, Borelli 9,23000 Zadar</item>
      <item>DORIS KOŠTA, OIB 50670282682, Ulica Domovinskog rata 21,21000 Split</item>
      <item>Porezna uprava Zadar, OIB 18683136487, Ante Starčevića 9,23000 Zadar</item>
      <item>Marina Tončić-Bota, Nikole Tesle 3/II,10000 Zagreb</item>
      <item>TRGOVAČKI SUD ZADAR Stalna služba u Šibeniku, OIB 97465301721, Stjepana Radića 81,22000 Šibenik</item>
      <item>JADRANŠPED društvo s ograničenom odgovornošću za špediciju, trgovinu i usluge, OIB 01049951500, Kopilica 47 b,Split</item>
      <item>Mara Dobrota, OIB 21943772484, Trondheimska 9,21000 Split</item>
      <item>Matija Dorić, Švarcova 2,10000 Zagreb</item>
      <item>OPĆINSKI SUD STARI GRAD Zemljišno knjižni odjel, OIB 61980608934, Zbora narodne garde 9,21460 Stari Grad</item>
      <item>ANTE RAJČIĆ, Sukoišanska 23,21000 Split</item>
      <item>Ured državne uprave u Splitsko-dalmatinskoj županiji Ispostava Kaštela, Braće Radić 1,21212 Kaštel Sućurac</item>
      <item>Dijana Britvić, OIB 82319776508, Ćiril Metodova 38,21000 Split</item>
      <item>OPĆINSKI GRAĐANSKI SUD ZAGREB, OIB 01252163117, Ulica grada Vukovara 84,10000 Zagreb</item>
      <item>Toni Vukičević, Gorička 6 a,21000 Split</item>
      <item>Marin Mladar, OIB 17080094552, PLEMENŠČINA 8 (ranije: KAŠTEL SUĆURAC, CESTA KAŠTEL SUĆURAC, 120),21212 Kaštel Sućurac</item>
      <item>Rino Barbić, Vrsina bb,21465 Jelsa</item>
      <item>Agencija za upravljanje državnom imovinom, OIB 75666130770, Ivana Lučića 6,10000 Zagreb</item>
      <item>Rino Barbić, Vrsina bb,21465 Jelsa</item>
      <item>Milan Veić, Istarska 11,21000 Split</item>
      <item>Anđelko Jureško, OIB 77082063693, Radnički dol 23,10000 Zagreb</item>
      <item>Mr.sci.iur. Berigoj Vrsalović, OIB 35894904443, Trg Mihovila Pavlinovića 3,21000 Split</item>
      <item>Fond za zaštitu okoliša i energetsku učinkovitost, Ksaver 208,10000 Zagreb</item>
      <item>Općinski sud Velika Gorica, Zemljišjno knjižni odjel, OIB 32284739479, Trg kralja Tomislava 36,10150 Velika Gorica</item>
      <item>Odvjetničko društvo SURJAN I PARTNERI, odvjetnik Ivan Surjan, Martićeva 10/II,10000 Zagreb</item>
      <item>Porezna uprava Drniš, OIB 18683136487, Kardinala A. Stepinca 4,22320 Drniš</item>
      <item>Zajednički odvjetnički ured VINKO LJUBIČIĆ, ŽELJKO VRDOL, Sukojišanska 4,21000 Split</item>
      <item>Josip Lončarić, Kosirnikova 9,10000 Zagreb</item>
      <item>Mijo Jeličić, OIB 71855290129, Kliška 29,21000 Split</item>
      <item>Financijska agencija REGIONALNI CENTAR SPLIT, OIB 85821130368, Mažuranićevo šetalište 24 b,21000 Split</item>
      <item>Lukica Bucat, OIB 91720486742, Milna 2014,Milna</item>
      <item>Općinski sud u Splitu, Zemljišno knjižni odjel, OIB 61980608934, Gundulićeva  29,21000 Split</item>
      <item>NARODNE NOVINE, dioničko društvo za izdavanje i tiskanje Službenog lista Republike Hrvatske, službenih i drugih obrazaca te , OIB 64546066176, Savski Gaj XIII. put 6,10000 Zagreb</item>
      <item>Porezna uprava Split, OIB 18683136487, Trg dr. Franje Tuđmana 4,21000 Split</item>
      <item>Jasmin Avdagić, Kralja Zvonimira 44,22000 Šibenik</item>
      <item>Visoki trgovački sud Republike Hrvatske, OIB 97349366519, Berislavićeva 11,10000 Zagreb</item>
      <item>Damir Zagoršćak, OIB 30993782023, I. Gundulića 36 b,31000 Osijek</item>
      <item>Centar za restrukturiranje i prodaju, OIB 38083028711, Ivana Lučića 6,10000 Zagreb</item>
      <item>Miranda Budiša, OIB 35557811513, Ulica Kralja Zvonimira 18,22320 Drniš</item>
      <item>Alen Dumanić, OIB 96821083726, Put Skalica 16,21000 Split</item>
      <item>Odvjetnički ured Avdagić, Kralja Zvonimira 44,22000 Šibenik</item>
      <item>Porezna uprava Vukovar, OIB 18683136487, Trg dr. Franje Tuđmana 1,32000 Vukovar</item>
      <item>Nada Lović, OIB 30557474014, Pujanke 1,21000 Split</item>
      <item>OPĆINSKI SUD DRNIŠ, Trg kralja Tomislava 2,22320 Drniš</item>
      <item>Ivica Crnogaća, Kralja Zvonimira 44,22000 Šibenik</item>
      <item>GRAD KAŠTELA, Ulica Braće Radić 1,21212 Kaštel Sućurac</item>
      <item>JADRANSKO OSIGURANJE dioničko društvo, OIB 94472454976, Listopadska 2,10000 Zagreb</item>
      <item>Lukrecija Benković Duboković, OIB 23379427545, Put Firula 19,21000 Split</item>
      <item>REDOX  j.d.o.o. za usluge, OIB 55472425213, Imotska 61,Split</item>
      <item>Porezna uprava Rijeka, OIB 18683136487, Riva 16,51000 Rijeka</item>
      <item>Centar za restrukturiranje i prodaju, OIB 38083028711, Ivana Lučića 6,10000 Zagreb</item>
      <item>Marija Brčić, Put Plokita 3,21000 Split</item>
      <item>Mirjana Katunarić - Matković, odvjetnica, OIB 19345128906, Andrićeva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07837847925</item>
      <item>, OIB 18683136487</item>
      <item>, OIB null</item>
      <item>, OIB 18683136487</item>
      <item>, OIB 74210066591</item>
      <item>, OIB 09517317411</item>
      <item>, OIB 49398931487</item>
      <item>, OIB 66049692921</item>
      <item>, OIB 07373599239</item>
      <item>, OIB 65051360088</item>
      <item>, OIB 18683136487</item>
      <item>, OIB 78359961331</item>
      <item>, OIB 93225891495</item>
      <item>, OIB 82790074844</item>
      <item>, OIB 56826138353</item>
      <item>, OIB 19819724166</item>
      <item>, OIB 47897946377</item>
      <item>, OIB 36709757659</item>
      <item>, OIB 37476644793</item>
      <item>, OIB 63073332379</item>
      <item>, OIB 21777333810</item>
      <item>, OIB 34440814040</item>
      <item>, OIB 28921383001</item>
      <item>, OIB 41274793973</item>
      <item>, OIB 78344221376</item>
      <item>, OIB 59706054982</item>
      <item>, OIB 51203688235</item>
      <item>, OIB 47965841018</item>
      <item>, OIB 71304592430</item>
      <item>, OIB 68419124305</item>
      <item>, OIB 85584865987</item>
      <item>, OIB 33956120458</item>
      <item>, OIB 54948902275</item>
      <item>, OIB 05532178397</item>
      <item>, OIB 43698579132</item>
      <item>, OIB 84143469050</item>
      <item>, OIB 89917595934</item>
      <item>, OIB 21074825891</item>
      <item>, OIB 87939104217</item>
      <item>, OIB 46830600751</item>
      <item>, OIB 14595893401</item>
      <item>, OIB 76080865307</item>
      <item>, OIB 75901351091</item>
      <item>, OIB 59608054089</item>
      <item>, OIB 73236308888</item>
      <item>, OIB 65866256737</item>
      <item>, OIB 10443683019</item>
      <item>, OIB 73872839985</item>
      <item>, OIB 08011374888</item>
      <item>, OIB 37710339746</item>
      <item>, OIB 09529542053</item>
      <item>, OIB 55646544786</item>
      <item>, OIB 24407104693</item>
      <item>, OIB 12242231071</item>
      <item>, OIB 55533277123</item>
      <item>, OIB 24835949834</item>
      <item>, OIB 66241675982</item>
      <item>, OIB 33120980772</item>
      <item>, OIB 33204721839</item>
      <item>, OIB 00384008152</item>
      <item>, OIB 39228456312</item>
      <item>, OIB 25982798589</item>
      <item>, OIB 28025722533</item>
      <item>, OIB 70114227603</item>
      <item>, OIB 16074465250</item>
      <item>, OIB 08101100980</item>
      <item>, OIB 35189247498</item>
      <item>, OIB 35451219902</item>
      <item>, OIB 28508820612</item>
      <item>, OIB 32709834358</item>
      <item>, OIB 30770175855</item>
      <item>, OIB 31188799731</item>
      <item>, OIB 99243667034</item>
      <item>, OIB 83980708087</item>
      <item>, OIB 86091667582</item>
      <item>, OIB 60785268681</item>
      <item>, OIB 56655610557</item>
      <item>, OIB 72332556277</item>
      <item>, OIB 74845370223</item>
      <item>, OIB 45513941394</item>
      <item>, OIB 88915921313</item>
      <item>, OIB 70114227603</item>
      <item>, OIB 76848533915</item>
      <item>, OIB 44890767273</item>
      <item>, OIB 55757464937</item>
      <item>, OIB 47859397279</item>
      <item>, OIB 94472454976</item>
      <item>, OIB 46839149373</item>
      <item>, OIB 83488729434</item>
      <item>, OIB 68271062216</item>
      <item>, OIB 94878152360</item>
      <item>, OIB 83296807791</item>
      <item>, OIB 09539101243</item>
      <item>, OIB 62291039145</item>
      <item>, OIB 63461897206</item>
      <item>, OIB 53903728630</item>
      <item>, OIB 99406899243</item>
      <item>, OIB 70961784599</item>
      <item>, OIB 40730811746</item>
      <item>, OIB 53424861114</item>
      <item>, OIB 77925554696</item>
      <item>, OIB 10571584537</item>
      <item>, OIB 30735770287</item>
      <item>, OIB 02437704848</item>
      <item>, OIB 04419572654</item>
      <item>, OIB 81793146560</item>
      <item>, OIB 91475365556</item>
      <item>, OIB 16048013538</item>
      <item>, OIB 94391191426</item>
      <item>, OIB 24630749503</item>
      <item>, OIB 76350894229</item>
      <item>, OIB 28025722533</item>
      <item>, OIB 99909425440</item>
      <item>, OIB 80183811492</item>
      <item>, OIB 27524265061</item>
      <item>, OIB 83918065246</item>
      <item>, OIB 24198956638</item>
      <item>, OIB 60663993622</item>
      <item>, OIB 43563335947</item>
      <item>, OIB 38484140872</item>
      <item>, OIB 12012147571</item>
      <item>, OIB 12577877147</item>
      <item>, OIB 00897882683</item>
      <item>, OIB 57771107058</item>
      <item>, OIB 74420229729</item>
      <item>, OIB 44230808110</item>
      <item>, OIB 02539671010</item>
      <item>, OIB 80968217347</item>
      <item>, OIB 49953370209</item>
      <item>, OIB 82967525191</item>
      <item>, OIB 27457530614</item>
      <item>, OIB 98307576243</item>
      <item>, OIB 90776404563</item>
      <item>, OIB 38712300010</item>
      <item>, OIB 70008404713</item>
      <item>, OIB 25876380285</item>
      <item>, OIB 51005536058</item>
      <item>, OIB 44132340384</item>
      <item>, OIB 37611216898</item>
      <item>, OIB 53136752678</item>
      <item>, OIB 16912997621</item>
      <item>, OIB 31621777587</item>
      <item>, OIB 57371012596</item>
      <item>, OIB 77283348907</item>
      <item>, OIB 03291272208</item>
      <item>, OIB 65516171063</item>
      <item>, OIB 62293366608</item>
      <item>, OIB 66878442541</item>
      <item>, OIB 51193036454</item>
      <item>, OIB 41387373932</item>
      <item>, OIB 72454967005</item>
      <item>, OIB 93006547119</item>
      <item>, OIB 67690387290</item>
      <item>, OIB 76231208532</item>
      <item>, OIB 78272535399</item>
      <item>, OIB 08852465695</item>
      <item>, OIB 88962507191</item>
      <item>, OIB 99873701212</item>
      <item>, OIB 45878059290</item>
      <item>, OIB 99530955280</item>
      <item>, OIB 72806517394</item>
      <item>, OIB 92836065068</item>
      <item>, OIB 69242251733</item>
      <item>, OIB 46466426123</item>
      <item>, OIB 11727504421</item>
      <item>, OIB 79176257167</item>
      <item>, OIB 06947019866</item>
      <item>, OIB 81898965125</item>
      <item>, OIB 45533211549</item>
      <item>, OIB 97499130016</item>
      <item>, OIB 38730295070</item>
      <item>, OIB 96637597848</item>
      <item>, OIB 76824484181</item>
      <item>, OIB 86091321106</item>
      <item>, OIB 23239072373</item>
      <item>, OIB 75708915913</item>
      <item>, OIB 76920975322</item>
      <item>, OIB 35075764438</item>
      <item>, OIB 89514038279</item>
      <item>, OIB 39599282196</item>
      <item>, OIB 55215862622</item>
      <item>, OIB 14798986072</item>
      <item>, OIB 15201258693</item>
      <item>, OIB 55268785640</item>
      <item>, OIB 93729454627</item>
      <item>, OIB 38812451417</item>
      <item>, OIB 43547284113</item>
      <item>, OIB 16439489089</item>
      <item>, OIB 67149132840</item>
      <item>, OIB 46777889915</item>
      <item>, OIB 56342789123</item>
      <item>, OIB 79000721319</item>
      <item>, OIB 03380490457</item>
      <item>, OIB 85821130368</item>
      <item>, OIB 04601923208</item>
      <item>, OIB 88234857624</item>
      <item>, OIB 64965084141</item>
      <item>, OIB 85828625994</item>
      <item>, OIB 94187441810</item>
      <item>, OIB 07837847925</item>
      <item>, OIB 90017639391</item>
      <item>, OIB 10098946497</item>
      <item>, OIB 86888847404</item>
      <item>, OIB 24743587539</item>
      <item>, OIB 62890333516</item>
      <item>, OIB 33508911717</item>
      <item>, OIB 91478009603</item>
      <item>, OIB 52392458213</item>
      <item>, OIB 72332556277</item>
      <item>, OIB 44890767273</item>
      <item>, OIB 23131390669</item>
      <item>, OIB 21094494613</item>
      <item>, OIB 08563467932</item>
      <item>, OIB 69060952354</item>
      <item>, OIB 11403397863</item>
      <item>, OIB 21268596817</item>
      <item>, OIB 31497688270</item>
      <item>, OIB 92020885489</item>
      <item>, OIB 08830644469</item>
      <item>, OIB 28123794048</item>
      <item>, OIB 33120197409</item>
      <item>, OIB 91445751353</item>
      <item>, OIB 56034797647</item>
      <item>, OIB 10054205030</item>
      <item>, OIB 29357565225</item>
      <item>, OIB 42034643125</item>
      <item>, OIB 69863599942</item>
      <item>, OIB 98825603309</item>
      <item>, OIB 79576557482</item>
      <item>, OIB 34969575575</item>
      <item>, OIB 82096480140</item>
      <item>, OIB 50608806627</item>
      <item>, OIB 74697035343</item>
      <item>, OIB 35721802898</item>
      <item>, OIB 09033661295</item>
      <item>, OIB 99777361372</item>
      <item>, OIB null</item>
      <item>, OIB 39364629552</item>
      <item>, OIB 49371248632</item>
      <item>, OIB 68175280792</item>
      <item>, OIB 18080781553</item>
      <item>, OIB 00893712988</item>
      <item>, OIB 36917498674</item>
      <item>, OIB 46830600751</item>
      <item>, OIB 05569494546</item>
      <item>, OIB 07285230342</item>
      <item>, OIB 50974371502</item>
      <item>, OIB 80639746410</item>
      <item>, OIB 18526555730</item>
      <item>, OIB 43799885260</item>
      <item>, OIB 94965914070</item>
      <item>, OIB 06811970314</item>
      <item>, OIB 16829467929</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06992092556</item>
      <item>, OIB 41258960204</item>
      <item>, OIB 09291034408</item>
      <item>, OIB 33725767264</item>
      <item>, OIB 94339540336</item>
      <item>, OIB 38057391892</item>
      <item>, OIB 33007404175</item>
      <item>, OIB 34296544282</item>
      <item>, OIB 04083001132</item>
      <item>, OIB 14480721492</item>
      <item>, OIB 84941173128</item>
      <item>, OIB 89654935153</item>
      <item>, OIB 86080104106</item>
      <item>, OIB 49290967945</item>
      <item>, OIB 29265973045</item>
      <item>, OIB 73389614517</item>
      <item>, OIB 97701748344</item>
      <item>, OIB 65069642793</item>
      <item>, OIB 16205687638</item>
      <item>, OIB 35557811513</item>
      <item>, OIB 69239215555</item>
      <item>, OIB 19390672750</item>
      <item>, OIB 32937631192</item>
      <item>, OIB 93570683955</item>
      <item>, OIB 93519007247</item>
      <item>, OIB 81898965125</item>
      <item>, OIB 32179081874</item>
      <item>, OIB 68762006562</item>
      <item>, OIB 46466426123</item>
      <item>, OIB 15402538356</item>
      <item>, OIB 08033901183</item>
      <item>, OIB 17311242164</item>
      <item>, OIB 09675579569</item>
      <item>, OIB 72189149878</item>
      <item>, OIB 21589065823</item>
      <item>, OIB 59401221926</item>
      <item>, OIB 72232886006</item>
      <item>, OIB 58219699024</item>
      <item>, OIB 67223092915</item>
      <item>, OIB 82167098700</item>
      <item>, OIB 80719299509</item>
      <item>, OIB 05763270433</item>
      <item>, OIB 99568210497</item>
      <item>, OIB 78878339902</item>
      <item>, OIB 35555990248</item>
      <item>, OIB 33392005961</item>
      <item>, OIB 50973171038</item>
      <item>, OIB 15738553325</item>
      <item>, OIB 39636384582</item>
      <item>, OIB 63604163211</item>
      <item>, OIB 41476060687</item>
      <item>, OIB 63781484968</item>
      <item>, OIB 90598357164</item>
      <item>, OIB 72594587030</item>
      <item>, OIB 84368186611</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23269006802</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24543050439</item>
      <item>, OIB 91949654327</item>
      <item>, OIB 87687857774</item>
      <item>, OIB 30924166560</item>
      <item>, OIB 19856164686</item>
      <item>, OIB 72590351524</item>
      <item>, OIB 09827250222</item>
      <item>, OIB 52705592800</item>
      <item>, OIB 31016018881</item>
      <item>, OIB 80409745726</item>
      <item>, OIB 22413472900</item>
      <item>, OIB 02401555720</item>
      <item>, OIB 76156352997</item>
      <item>, OIB 92738597282</item>
      <item>, OIB 84681628783</item>
      <item>, OIB 55675650848</item>
      <item>, OIB 70824276539</item>
      <item>, OIB 61576258120</item>
      <item>, OIB 11081458098</item>
      <item>, OIB 07885551191</item>
      <item>, OIB 59974477956</item>
      <item>, OIB 33417474295</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71527463594</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88448992592</item>
      <item>, OIB 53959056974</item>
      <item>, OIB 12351935621</item>
      <item>, OIB 14390943845</item>
      <item>, OIB 23355936969</item>
      <item>, OIB 42779808936</item>
      <item>, OIB 28602503915</item>
      <item>, OIB 26187994862</item>
      <item>, OIB 66582117749</item>
      <item>, OIB 79153132638</item>
      <item>, OIB 80843491669</item>
      <item>, OIB 88248589366</item>
      <item>, OIB 49545684243</item>
      <item>, OIB 54712970747</item>
      <item>, OIB 87811623322</item>
      <item>, OIB 91056811857</item>
      <item>, OIB 91861480870</item>
      <item>, OIB 75286000064</item>
      <item>, OIB 48042737399</item>
      <item>, OIB 35675614034</item>
      <item>, OIB 27370139872</item>
      <item>, OIB 74628173475</item>
      <item>, OIB 64571848035</item>
      <item>, OIB 30868427553</item>
      <item>, OIB 28508820612</item>
      <item>, OIB 68535764041</item>
      <item>, OIB 63433937940</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03462724779</item>
      <item>, OIB 47030103613</item>
      <item>, OIB 89771272445</item>
      <item>, OIB 76197116887</item>
      <item>, OIB 58528189918</item>
      <item>, OIB 72532024891</item>
      <item>, OIB 48186805492</item>
      <item>, OIB 69926366099</item>
      <item>, OIB 66481146396</item>
      <item>, OIB 64406809162</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75666130770</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42122172362</item>
      <item>, OIB 25772566590</item>
      <item>, OIB 77476367069</item>
      <item>, OIB 37811046307</item>
      <item>, OIB 96208368856</item>
      <item>, OIB 46981853030</item>
      <item>, OIB 62904573776</item>
      <item>, OIB 04571043319</item>
      <item>, OIB 11440453978</item>
      <item>, OIB 15724160128</item>
      <item>, OIB 13682411690</item>
      <item>, OIB 19033633778</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87311810356</item>
      <item>, OIB 09408788504</item>
      <item>, OIB 07038339077</item>
      <item>, OIB 38900880602</item>
      <item>, OIB 45192577645</item>
      <item>, OIB 05247958818</item>
      <item>, OIB 28166909018</item>
      <item>, OIB 80645998554</item>
      <item>, OIB 31496851195</item>
      <item>, OIB 55633242961</item>
      <item>, OIB 71142152777</item>
      <item>, OIB 63353072185</item>
      <item>, OIB 84009834780</item>
      <item>, OIB 15832739048</item>
      <item>, OIB 94366468246</item>
      <item>, OIB 36758209001</item>
      <item>, OIB 25141930670</item>
      <item>, OIB 97869422869</item>
      <item>, OIB 38272342702</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46830600751</item>
      <item>, OIB 33099880685</item>
      <item>, OIB 52615536531</item>
      <item>, OIB 16315354223</item>
      <item>, OIB 24889115799</item>
      <item>, OIB 63442370123</item>
      <item>, OIB 28097018986</item>
      <item>, OIB 13567782306</item>
      <item>, OIB 85821130368</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26067778479</item>
      <item>, OIB 44484653228</item>
      <item>, OIB 02369489649</item>
      <item>, OIB 21918343692</item>
      <item>, OIB 11925765994</item>
      <item>, OIB 55906727777</item>
      <item>, OIB 50670282682</item>
      <item>, OIB 84143512273</item>
      <item>, OIB 50670282682</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56826138353</item>
      <item>, OIB 14338735105</item>
      <item>, OIB 77317760491</item>
      <item>, OIB 03739843191</item>
      <item>, OIB 22986331166</item>
      <item>, OIB 36571760060</item>
      <item>, OIB 45482063767</item>
      <item>, OIB 59639817186</item>
      <item>, OIB 78110711892</item>
      <item>, OIB 08200114705</item>
      <item>, OIB 96762020666</item>
      <item>, OIB 92345732468</item>
      <item>, OIB 68629820074</item>
      <item>, OIB 69745327532</item>
      <item>, OIB 27105475264</item>
      <item>, OIB 36735285579</item>
      <item>, OIB 77606115521</item>
      <item>, OIB 12822553870</item>
      <item>, OIB 75885216649</item>
      <item>, OIB 07556207031</item>
      <item>, OIB 00526661882</item>
      <item>, OIB 34302227455</item>
      <item>, OIB 07837847925</item>
      <item>, OIB 56814423724</item>
      <item>, OIB 23922325811</item>
      <item>, OIB 71120573278</item>
      <item>, OIB 12578026353</item>
      <item>, OIB 35027187093</item>
      <item>, OIB 25751926536</item>
      <item>, OIB 50880474980</item>
      <item>, OIB 70924511514</item>
      <item>, OIB 42081497162</item>
      <item>, OIB 31812224044</item>
      <item>, OIB 48922277230</item>
      <item>, OIB 58654492314</item>
      <item>, OIB 63554079953</item>
      <item>, OIB 98584327843</item>
      <item>, OIB 87171204134</item>
      <item>, OIB 95889329970</item>
      <item>, OIB 30978785630</item>
      <item>, OIB 63013573312</item>
      <item>, OIB 04756380103</item>
      <item>, OIB 09297890199</item>
      <item>, OIB 54951995215</item>
      <item>, OIB 04402974520</item>
      <item>, OIB 00140332153</item>
      <item>, OIB 52467354389</item>
      <item>, OIB 36063141303</item>
      <item>, OIB 19390672750</item>
      <item>, OIB 33403885817</item>
      <item>, OIB 12686040110</item>
      <item>, OIB 31101575725</item>
      <item>, OIB 16188516711</item>
      <item>, OIB 75216071342</item>
      <item>, OIB 13212109596</item>
      <item>, OIB 96577868636</item>
      <item>, OIB 52353697771</item>
      <item>, OIB 57885132100</item>
      <item>, OIB 69602776663</item>
      <item>, OIB 68329484134</item>
      <item>, OIB 56342789123</item>
      <item>, OIB 79000721319</item>
      <item>, OIB 30382973961</item>
      <item>, OIB 03380490457</item>
      <item>, OIB 59706054982</item>
      <item>, OIB 54948902275</item>
      <item>, OIB 89865160390</item>
      <item>, OIB 35141086138</item>
      <item>, OIB 65331410683</item>
      <item>, OIB 98309510309</item>
      <item>, OIB 16994220173</item>
      <item>, OIB 22739898593</item>
      <item>, OIB 41112127430</item>
      <item>, OIB 70676517267</item>
      <item>, OIB 29524210204</item>
      <item>, OIB 68580128211</item>
      <item>, OIB 38309740312</item>
      <item>, OIB 93269876765</item>
      <item>, OIB 68180763414</item>
      <item>, OIB null</item>
      <item>, OIB 34453706637</item>
      <item>, OIB 70793241859</item>
      <item>, OIB 12822553870</item>
      <item>, OIB 41941343564</item>
      <item>, OIB null</item>
      <item>, OIB 85821130368</item>
      <item>, OIB null</item>
      <item>, OIB 29615199749</item>
      <item>, OIB 45519634047</item>
      <item>, OIB null</item>
      <item>, OIB null</item>
      <item>, OIB 30842297926</item>
      <item>, OIB null</item>
      <item>, OIB null</item>
      <item>, OIB 18697161464</item>
      <item>, OIB null</item>
      <item>, OIB 66904421085</item>
      <item>, OIB null</item>
      <item>, OIB 89755384389</item>
      <item>, OIB 56287080453</item>
      <item>, OIB 74171273839</item>
      <item>, OIB 16457179668</item>
      <item>, OIB 29538074286</item>
      <item>, OIB 12919457160</item>
      <item>, OIB 47281082801</item>
      <item>, OIB null</item>
      <item>, OIB null</item>
      <item>, OIB 30842297926</item>
      <item>, OIB 27355904472</item>
      <item>, OIB null</item>
      <item>, OIB null</item>
      <item>, OIB 54566384631</item>
      <item>, OIB 62875698528</item>
      <item>, OIB 26635293339</item>
      <item>, OIB 85127306373</item>
      <item>, OIB 69326397242</item>
      <item>, OIB null</item>
      <item>, OIB 18683136487</item>
      <item>, OIB 69402757072</item>
      <item>, OIB 56075169776</item>
      <item>, OIB null</item>
      <item>, OIB 59002364613</item>
      <item>, OIB null</item>
      <item>, OIB null</item>
      <item>, OIB null</item>
      <item>, OIB 70793241859</item>
      <item>, OIB 82282572283</item>
      <item>, OIB null</item>
      <item>, OIB null</item>
      <item>, OIB 19915712920</item>
      <item>, OIB null</item>
      <item>, OIB 04323472109</item>
      <item>, OIB 85127306373</item>
      <item>, OIB 38625793303</item>
      <item>, OIB 61980608934</item>
      <item>, OIB null</item>
      <item>, OIB 29776220525</item>
      <item>, OIB null</item>
      <item>, OIB 69370038985</item>
      <item>, OIB null</item>
      <item>, OIB 61980608934</item>
      <item>, OIB null</item>
      <item>, OIB null</item>
      <item>, OIB 42669674962</item>
      <item>, OIB 93618932042</item>
      <item>, OIB null</item>
      <item>, OIB 41941343564</item>
      <item>, OIB null</item>
      <item>, OIB 18683136487</item>
      <item>, OIB null</item>
      <item>, OIB null</item>
      <item>, OIB 81391207997</item>
      <item>, OIB 03828238106</item>
      <item>, OIB 70793241859</item>
      <item>, OIB null</item>
      <item>, OIB null</item>
      <item>, OIB null</item>
      <item>, OIB 57017761001</item>
      <item>, OIB null</item>
      <item>, OIB 78866932443</item>
      <item>, OIB 50670282682</item>
      <item>, OIB 18683136487</item>
      <item>, OIB null</item>
      <item>, OIB 97465301721</item>
      <item>, OIB 01049951500</item>
      <item>, OIB 21943772484</item>
      <item>, OIB null</item>
      <item>, OIB 61980608934</item>
      <item>, OIB null</item>
      <item>, OIB null</item>
      <item>, OIB 82319776508</item>
      <item>, OIB 01252163117</item>
      <item>, OIB null</item>
      <item>, OIB 17080094552</item>
      <item>, OIB null</item>
      <item>, OIB 75666130770</item>
      <item>, OIB null</item>
      <item>, OIB null</item>
      <item>, OIB 77082063693</item>
      <item>, OIB 35894904443</item>
      <item>, OIB null</item>
      <item>, OIB 32284739479</item>
      <item>, OIB null</item>
      <item>, OIB 18683136487</item>
      <item>, OIB null</item>
      <item>, OIB null</item>
      <item>, OIB 71855290129</item>
      <item>, OIB 85821130368</item>
      <item>, OIB 91720486742</item>
      <item>, OIB 61980608934</item>
      <item>, OIB 64546066176</item>
      <item>, OIB 18683136487</item>
      <item>, OIB null</item>
      <item>, OIB 97349366519</item>
      <item>, OIB 30993782023</item>
      <item>, OIB 38083028711</item>
      <item>, OIB 35557811513</item>
      <item>, OIB 96821083726</item>
      <item>, OIB null</item>
      <item>, OIB 18683136487</item>
      <item>, OIB 30557474014</item>
      <item>, OIB null</item>
      <item>, OIB null</item>
      <item>, OIB null</item>
      <item>, OIB 94472454976</item>
      <item>, OIB 23379427545</item>
      <item>, OIB 55472425213</item>
      <item>, OIB 18683136487</item>
      <item>, OIB 38083028711</item>
      <item>, OIB null</item>
      <item>, OIB 19345128906</item>
    </izvorni_sadrzaj>
    <derivirana_varijabla naziv="DomainObject.Predmet.SudioniciListNazivOIB_1">
      <item>, OIB 07837847925</item>
      <item>, OIB 18683136487</item>
      <item>, OIB null</item>
      <item>, OIB 18683136487</item>
      <item>, OIB 74210066591</item>
      <item>, OIB 09517317411</item>
      <item>, OIB 49398931487</item>
      <item>, OIB 66049692921</item>
      <item>, OIB 07373599239</item>
      <item>, OIB 65051360088</item>
      <item>, OIB 18683136487</item>
      <item>, OIB 78359961331</item>
      <item>, OIB 93225891495</item>
      <item>, OIB 82790074844</item>
      <item>, OIB 56826138353</item>
      <item>, OIB 19819724166</item>
      <item>, OIB 47897946377</item>
      <item>, OIB 36709757659</item>
      <item>, OIB 37476644793</item>
      <item>, OIB 63073332379</item>
      <item>, OIB 21777333810</item>
      <item>, OIB 34440814040</item>
      <item>, OIB 28921383001</item>
      <item>, OIB 41274793973</item>
      <item>, OIB 78344221376</item>
      <item>, OIB 59706054982</item>
      <item>, OIB 51203688235</item>
      <item>, OIB 47965841018</item>
      <item>, OIB 71304592430</item>
      <item>, OIB 68419124305</item>
      <item>, OIB 85584865987</item>
      <item>, OIB 33956120458</item>
      <item>, OIB 54948902275</item>
      <item>, OIB 05532178397</item>
      <item>, OIB 43698579132</item>
      <item>, OIB 84143469050</item>
      <item>, OIB 89917595934</item>
      <item>, OIB 21074825891</item>
      <item>, OIB 87939104217</item>
      <item>, OIB 46830600751</item>
      <item>, OIB 14595893401</item>
      <item>, OIB 76080865307</item>
      <item>, OIB 75901351091</item>
      <item>, OIB 59608054089</item>
      <item>, OIB 73236308888</item>
      <item>, OIB 65866256737</item>
      <item>, OIB 10443683019</item>
      <item>, OIB 73872839985</item>
      <item>, OIB 08011374888</item>
      <item>, OIB 37710339746</item>
      <item>, OIB 09529542053</item>
      <item>, OIB 55646544786</item>
      <item>, OIB 24407104693</item>
      <item>, OIB 12242231071</item>
      <item>, OIB 55533277123</item>
      <item>, OIB 24835949834</item>
      <item>, OIB 66241675982</item>
      <item>, OIB 33120980772</item>
      <item>, OIB 33204721839</item>
      <item>, OIB 00384008152</item>
      <item>, OIB 39228456312</item>
      <item>, OIB 25982798589</item>
      <item>, OIB 28025722533</item>
      <item>, OIB 70114227603</item>
      <item>, OIB 16074465250</item>
      <item>, OIB 08101100980</item>
      <item>, OIB 35189247498</item>
      <item>, OIB 35451219902</item>
      <item>, OIB 28508820612</item>
      <item>, OIB 32709834358</item>
      <item>, OIB 30770175855</item>
      <item>, OIB 31188799731</item>
      <item>, OIB 99243667034</item>
      <item>, OIB 83980708087</item>
      <item>, OIB 86091667582</item>
      <item>, OIB 60785268681</item>
      <item>, OIB 56655610557</item>
      <item>, OIB 72332556277</item>
      <item>, OIB 74845370223</item>
      <item>, OIB 45513941394</item>
      <item>, OIB 88915921313</item>
      <item>, OIB 70114227603</item>
      <item>, OIB 76848533915</item>
      <item>, OIB 44890767273</item>
      <item>, OIB 55757464937</item>
      <item>, OIB 47859397279</item>
      <item>, OIB 94472454976</item>
      <item>, OIB 46839149373</item>
      <item>, OIB 83488729434</item>
      <item>, OIB 68271062216</item>
      <item>, OIB 94878152360</item>
      <item>, OIB 83296807791</item>
      <item>, OIB 09539101243</item>
      <item>, OIB 62291039145</item>
      <item>, OIB 63461897206</item>
      <item>, OIB 53903728630</item>
      <item>, OIB 99406899243</item>
      <item>, OIB 70961784599</item>
      <item>, OIB 40730811746</item>
      <item>, OIB 53424861114</item>
      <item>, OIB 77925554696</item>
      <item>, OIB 10571584537</item>
      <item>, OIB 30735770287</item>
      <item>, OIB 02437704848</item>
      <item>, OIB 04419572654</item>
      <item>, OIB 81793146560</item>
      <item>, OIB 91475365556</item>
      <item>, OIB 16048013538</item>
      <item>, OIB 94391191426</item>
      <item>, OIB 24630749503</item>
      <item>, OIB 76350894229</item>
      <item>, OIB 28025722533</item>
      <item>, OIB 99909425440</item>
      <item>, OIB 80183811492</item>
      <item>, OIB 27524265061</item>
      <item>, OIB 83918065246</item>
      <item>, OIB 24198956638</item>
      <item>, OIB 60663993622</item>
      <item>, OIB 43563335947</item>
      <item>, OIB 38484140872</item>
      <item>, OIB 12012147571</item>
      <item>, OIB 12577877147</item>
      <item>, OIB 00897882683</item>
      <item>, OIB 57771107058</item>
      <item>, OIB 74420229729</item>
      <item>, OIB 44230808110</item>
      <item>, OIB 02539671010</item>
      <item>, OIB 80968217347</item>
      <item>, OIB 49953370209</item>
      <item>, OIB 82967525191</item>
      <item>, OIB 27457530614</item>
      <item>, OIB 98307576243</item>
      <item>, OIB 90776404563</item>
      <item>, OIB 38712300010</item>
      <item>, OIB 70008404713</item>
      <item>, OIB 25876380285</item>
      <item>, OIB 51005536058</item>
      <item>, OIB 44132340384</item>
      <item>, OIB 37611216898</item>
      <item>, OIB 53136752678</item>
      <item>, OIB 16912997621</item>
      <item>, OIB 31621777587</item>
      <item>, OIB 57371012596</item>
      <item>, OIB 77283348907</item>
      <item>, OIB 03291272208</item>
      <item>, OIB 65516171063</item>
      <item>, OIB 62293366608</item>
      <item>, OIB 66878442541</item>
      <item>, OIB 51193036454</item>
      <item>, OIB 41387373932</item>
      <item>, OIB 72454967005</item>
      <item>, OIB 93006547119</item>
      <item>, OIB 67690387290</item>
      <item>, OIB 76231208532</item>
      <item>, OIB 78272535399</item>
      <item>, OIB 08852465695</item>
      <item>, OIB 88962507191</item>
      <item>, OIB 99873701212</item>
      <item>, OIB 45878059290</item>
      <item>, OIB 99530955280</item>
      <item>, OIB 72806517394</item>
      <item>, OIB 92836065068</item>
      <item>, OIB 69242251733</item>
      <item>, OIB 46466426123</item>
      <item>, OIB 11727504421</item>
      <item>, OIB 79176257167</item>
      <item>, OIB 06947019866</item>
      <item>, OIB 81898965125</item>
      <item>, OIB 45533211549</item>
      <item>, OIB 97499130016</item>
      <item>, OIB 38730295070</item>
      <item>, OIB 96637597848</item>
      <item>, OIB 76824484181</item>
      <item>, OIB 86091321106</item>
      <item>, OIB 23239072373</item>
      <item>, OIB 75708915913</item>
      <item>, OIB 76920975322</item>
      <item>, OIB 35075764438</item>
      <item>, OIB 89514038279</item>
      <item>, OIB 39599282196</item>
      <item>, OIB 55215862622</item>
      <item>, OIB 14798986072</item>
      <item>, OIB 15201258693</item>
      <item>, OIB 55268785640</item>
      <item>, OIB 93729454627</item>
      <item>, OIB 38812451417</item>
      <item>, OIB 43547284113</item>
      <item>, OIB 16439489089</item>
      <item>, OIB 67149132840</item>
      <item>, OIB 46777889915</item>
      <item>, OIB 56342789123</item>
      <item>, OIB 79000721319</item>
      <item>, OIB 03380490457</item>
      <item>, OIB 85821130368</item>
      <item>, OIB 04601923208</item>
      <item>, OIB 88234857624</item>
      <item>, OIB 64965084141</item>
      <item>, OIB 85828625994</item>
      <item>, OIB 94187441810</item>
      <item>, OIB 07837847925</item>
      <item>, OIB 90017639391</item>
      <item>, OIB 10098946497</item>
      <item>, OIB 86888847404</item>
      <item>, OIB 24743587539</item>
      <item>, OIB 62890333516</item>
      <item>, OIB 33508911717</item>
      <item>, OIB 91478009603</item>
      <item>, OIB 52392458213</item>
      <item>, OIB 72332556277</item>
      <item>, OIB 44890767273</item>
      <item>, OIB 23131390669</item>
      <item>, OIB 21094494613</item>
      <item>, OIB 08563467932</item>
      <item>, OIB 69060952354</item>
      <item>, OIB 11403397863</item>
      <item>, OIB 21268596817</item>
      <item>, OIB 31497688270</item>
      <item>, OIB 92020885489</item>
      <item>, OIB 08830644469</item>
      <item>, OIB 28123794048</item>
      <item>, OIB 33120197409</item>
      <item>, OIB 91445751353</item>
      <item>, OIB 56034797647</item>
      <item>, OIB 10054205030</item>
      <item>, OIB 29357565225</item>
      <item>, OIB 42034643125</item>
      <item>, OIB 69863599942</item>
      <item>, OIB 98825603309</item>
      <item>, OIB 79576557482</item>
      <item>, OIB 34969575575</item>
      <item>, OIB 82096480140</item>
      <item>, OIB 50608806627</item>
      <item>, OIB 74697035343</item>
      <item>, OIB 35721802898</item>
      <item>, OIB 09033661295</item>
      <item>, OIB 99777361372</item>
      <item>, OIB null</item>
      <item>, OIB 39364629552</item>
      <item>, OIB 49371248632</item>
      <item>, OIB 68175280792</item>
      <item>, OIB 18080781553</item>
      <item>, OIB 00893712988</item>
      <item>, OIB 36917498674</item>
      <item>, OIB 46830600751</item>
      <item>, OIB 05569494546</item>
      <item>, OIB 07285230342</item>
      <item>, OIB 50974371502</item>
      <item>, OIB 80639746410</item>
      <item>, OIB 18526555730</item>
      <item>, OIB 43799885260</item>
      <item>, OIB 94965914070</item>
      <item>, OIB 06811970314</item>
      <item>, OIB 16829467929</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06992092556</item>
      <item>, OIB 41258960204</item>
      <item>, OIB 09291034408</item>
      <item>, OIB 33725767264</item>
      <item>, OIB 94339540336</item>
      <item>, OIB 38057391892</item>
      <item>, OIB 33007404175</item>
      <item>, OIB 34296544282</item>
      <item>, OIB 04083001132</item>
      <item>, OIB 14480721492</item>
      <item>, OIB 84941173128</item>
      <item>, OIB 89654935153</item>
      <item>, OIB 86080104106</item>
      <item>, OIB 49290967945</item>
      <item>, OIB 29265973045</item>
      <item>, OIB 73389614517</item>
      <item>, OIB 97701748344</item>
      <item>, OIB 65069642793</item>
      <item>, OIB 16205687638</item>
      <item>, OIB 35557811513</item>
      <item>, OIB 69239215555</item>
      <item>, OIB 19390672750</item>
      <item>, OIB 32937631192</item>
      <item>, OIB 93570683955</item>
      <item>, OIB 93519007247</item>
      <item>, OIB 81898965125</item>
      <item>, OIB 32179081874</item>
      <item>, OIB 68762006562</item>
      <item>, OIB 46466426123</item>
      <item>, OIB 15402538356</item>
      <item>, OIB 08033901183</item>
      <item>, OIB 17311242164</item>
      <item>, OIB 09675579569</item>
      <item>, OIB 72189149878</item>
      <item>, OIB 21589065823</item>
      <item>, OIB 59401221926</item>
      <item>, OIB 72232886006</item>
      <item>, OIB 58219699024</item>
      <item>, OIB 67223092915</item>
      <item>, OIB 82167098700</item>
      <item>, OIB 80719299509</item>
      <item>, OIB 05763270433</item>
      <item>, OIB 99568210497</item>
      <item>, OIB 78878339902</item>
      <item>, OIB 35555990248</item>
      <item>, OIB 33392005961</item>
      <item>, OIB 50973171038</item>
      <item>, OIB 15738553325</item>
      <item>, OIB 39636384582</item>
      <item>, OIB 63604163211</item>
      <item>, OIB 41476060687</item>
      <item>, OIB 63781484968</item>
      <item>, OIB 90598357164</item>
      <item>, OIB 72594587030</item>
      <item>, OIB 84368186611</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23269006802</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24543050439</item>
      <item>, OIB 91949654327</item>
      <item>, OIB 87687857774</item>
      <item>, OIB 30924166560</item>
      <item>, OIB 19856164686</item>
      <item>, OIB 72590351524</item>
      <item>, OIB 09827250222</item>
      <item>, OIB 52705592800</item>
      <item>, OIB 31016018881</item>
      <item>, OIB 80409745726</item>
      <item>, OIB 22413472900</item>
      <item>, OIB 02401555720</item>
      <item>, OIB 76156352997</item>
      <item>, OIB 92738597282</item>
      <item>, OIB 84681628783</item>
      <item>, OIB 55675650848</item>
      <item>, OIB 70824276539</item>
      <item>, OIB 61576258120</item>
      <item>, OIB 11081458098</item>
      <item>, OIB 07885551191</item>
      <item>, OIB 59974477956</item>
      <item>, OIB 33417474295</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71527463594</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88448992592</item>
      <item>, OIB 53959056974</item>
      <item>, OIB 12351935621</item>
      <item>, OIB 14390943845</item>
      <item>, OIB 23355936969</item>
      <item>, OIB 42779808936</item>
      <item>, OIB 28602503915</item>
      <item>, OIB 26187994862</item>
      <item>, OIB 66582117749</item>
      <item>, OIB 79153132638</item>
      <item>, OIB 80843491669</item>
      <item>, OIB 88248589366</item>
      <item>, OIB 49545684243</item>
      <item>, OIB 54712970747</item>
      <item>, OIB 87811623322</item>
      <item>, OIB 91056811857</item>
      <item>, OIB 91861480870</item>
      <item>, OIB 75286000064</item>
      <item>, OIB 48042737399</item>
      <item>, OIB 35675614034</item>
      <item>, OIB 27370139872</item>
      <item>, OIB 74628173475</item>
      <item>, OIB 64571848035</item>
      <item>, OIB 30868427553</item>
      <item>, OIB 28508820612</item>
      <item>, OIB 68535764041</item>
      <item>, OIB 63433937940</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03462724779</item>
      <item>, OIB 47030103613</item>
      <item>, OIB 89771272445</item>
      <item>, OIB 76197116887</item>
      <item>, OIB 58528189918</item>
      <item>, OIB 72532024891</item>
      <item>, OIB 48186805492</item>
      <item>, OIB 69926366099</item>
      <item>, OIB 66481146396</item>
      <item>, OIB 64406809162</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75666130770</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42122172362</item>
      <item>, OIB 25772566590</item>
      <item>, OIB 77476367069</item>
      <item>, OIB 37811046307</item>
      <item>, OIB 96208368856</item>
      <item>, OIB 46981853030</item>
      <item>, OIB 62904573776</item>
      <item>, OIB 04571043319</item>
      <item>, OIB 11440453978</item>
      <item>, OIB 15724160128</item>
      <item>, OIB 13682411690</item>
      <item>, OIB 19033633778</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87311810356</item>
      <item>, OIB 09408788504</item>
      <item>, OIB 07038339077</item>
      <item>, OIB 38900880602</item>
      <item>, OIB 45192577645</item>
      <item>, OIB 05247958818</item>
      <item>, OIB 28166909018</item>
      <item>, OIB 80645998554</item>
      <item>, OIB 31496851195</item>
      <item>, OIB 55633242961</item>
      <item>, OIB 71142152777</item>
      <item>, OIB 63353072185</item>
      <item>, OIB 84009834780</item>
      <item>, OIB 15832739048</item>
      <item>, OIB 94366468246</item>
      <item>, OIB 36758209001</item>
      <item>, OIB 25141930670</item>
      <item>, OIB 97869422869</item>
      <item>, OIB 38272342702</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46830600751</item>
      <item>, OIB 33099880685</item>
      <item>, OIB 52615536531</item>
      <item>, OIB 16315354223</item>
      <item>, OIB 24889115799</item>
      <item>, OIB 63442370123</item>
      <item>, OIB 28097018986</item>
      <item>, OIB 13567782306</item>
      <item>, OIB 85821130368</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26067778479</item>
      <item>, OIB 44484653228</item>
      <item>, OIB 02369489649</item>
      <item>, OIB 21918343692</item>
      <item>, OIB 11925765994</item>
      <item>, OIB 55906727777</item>
      <item>, OIB 50670282682</item>
      <item>, OIB 84143512273</item>
      <item>, OIB 50670282682</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56826138353</item>
      <item>, OIB 14338735105</item>
      <item>, OIB 77317760491</item>
      <item>, OIB 03739843191</item>
      <item>, OIB 22986331166</item>
      <item>, OIB 36571760060</item>
      <item>, OIB 45482063767</item>
      <item>, OIB 59639817186</item>
      <item>, OIB 78110711892</item>
      <item>, OIB 08200114705</item>
      <item>, OIB 96762020666</item>
      <item>, OIB 92345732468</item>
      <item>, OIB 68629820074</item>
      <item>, OIB 69745327532</item>
      <item>, OIB 27105475264</item>
      <item>, OIB 36735285579</item>
      <item>, OIB 77606115521</item>
      <item>, OIB 12822553870</item>
      <item>, OIB 75885216649</item>
      <item>, OIB 07556207031</item>
      <item>, OIB 00526661882</item>
      <item>, OIB 34302227455</item>
      <item>, OIB 07837847925</item>
      <item>, OIB 56814423724</item>
      <item>, OIB 23922325811</item>
      <item>, OIB 71120573278</item>
      <item>, OIB 12578026353</item>
      <item>, OIB 35027187093</item>
      <item>, OIB 25751926536</item>
      <item>, OIB 50880474980</item>
      <item>, OIB 70924511514</item>
      <item>, OIB 42081497162</item>
      <item>, OIB 31812224044</item>
      <item>, OIB 48922277230</item>
      <item>, OIB 58654492314</item>
      <item>, OIB 63554079953</item>
      <item>, OIB 98584327843</item>
      <item>, OIB 87171204134</item>
      <item>, OIB 95889329970</item>
      <item>, OIB 30978785630</item>
      <item>, OIB 63013573312</item>
      <item>, OIB 04756380103</item>
      <item>, OIB 09297890199</item>
      <item>, OIB 54951995215</item>
      <item>, OIB 04402974520</item>
      <item>, OIB 00140332153</item>
      <item>, OIB 52467354389</item>
      <item>, OIB 36063141303</item>
      <item>, OIB 19390672750</item>
      <item>, OIB 33403885817</item>
      <item>, OIB 12686040110</item>
      <item>, OIB 31101575725</item>
      <item>, OIB 16188516711</item>
      <item>, OIB 75216071342</item>
      <item>, OIB 13212109596</item>
      <item>, OIB 96577868636</item>
      <item>, OIB 52353697771</item>
      <item>, OIB 57885132100</item>
      <item>, OIB 69602776663</item>
      <item>, OIB 68329484134</item>
      <item>, OIB 56342789123</item>
      <item>, OIB 79000721319</item>
      <item>, OIB 30382973961</item>
      <item>, OIB 03380490457</item>
      <item>, OIB 59706054982</item>
      <item>, OIB 54948902275</item>
      <item>, OIB 89865160390</item>
      <item>, OIB 35141086138</item>
      <item>, OIB 65331410683</item>
      <item>, OIB 98309510309</item>
      <item>, OIB 16994220173</item>
      <item>, OIB 22739898593</item>
      <item>, OIB 41112127430</item>
      <item>, OIB 70676517267</item>
      <item>, OIB 29524210204</item>
      <item>, OIB 68580128211</item>
      <item>, OIB 38309740312</item>
      <item>, OIB 93269876765</item>
      <item>, OIB 68180763414</item>
      <item>, OIB null</item>
      <item>, OIB 34453706637</item>
      <item>, OIB 70793241859</item>
      <item>, OIB 12822553870</item>
      <item>, OIB 41941343564</item>
      <item>, OIB null</item>
      <item>, OIB 85821130368</item>
      <item>, OIB null</item>
      <item>, OIB 29615199749</item>
      <item>, OIB 45519634047</item>
      <item>, OIB null</item>
      <item>, OIB null</item>
      <item>, OIB 30842297926</item>
      <item>, OIB null</item>
      <item>, OIB null</item>
      <item>, OIB 18697161464</item>
      <item>, OIB null</item>
      <item>, OIB 66904421085</item>
      <item>, OIB null</item>
      <item>, OIB 89755384389</item>
      <item>, OIB 56287080453</item>
      <item>, OIB 74171273839</item>
      <item>, OIB 16457179668</item>
      <item>, OIB 29538074286</item>
      <item>, OIB 12919457160</item>
      <item>, OIB 47281082801</item>
      <item>, OIB null</item>
      <item>, OIB null</item>
      <item>, OIB 30842297926</item>
      <item>, OIB 27355904472</item>
      <item>, OIB null</item>
      <item>, OIB null</item>
      <item>, OIB 54566384631</item>
      <item>, OIB 62875698528</item>
      <item>, OIB 26635293339</item>
      <item>, OIB 85127306373</item>
      <item>, OIB 69326397242</item>
      <item>, OIB null</item>
      <item>, OIB 18683136487</item>
      <item>, OIB 69402757072</item>
      <item>, OIB 56075169776</item>
      <item>, OIB null</item>
      <item>, OIB 59002364613</item>
      <item>, OIB null</item>
      <item>, OIB null</item>
      <item>, OIB null</item>
      <item>, OIB 70793241859</item>
      <item>, OIB 82282572283</item>
      <item>, OIB null</item>
      <item>, OIB null</item>
      <item>, OIB 19915712920</item>
      <item>, OIB null</item>
      <item>, OIB 04323472109</item>
      <item>, OIB 85127306373</item>
      <item>, OIB 38625793303</item>
      <item>, OIB 61980608934</item>
      <item>, OIB null</item>
      <item>, OIB 29776220525</item>
      <item>, OIB null</item>
      <item>, OIB 69370038985</item>
      <item>, OIB null</item>
      <item>, OIB 61980608934</item>
      <item>, OIB null</item>
      <item>, OIB null</item>
      <item>, OIB 42669674962</item>
      <item>, OIB 93618932042</item>
      <item>, OIB null</item>
      <item>, OIB 41941343564</item>
      <item>, OIB null</item>
      <item>, OIB 18683136487</item>
      <item>, OIB null</item>
      <item>, OIB null</item>
      <item>, OIB 81391207997</item>
      <item>, OIB 03828238106</item>
      <item>, OIB 70793241859</item>
      <item>, OIB null</item>
      <item>, OIB null</item>
      <item>, OIB null</item>
      <item>, OIB 57017761001</item>
      <item>, OIB null</item>
      <item>, OIB 78866932443</item>
      <item>, OIB 50670282682</item>
      <item>, OIB 18683136487</item>
      <item>, OIB null</item>
      <item>, OIB 97465301721</item>
      <item>, OIB 01049951500</item>
      <item>, OIB 21943772484</item>
      <item>, OIB null</item>
      <item>, OIB 61980608934</item>
      <item>, OIB null</item>
      <item>, OIB null</item>
      <item>, OIB 82319776508</item>
      <item>, OIB 01252163117</item>
      <item>, OIB null</item>
      <item>, OIB 17080094552</item>
      <item>, OIB null</item>
      <item>, OIB 75666130770</item>
      <item>, OIB null</item>
      <item>, OIB null</item>
      <item>, OIB 77082063693</item>
      <item>, OIB 35894904443</item>
      <item>, OIB null</item>
      <item>, OIB 32284739479</item>
      <item>, OIB null</item>
      <item>, OIB 18683136487</item>
      <item>, OIB null</item>
      <item>, OIB null</item>
      <item>, OIB 71855290129</item>
      <item>, OIB 85821130368</item>
      <item>, OIB 91720486742</item>
      <item>, OIB 61980608934</item>
      <item>, OIB 64546066176</item>
      <item>, OIB 18683136487</item>
      <item>, OIB null</item>
      <item>, OIB 97349366519</item>
      <item>, OIB 30993782023</item>
      <item>, OIB 38083028711</item>
      <item>, OIB 35557811513</item>
      <item>, OIB 96821083726</item>
      <item>, OIB null</item>
      <item>, OIB 18683136487</item>
      <item>, OIB 30557474014</item>
      <item>, OIB null</item>
      <item>, OIB null</item>
      <item>, OIB null</item>
      <item>, OIB 94472454976</item>
      <item>, OIB 23379427545</item>
      <item>, OIB 55472425213</item>
      <item>, OIB 18683136487</item>
      <item>, OIB 38083028711</item>
      <item>, OIB null</item>
      <item>, OIB 19345128906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D5E8F2-CD8F-476F-9FB2-A1D06B3CE8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769</properties:Words>
  <properties:Characters>4107</properties:Characters>
  <properties:Lines>113</properties:Lines>
  <properties:Paragraphs>65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2018-01-15T08:16:00Z</dcterms:created>
  <dc:creator>Vesna Perišić</dc:creator>
  <cp:lastModifiedBy>Ana Golub Gruić</cp:lastModifiedBy>
  <cp:lastPrinted>2018-01-15T08:17:00Z</cp:lastPrinted>
  <dcterms:modified xmlns:xsi="http://www.w3.org/2001/XMLSchema-instance" xsi:type="dcterms:W3CDTF">2018-01-15T08:28:00Z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