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046f" w14:paraId="11c046f" w:rsidRDefault="00FF37CD" w:rsidP="00FF37CD" w:rsidR="00FF37CD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274955</wp:posOffset>
            </wp:positionH>
            <wp:positionV relativeFrom="paragraph">
              <wp:posOffset>-84455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F37CD" w:rsidP="00FF37CD" w:rsidR="00FF37CD">
      <w:pPr>
        <w:pStyle w:val="Zaglavlje"/>
        <w:ind w:left="426"/>
        <w:rPr>
          <w:rFonts w:hAnsi="Times New Roman" w:ascii="Times New Roman"/>
        </w:rPr>
      </w:pPr>
    </w:p>
    <w:p w:rsidRDefault="00FF37CD" w:rsidP="00FF37CD" w:rsidR="00FF37CD">
      <w:pPr>
        <w:pStyle w:val="Zaglavlje"/>
        <w:ind w:left="426"/>
        <w:rPr>
          <w:rFonts w:hAnsi="Times New Roman" w:ascii="Times New Roman"/>
        </w:rPr>
      </w:pPr>
    </w:p>
    <w:p w:rsidRDefault="00FF37CD" w:rsidP="00FF37CD" w:rsidR="00FF37C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F37CD" w:rsidP="00FF37CD" w:rsidR="00FF37CD">
      <w:pPr>
        <w:pStyle w:val="Zaglavlje"/>
        <w:rPr>
          <w:rFonts w:hAnsi="Times New Roman" w:ascii="Times New Roman"/>
        </w:rPr>
      </w:pPr>
    </w:p>
    <w:p w:rsidRDefault="00FF37CD" w:rsidP="00FF37CD" w:rsidR="00FF37C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FF37CD" w:rsidP="00FF37CD" w:rsidR="00FF37C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F37CD" w:rsidP="00FF37CD" w:rsidR="00FF37C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Zagreb, Amruševa 2/II, desno (p.p. 432)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St-2827/16-14</w:t>
      </w: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 w:rsidRPr="00E83ACD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</w:t>
      </w:r>
      <w:r w:rsidRPr="00E83ACD">
        <w:rPr>
          <w:rFonts w:hAnsi="Times New Roman" w:ascii="Times New Roman"/>
          <w:color w:themeColor="text1" w:val="000000"/>
          <w:szCs w:val="24"/>
        </w:rPr>
        <w:t xml:space="preserve">predlagatelja FINANCIJSKE AGENCIJE, Regionalni centar Zagreb, podružnica Zagreb,Trg svibanjskih žrtava 1995. 1, za otvaranje stečajnog postupka nad dužnikom </w:t>
      </w:r>
      <w:r w:rsidR="00E83ACD" w:rsidRPr="00E83ACD">
        <w:rPr>
          <w:rFonts w:hAnsi="Times New Roman" w:ascii="Times New Roman"/>
        </w:rPr>
        <w:t>PAN HAIMIAO d.o.o. za usluge, OIB:19778998654, Zagreb (Grad Zagreb), Samoborska cesta 145</w:t>
      </w:r>
      <w:r w:rsidRPr="00E83ACD">
        <w:rPr>
          <w:rFonts w:hAnsi="Times New Roman" w:ascii="Times New Roman"/>
          <w:color w:themeColor="text1" w:val="000000"/>
          <w:szCs w:val="24"/>
        </w:rPr>
        <w:t>,</w:t>
      </w:r>
      <w:r w:rsidRPr="00E83ACD">
        <w:rPr>
          <w:rFonts w:hAnsi="Times New Roman" w:ascii="Times New Roman"/>
          <w:color w:themeColor="text1" w:val="000000"/>
        </w:rPr>
        <w:t xml:space="preserve"> </w:t>
      </w:r>
      <w:r w:rsidRPr="00E83ACD">
        <w:rPr>
          <w:rFonts w:hAnsi="Times New Roman" w:ascii="Times New Roman"/>
          <w:color w:themeColor="text1" w:val="000000"/>
          <w:szCs w:val="24"/>
        </w:rPr>
        <w:t>dana 1. prosinca 2017.</w:t>
      </w:r>
    </w:p>
    <w:p w:rsidRDefault="00FF37CD" w:rsidP="00FF37CD" w:rsidR="00FF37CD" w:rsidRPr="00E83A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E83ACD" w:rsidRPr="00E83ACD">
        <w:rPr>
          <w:rFonts w:hAnsi="Times New Roman" w:ascii="Times New Roman"/>
        </w:rPr>
        <w:t>HAIMIAO d.o.o. za usluge, OIB:19778998654, Zagreb (Grad Zagreb), Samoborska cesta 145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FF37CD" w:rsidP="00FF37CD" w:rsidR="00FF37C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E83ACD">
        <w:rPr>
          <w:rFonts w:hAnsi="Times New Roman" w:ascii="Times New Roman"/>
          <w:color w:themeColor="text1" w:val="000000"/>
          <w:szCs w:val="24"/>
        </w:rPr>
        <w:t>Mladen Janjiška, Zagreb, Ribnjak 52</w:t>
      </w:r>
      <w:r>
        <w:rPr>
          <w:rFonts w:hAnsi="Times New Roman" w:ascii="Times New Roman"/>
          <w:color w:themeColor="text1" w:val="000000"/>
          <w:szCs w:val="24"/>
        </w:rPr>
        <w:t xml:space="preserve">, OIB </w:t>
      </w:r>
      <w:r w:rsidR="00E83ACD">
        <w:rPr>
          <w:rFonts w:hAnsi="Times New Roman" w:ascii="Times New Roman"/>
          <w:color w:themeColor="text1" w:val="000000"/>
          <w:szCs w:val="24"/>
        </w:rPr>
        <w:t>52042379273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FF37CD" w:rsidP="00FF37CD" w:rsidR="00FF37C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E83ACD" w:rsidRPr="00E83ACD">
        <w:rPr>
          <w:rFonts w:hAnsi="Times New Roman" w:ascii="Times New Roman"/>
        </w:rPr>
        <w:t>HAIMIAO d.o.o. za usluge, OIB:19778998654, Zagreb (Grad Zagreb), Samoborska cesta 145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FF37CD" w:rsidP="00FF37CD" w:rsidR="00FF37C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FF37CD" w:rsidP="00FF37CD" w:rsidR="00FF37CD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Financijska agencija kod koje se vodi račun dužnika, navodi, da u konkretnom slučaju dužnik na dan </w:t>
      </w:r>
      <w:r w:rsidR="00E83ACD">
        <w:rPr>
          <w:rFonts w:hAnsi="Times New Roman" w:ascii="Times New Roman"/>
          <w:color w:themeColor="text1" w:val="000000"/>
          <w:szCs w:val="24"/>
        </w:rPr>
        <w:t>18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E83ACD">
        <w:rPr>
          <w:rFonts w:hAnsi="Times New Roman" w:ascii="Times New Roman"/>
          <w:color w:themeColor="text1" w:val="000000"/>
          <w:szCs w:val="24"/>
        </w:rPr>
        <w:t>ožujka</w:t>
      </w:r>
      <w:r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E83ACD">
        <w:rPr>
          <w:rFonts w:hAnsi="Times New Roman" w:ascii="Times New Roman"/>
          <w:color w:themeColor="text1" w:val="000000"/>
          <w:szCs w:val="24"/>
        </w:rPr>
        <w:t>19.015,95</w:t>
      </w:r>
      <w:r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raspolaže nikakvim nekretnina (list </w:t>
      </w:r>
      <w:r w:rsidR="00E83ACD">
        <w:rPr>
          <w:rFonts w:hAnsi="Times New Roman" w:ascii="Times New Roman"/>
          <w:color w:themeColor="text1" w:val="000000"/>
          <w:szCs w:val="24"/>
        </w:rPr>
        <w:t>15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E83ACD">
        <w:rPr>
          <w:rFonts w:hAnsi="Times New Roman" w:ascii="Times New Roman"/>
          <w:color w:themeColor="text1" w:val="000000"/>
          <w:szCs w:val="24"/>
        </w:rPr>
        <w:t>12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E83ACD">
        <w:rPr>
          <w:rFonts w:hAnsi="Times New Roman" w:ascii="Times New Roman"/>
          <w:color w:themeColor="text1" w:val="000000"/>
          <w:szCs w:val="24"/>
        </w:rPr>
        <w:t>srpnja</w:t>
      </w:r>
      <w:r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F37CD" w:rsidP="00FF37CD" w:rsidR="00FF37C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F37CD" w:rsidP="00FF37CD" w:rsidR="00FF37CD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FF37CD" w:rsidP="00FF37CD" w:rsidR="00FF37CD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FF37CD" w:rsidP="00FF37CD" w:rsidR="00FF37C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3188" w:rsidR="00E33188"/>
    <w:sectPr w:rsidSect="00FF37CD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7CD" w:rsidP="00FF37CD" w:rsidR="00FF37CD">
      <w:r>
        <w:separator/>
      </w:r>
    </w:p>
  </w:endnote>
  <w:endnote w:id="0" w:type="continuationSeparator">
    <w:p w:rsidRDefault="00FF37CD" w:rsidP="00FF37CD" w:rsidR="00FF3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7CD" w:rsidP="00FF37CD" w:rsidR="00FF37CD">
      <w:r>
        <w:separator/>
      </w:r>
    </w:p>
  </w:footnote>
  <w:footnote w:id="0" w:type="continuationSeparator">
    <w:p w:rsidRDefault="00FF37CD" w:rsidP="00FF37CD" w:rsidR="00FF3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7CD" w:rsidP="00FF37CD" w:rsidR="00FF37CD" w:rsidRPr="00FF37CD">
    <w:pPr>
      <w:pStyle w:val="Zaglavlje"/>
      <w:tabs>
        <w:tab w:pos="7269" w:val="left"/>
      </w:tabs>
      <w:rPr>
        <w:rFonts w:hAnsi="Times New Roman" w:ascii="Times New Roman"/>
      </w:rPr>
    </w:pPr>
    <w:r>
      <w:tab/>
    </w:r>
    <w:sdt>
      <w:sdtPr>
        <w:id w:val="630831792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FF37CD">
          <w:rPr>
            <w:rFonts w:hAnsi="Times New Roman" w:ascii="Times New Roman"/>
          </w:rPr>
          <w:fldChar w:fldCharType="begin"/>
        </w:r>
        <w:r w:rsidRPr="00FF37CD">
          <w:rPr>
            <w:rFonts w:hAnsi="Times New Roman" w:ascii="Times New Roman"/>
          </w:rPr>
          <w:instrText>PAGE   \* MERGEFORMAT</w:instrText>
        </w:r>
        <w:r w:rsidRPr="00FF37CD">
          <w:rPr>
            <w:rFonts w:hAnsi="Times New Roman" w:ascii="Times New Roman"/>
          </w:rPr>
          <w:fldChar w:fldCharType="separate"/>
        </w:r>
        <w:r w:rsidR="00E0446E">
          <w:rPr>
            <w:rFonts w:hAnsi="Times New Roman" w:ascii="Times New Roman"/>
            <w:noProof/>
          </w:rPr>
          <w:t>2</w:t>
        </w:r>
        <w:r w:rsidRPr="00FF37CD">
          <w:rPr>
            <w:rFonts w:hAnsi="Times New Roman" w:ascii="Times New Roman"/>
          </w:rPr>
          <w:fldChar w:fldCharType="end"/>
        </w:r>
      </w:sdtContent>
    </w:sdt>
    <w:r w:rsidRPr="00FF37CD">
      <w:rPr>
        <w:rFonts w:hAnsi="Times New Roman" w:ascii="Times New Roman"/>
      </w:rPr>
      <w:tab/>
      <w:t>20. St-2827/16-</w:t>
    </w:r>
    <w:r>
      <w:rPr>
        <w:rFonts w:hAnsi="Times New Roman" w:ascii="Times New Roman"/>
      </w:rPr>
      <w:t>14</w:t>
    </w:r>
  </w:p>
  <w:p w:rsidRDefault="00FF37CD" w:rsidR="00FF37CD" w:rsidRPr="00FF37C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5D29"/>
    <w:rsid w:val="00331AD6"/>
    <w:rsid w:val="003A5D29"/>
    <w:rsid w:val="00BE3772"/>
    <w:rsid w:val="00CE0253"/>
    <w:rsid w:val="00D964F7"/>
    <w:rsid w:val="00E0446E"/>
    <w:rsid w:val="00E33188"/>
    <w:rsid w:val="00E83ACD"/>
    <w:rsid w:val="00FF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7CD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F37C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F3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7C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4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3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7CD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F37C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F3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7C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4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4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HAIMIAO d.o.o. zastupanog po punomoćniku Haimiao Pan</izvorni_sadrzaj>
    <derivirana_varijabla naziv="DomainObject.Predmet.ProtustrankaFormated_1">  PAN HAIMIAO d.o.o. zastupanog po punomoćniku Haimiao Pan</derivirana_varijabla>
  </DomainObject.Predmet.ProtustrankaFormated>
  <DomainObject.Predmet.ProtustrankaFormatedOIB>
    <izvorni_sadrzaj>  PAN HAIMIAO d.o.o., OIB 19778998654 zastupanog po punomoćniku Haimiao Pan</izvorni_sadrzaj>
    <derivirana_varijabla naziv="DomainObject.Predmet.ProtustrankaFormatedOIB_1">  PAN HAIMIAO d.o.o., OIB 19778998654 zastupanog po punomoćniku Haimiao Pan</derivirana_varijabla>
  </DomainObject.Predmet.ProtustrankaFormatedOIB>
  <DomainObject.Predmet.ProtustrankaFormatedWithAdress>
    <izvorni_sadrzaj> PAN HAIMIAO d.o.o., Samoborska cesta 145, 10000 Zagreb zastupanog po punomoćniku Haimiao Pan</izvorni_sadrzaj>
    <derivirana_varijabla naziv="DomainObject.Predmet.ProtustrankaFormatedWithAdress_1"> PAN HAIMIAO d.o.o., Samoborska cesta 145, 10000 Zagreb zastupanog po punomoćniku Haimiao Pan</derivirana_varijabla>
  </DomainObject.Predmet.ProtustrankaFormatedWithAdress>
  <DomainObject.Predmet.ProtustrankaFormatedWithAdressOIB>
    <izvorni_sadrzaj> PAN HAIMIAO d.o.o., OIB 19778998654, Samoborska cesta 145, 10000 Zagreb zastupanog po punomoćniku Haimiao Pan</izvorni_sadrzaj>
    <derivirana_varijabla naziv="DomainObject.Predmet.ProtustrankaFormatedWithAdressOIB_1"> PAN HAIMIAO d.o.o., OIB 19778998654, Samoborska cesta 145, 10000 Zagreb zastupanog po punomoćniku Haimiao Pan</derivirana_varijabla>
  </DomainObject.Predmet.ProtustrankaFormatedWithAdressOIB>
  <DomainObject.Predmet.ProtustrankaWithAdress>
    <izvorni_sadrzaj>PAN HAIMIAO d.o.o. Samoborska cesta 145, 10000 Zagreb</izvorni_sadrzaj>
    <derivirana_varijabla naziv="DomainObject.Predmet.ProtustrankaWithAdress_1">PAN HAIMIAO d.o.o. Samoborska cesta 145, 10000 Zagreb</derivirana_varijabla>
  </DomainObject.Predmet.ProtustrankaWithAdress>
  <DomainObject.Predmet.ProtustrankaWithAdressOIB>
    <izvorni_sadrzaj>PAN HAIMIAO d.o.o., OIB 19778998654, Samoborska cesta 145, 10000 Zagreb</izvorni_sadrzaj>
    <derivirana_varijabla naziv="DomainObject.Predmet.ProtustrankaWithAdressOIB_1">PAN HAIMIAO d.o.o., OIB 19778998654, Samoborska cesta 145, 10000 Zagreb</derivirana_varijabla>
  </DomainObject.Predmet.ProtustrankaWithAdressOIB>
  <DomainObject.Predmet.ProtustrankaNazivFormated>
    <izvorni_sadrzaj>PAN HAIMIAO d.o.o.</izvorni_sadrzaj>
    <derivirana_varijabla naziv="DomainObject.Predmet.ProtustrankaNazivFormated_1">PAN HAIMIAO d.o.o.</derivirana_varijabla>
  </DomainObject.Predmet.ProtustrankaNazivFormated>
  <DomainObject.Predmet.ProtustrankaNazivFormatedOIB>
    <izvorni_sadrzaj>PAN HAIMIAO d.o.o., OIB 19778998654</izvorni_sadrzaj>
    <derivirana_varijabla naziv="DomainObject.Predmet.ProtustrankaNazivFormatedOIB_1">PAN HAIMIAO d.o.o., OIB 19778998654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HAIMIAO d.o.o. zastupanog po punomoćniku Haimiao Pan</item>
    </izvorni_sadrzaj>
    <derivirana_varijabla naziv="DomainObject.Predmet.ProtuStrankaListFormated_1">
      <item>PAN HAIMIAO d.o.o. zastupanog po punomoćniku Haimiao Pan</item>
    </derivirana_varijabla>
  </DomainObject.Predmet.ProtuStrankaListFormated>
  <DomainObject.Predmet.ProtuStrankaListFormatedOIB>
    <izvorni_sadrzaj>
      <item>PAN HAIMIAO d.o.o., OIB 19778998654 zastupanog po punomoćniku Haimiao Pan</item>
    </izvorni_sadrzaj>
    <derivirana_varijabla naziv="DomainObject.Predmet.ProtuStrankaListFormatedOIB_1">
      <item>PAN HAIMIAO d.o.o., OIB 19778998654 zastupanog po punomoćniku Haimiao Pan</item>
    </derivirana_varijabla>
  </DomainObject.Predmet.ProtuStrankaListFormatedOIB>
  <DomainObject.Predmet.ProtuStrankaListFormatedWithAdress>
    <izvorni_sadrzaj>
      <item>PAN HAIMIAO d.o.o., Samoborska cesta 145, 10000 Zagreb zastupanog po punomoćniku Haimiao Pan</item>
    </izvorni_sadrzaj>
    <derivirana_varijabla naziv="DomainObject.Predmet.ProtuStrankaListFormatedWithAdress_1">
      <item>PAN HAIMIAO d.o.o., Samoborska cesta 145, 10000 Zagreb zastupanog po punomoćniku Haimiao Pan</item>
    </derivirana_varijabla>
  </DomainObject.Predmet.ProtuStrankaListFormatedWithAdress>
  <DomainObject.Predmet.ProtuStrankaListFormatedWithAdressOIB>
    <izvorni_sadrzaj>
      <item>PAN HAIMIAO d.o.o., OIB 19778998654, Samoborska cesta 145, 10000 Zagreb zastupanog po punomoćniku Haimiao Pan</item>
    </izvorni_sadrzaj>
    <derivirana_varijabla naziv="DomainObject.Predmet.ProtuStrankaListFormatedWithAdressOIB_1">
      <item>PAN HAIMIAO d.o.o., OIB 19778998654, Samoborska cesta 145, 10000 Zagreb zastupanog po punomoćniku Haimiao Pan</item>
    </derivirana_varijabla>
  </DomainObject.Predmet.ProtuStrankaListFormatedWithAdressOIB>
  <DomainObject.Predmet.ProtuStrankaListNazivFormated>
    <izvorni_sadrzaj>
      <item>PAN HAIMIAO d.o.o.</item>
    </izvorni_sadrzaj>
    <derivirana_varijabla naziv="DomainObject.Predmet.ProtuStrankaListNazivFormated_1">
      <item>PAN HAIMIAO d.o.o.</item>
    </derivirana_varijabla>
  </DomainObject.Predmet.ProtuStrankaListNazivFormated>
  <DomainObject.Predmet.ProtuStrankaListNazivFormatedOIB>
    <izvorni_sadrzaj>
      <item>PAN HAIMIAO d.o.o., OIB 19778998654</item>
    </izvorni_sadrzaj>
    <derivirana_varijabla naziv="DomainObject.Predmet.ProtuStrankaListNazivFormatedOIB_1">
      <item>PAN HAIMIAO d.o.o., OIB 19778998654</item>
    </derivirana_varijabla>
  </DomainObject.Predmet.ProtuStrankaListNazivFormatedOIB>
  <DomainObject.Predmet.OstaliListFormated>
    <izvorni_sadrzaj>
      <item>Haimiao Pan punomoćnik sudionika u postupku PAN HAIMIAO d.o.o.</item>
    </izvorni_sadrzaj>
    <derivirana_varijabla naziv="DomainObject.Predmet.OstaliListFormated_1">
      <item>Haimiao Pan punomoćnik sudionika u postupku PAN HAIMIAO d.o.o.</item>
    </derivirana_varijabla>
  </DomainObject.Predmet.OstaliListFormated>
  <DomainObject.Predmet.OstaliListFormatedOIB>
    <izvorni_sadrzaj>
      <item>Haimiao Pan, OIB 92559905055 punomoćnik sudionika u postupku PAN HAIMIAO d.o.o.</item>
    </izvorni_sadrzaj>
    <derivirana_varijabla naziv="DomainObject.Predmet.OstaliListFormatedOIB_1">
      <item>Haimiao Pan, OIB 92559905055 punomoćnik sudionika u postupku PAN HAIMIAO d.o.o.</item>
    </derivirana_varijabla>
  </DomainObject.Predmet.OstaliListFormatedOIB>
  <DomainObject.Predmet.OstaliListFormatedWithAdress>
    <izvorni_sadrzaj>
      <item>Haimiao Pan, Qingtian, Pengkuo 241, Zhejiang punomoćnik sudionika u postupku PAN HAIMIAO d.o.o.</item>
    </izvorni_sadrzaj>
    <derivirana_varijabla naziv="DomainObject.Predmet.OstaliListFormatedWithAdress_1">
      <item>Haimiao Pan, Qingtian, Pengkuo 241, Zhejiang punomoćnik sudionika u postupku PAN HAIMIAO d.o.o.</item>
    </derivirana_varijabla>
  </DomainObject.Predmet.OstaliListFormatedWithAdress>
  <DomainObject.Predmet.OstaliListFormatedWithAdressOIB>
    <izvorni_sadrzaj>
      <item>Haimiao Pan, OIB 92559905055, Qingtian, Pengkuo 241, Zhejiang punomoćnik sudionika u postupku PAN HAIMIAO d.o.o.</item>
    </izvorni_sadrzaj>
    <derivirana_varijabla naziv="DomainObject.Predmet.OstaliListFormatedWithAdressOIB_1">
      <item>Haimiao Pan, OIB 92559905055, Qingtian, Pengkuo 241, Zhejiang punomoćnik sudionika u postupku PAN HAIMIAO d.o.o.</item>
    </derivirana_varijabla>
  </DomainObject.Predmet.OstaliListFormatedWithAdressOIB>
  <DomainObject.Predmet.OstaliListNazivFormated>
    <izvorni_sadrzaj>
      <item>Haimiao Pan</item>
    </izvorni_sadrzaj>
    <derivirana_varijabla naziv="DomainObject.Predmet.OstaliListNazivFormated_1">
      <item>Haimiao Pan</item>
    </derivirana_varijabla>
  </DomainObject.Predmet.OstaliListNazivFormated>
  <DomainObject.Predmet.OstaliListNazivFormatedOIB>
    <izvorni_sadrzaj>
      <item>Haimiao Pan, OIB 92559905055</item>
    </izvorni_sadrzaj>
    <derivirana_varijabla naziv="DomainObject.Predmet.OstaliListNazivFormatedOIB_1">
      <item>Haimiao Pan, OIB 92559905055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HAIMIAO d.o.o.</izvorni_sadrzaj>
    <derivirana_varijabla naziv="DomainObject.Predmet.ProtustrankaIDrugi_1">PAN HAIMIAO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 HAIMIAO d.o.o., OIB 19778998654, Samoborska cesta 145, 10000 Zagreb</izvorni_sadrzaj>
    <derivirana_varijabla naziv="DomainObject.Predmet.ProtustrankaIDrugiAdressOIB_1">PAN HAIMIAO d.o.o., OIB 19778998654,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HAIMIAO d.o.o.</item>
      <item>Haimiao Pan</item>
    </izvorni_sadrzaj>
    <derivirana_varijabla naziv="DomainObject.Predmet.SudioniciListNaziv_1">
      <item>FINA Regionalni centar Zagreb</item>
      <item>PAN HAIMIAO d.o.o.</item>
      <item>Haimiao 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izvorni_sadrzaj>
    <derivirana_varijabla naziv="DomainObject.Predmet.SudioniciListAdressOIB_1"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19778998654</item>
      <item>, OIB 92559905055</item>
    </izvorni_sadrzaj>
    <derivirana_varijabla naziv="DomainObject.Predmet.SudioniciListNazivOIB_1">
      <item>, OIB 85821130368</item>
      <item>, OIB 19778998654</item>
      <item>, OIB 92559905055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748</properties:Words>
  <properties:Characters>4080</properties:Characters>
  <properties:Lines>90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2017-12-01T13:20:00Z</dcterms:created>
  <dc:creator>Valentina Kranjčić</dc:creator>
  <dc:description/>
  <cp:keywords/>
  <cp:lastModifiedBy>Valentina Kranjčić</cp:lastModifiedBy>
  <cp:lastPrinted>2017-12-01T13:25:00Z</cp:lastPrinted>
  <dcterms:modified xmlns:xsi="http://www.w3.org/2001/XMLSchema-instance" xsi:type="dcterms:W3CDTF">2017-12-01T13:25:00Z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