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9e9d" w14:paraId="bce9e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36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736C4" w:rsidP="00B736C4" w:rsidR="00B736C4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1 St-1344/2016-8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  <w:jc w:val="center"/>
      </w:pPr>
      <w:r>
        <w:t>R E P U B L I K A       H R V A T S K A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  <w:jc w:val="center"/>
      </w:pPr>
      <w:r>
        <w:t>R J E Š E N J E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>TRGOVAČKI SUD U BJELOVARU, po  sucu Branki Pleskalt,  u predmetu predlagatelja REPUBLIKE HRVATSKE, Porezne uprave Područni ured sjeverna Hrvatska, protiv dužnika VZO j.do.o. za trgovinu i usluge Bjelovar, Matije Gupca 26, OIB: 58292877406, dana 29. kolovoza  2016. godine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  <w:jc w:val="center"/>
      </w:pPr>
      <w:r>
        <w:t>r i j e š i o     j e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>I Pokreće se prethodni postupak radi izjašnjenja o prijedlogu za otvaranje stečajnog postupka i utvrđenja uvjeta za otvaranje stečajnog postupka nad  dužnikom VZO j.do.o. za trgovinu i usluge Bjelovar, Matije Gupca 26, OIB: 58292877406.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  <w:jc w:val="center"/>
      </w:pPr>
      <w:r>
        <w:t>16. rujna  2016. godine u 10,00 sati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B736C4" w:rsidP="00B736C4" w:rsidR="00B736C4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Darko </w:t>
      </w:r>
      <w:proofErr w:type="spellStart"/>
      <w:r>
        <w:t>Nemčić</w:t>
      </w:r>
      <w:proofErr w:type="spellEnd"/>
      <w:r>
        <w:t xml:space="preserve"> iz Bjelovara, M. Gupca 26.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 xml:space="preserve">III Poziva se zastupnik po Zakonu dužnika Darko </w:t>
      </w:r>
      <w:proofErr w:type="spellStart"/>
      <w:r>
        <w:t>Nemčić</w:t>
      </w:r>
      <w:proofErr w:type="spellEnd"/>
      <w:r>
        <w:t xml:space="preserve"> iz Bjelovara da u roku od 8 dana dostavi na spis ovjerovljeni popis imovine i obveza stečajnog dužnika. 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  <w:jc w:val="center"/>
      </w:pPr>
      <w:r>
        <w:t>Obrazloženje</w:t>
      </w:r>
    </w:p>
    <w:p w:rsidRDefault="00B736C4" w:rsidP="00B736C4" w:rsidR="00B736C4">
      <w:pPr>
        <w:pStyle w:val="Bezproreda"/>
      </w:pPr>
    </w:p>
    <w:p w:rsidRDefault="00B736C4" w:rsidP="00B736C4" w:rsidR="00B736C4">
      <w:r>
        <w:t>Predlagatelj RH, Ministarstvo financija, Područni ured Sjeverna Hrvatska   je   dana 22.  ožujka  2016. godine   podnijela je   prijedlog za otvaranje stečajnog postupka nad  dužnikom  VZO j.do.o. za trgovinu i usluge Bjelovar, Matije Gupca 26, OIB: 58292877406.</w:t>
      </w:r>
    </w:p>
    <w:p w:rsidRDefault="00B736C4" w:rsidP="00B736C4" w:rsidR="00B736C4"/>
    <w:p w:rsidRDefault="00B736C4" w:rsidP="00B736C4" w:rsidR="00B736C4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736C4" w:rsidP="00B736C4" w:rsidR="00B736C4">
      <w:pPr>
        <w:pStyle w:val="Bezproreda"/>
      </w:pPr>
    </w:p>
    <w:p w:rsidRDefault="00B736C4" w:rsidP="00B736C4" w:rsidR="00B736C4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VZO j.do.o. za trgovinu i usluge Bjelovar, Matije Gupca 26, OIB: 58292877406, a u skladu s  odredbom članka 115. Stečajnog zakona. 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>Temeljem iznijetog riješeno je kao u izreci.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 xml:space="preserve">Bjelovar,   29. kolovoza  2016.   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</w:t>
      </w:r>
      <w:r>
        <w:t xml:space="preserve"> S U D A C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</w:p>
    <w:p w:rsidRDefault="00B736C4" w:rsidP="00B736C4" w:rsidR="00B736C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736C4" w:rsidP="00B736C4" w:rsidR="00B736C4">
      <w:pPr>
        <w:pStyle w:val="Bezproreda"/>
      </w:pPr>
      <w:r>
        <w:t>Dna: predlagatelja</w:t>
      </w:r>
    </w:p>
    <w:p w:rsidRDefault="00B736C4" w:rsidP="00B736C4" w:rsidR="00B736C4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B736C4" w:rsidP="00B736C4" w:rsidR="00B736C4">
      <w:pPr>
        <w:pStyle w:val="Bezproreda"/>
      </w:pPr>
      <w:r>
        <w:t xml:space="preserve">        ROČ. 16. 09. 2016. u  10,00</w:t>
      </w:r>
    </w:p>
    <w:p w:rsidRDefault="00B736C4" w:rsidP="00B736C4" w:rsidR="00B736C4">
      <w:pPr>
        <w:pStyle w:val="Bezproreda"/>
      </w:pPr>
      <w:r>
        <w:t>Bjelovar, 29. 08.  2016.</w:t>
      </w:r>
    </w:p>
    <w:p w:rsidRDefault="00B736C4" w:rsidP="00B736C4" w:rsidR="00B736C4"/>
    <w:p w:rsidRDefault="00B736C4" w:rsidP="00B736C4" w:rsidR="00B736C4">
      <w:pPr>
        <w:pStyle w:val="Bezproreda"/>
      </w:pPr>
    </w:p>
    <w:p w:rsidRDefault="00CB0EA4" w:rsidP="00B736C4" w:rsidR="00CB0EA4">
      <w:pPr>
        <w:pStyle w:val="Naslovdokumenta"/>
        <w:jc w:val="left"/>
      </w:pPr>
    </w:p>
    <w:p w:rsidRDefault="00DA0242" w:rsidP="00B736C4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6C4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23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St-1344/2016-2</izvorni_sadrzaj>
    <derivirana_varijabla naziv="DomainObject.Oznaka_1">St-1344/2016-2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St-1344/2016</izvorni_sadrzaj>
    <derivirana_varijabla naziv="DomainObject.Predmet.OznakaBroj_1">St-1344/2016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VZO jednostavno društvo s ograničenom odgovornošću za trgovinu i usluge, Bjelovar</izvorni_sadrzaj>
    <derivirana_varijabla naziv="DomainObject.Predmet.ProtustrankaFormated_1">  VZO jednostavno društvo s ograničenom odgovornošću za trgovinu i usluge, Bjelovar</derivirana_varijabla>
  </DomainObject.Predmet.ProtustrankaFormated>
  <DomainObject.Predmet.ProtustrankaFormatedOIB>
    <izvorni_sadrzaj>  VZO jednostavno društvo s ograničenom odgovornošću za trgovinu i usluge, Bjelovar, OIB 58292877406</izvorni_sadrzaj>
    <derivirana_varijabla naziv="DomainObject.Predmet.ProtustrankaFormatedOIB_1">  VZO jednostavno društvo s ograničenom odgovornošću za trgovinu i usluge, Bjelovar, OIB 58292877406</derivirana_varijabla>
  </DomainObject.Predmet.ProtustrankaFormatedOIB>
  <DomainObject.Predmet.ProtustrankaFormatedWithAdress>
    <izvorni_sadrzaj> VZO jednostavno društvo s ograničenom odgovornošću za trgovinu i usluge, Bjelovar, Matije Gupca 26, 43000 Bjelovar</izvorni_sadrzaj>
    <derivirana_varijabla naziv="DomainObject.Predmet.ProtustrankaFormatedWithAdress_1"> VZO jednostavno društvo s ograničenom odgovornošću za trgovinu i usluge, Bjelovar, Matije Gupca 26, 43000 Bjelovar</derivirana_varijabla>
  </DomainObject.Predmet.ProtustrankaFormatedWithAdress>
  <DomainObject.Predmet.ProtustrankaFormatedWithAdressOIB>
    <izvorni_sadrzaj> VZO jednostavno društvo s ograničenom odgovornošću za trgovinu i usluge, Bjelovar, OIB 58292877406, Matije Gupca 26, 43000 Bjelovar</izvorni_sadrzaj>
    <derivirana_varijabla naziv="DomainObject.Predmet.ProtustrankaFormatedWithAdressOIB_1"> VZO jednostavno društvo s ograničenom odgovornošću za trgovinu i usluge, Bjelovar, OIB 58292877406, Matije Gupca 26, 43000 Bjelovar</derivirana_varijabla>
  </DomainObject.Predmet.ProtustrankaFormatedWithAdressOIB>
  <DomainObject.Predmet.ProtustrankaWithAdress>
    <izvorni_sadrzaj>VZO jednostavno društvo s ograničenom odgovornošću za trgovinu i usluge, Bjelovar Matije Gupca 26, 43000 Bjelovar</izvorni_sadrzaj>
    <derivirana_varijabla naziv="DomainObject.Predmet.ProtustrankaWithAdress_1">VZO jednostavno društvo s ograničenom odgovornošću za trgovinu i usluge, Bjelovar Matije Gupca 26, 43000 Bjelovar</derivirana_varijabla>
  </DomainObject.Predmet.ProtustrankaWithAdress>
  <DomainObject.Predmet.ProtustrankaWithAdressOIB>
    <izvorni_sadrzaj>VZO jednostavno društvo s ograničenom odgovornošću za trgovinu i usluge, Bjelovar, OIB 58292877406, Matije Gupca 26, 43000 Bjelovar</izvorni_sadrzaj>
    <derivirana_varijabla naziv="DomainObject.Predmet.ProtustrankaWithAdressOIB_1">VZO jednostavno društvo s ograničenom odgovornošću za trgovinu i usluge, Bjelovar, OIB 58292877406, Matije Gupca 26, 43000 Bjelovar</derivirana_varijabla>
  </DomainObject.Predmet.ProtustrankaWithAdressOIB>
  <DomainObject.Predmet.ProtustrankaNazivFormated>
    <izvorni_sadrzaj>VZO jednostavno društvo s ograničenom odgovornošću za trgovinu i usluge, Bjelovar</izvorni_sadrzaj>
    <derivirana_varijabla naziv="DomainObject.Predmet.ProtustrankaNazivFormated_1">VZO jednostavno društvo s ograničenom odgovornošću za trgovinu i usluge, Bjelovar</derivirana_varijabla>
  </DomainObject.Predmet.ProtustrankaNazivFormated>
  <DomainObject.Predmet.ProtustrankaNazivFormatedOIB>
    <izvorni_sadrzaj>VZO jednostavno društvo s ograničenom odgovornošću za trgovinu i usluge, Bjelovar, OIB 58292877406</izvorni_sadrzaj>
    <derivirana_varijabla naziv="DomainObject.Predmet.ProtustrankaNazivFormatedOIB_1">VZO jednostavno društvo s ograničenom odgovornošću za trgovinu i usluge, Bjelovar, OIB 58292877406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VZO jednostavno društvo s ograničenom odgovornošću za trgovinu i usluge, Bjelovar</item>
    </izvorni_sadrzaj>
    <derivirana_varijabla naziv="DomainObject.Predmet.ProtuStrankaListFormated_1">
      <item>VZO jednostavno društvo s ograničenom odgovornošću za trgovinu i usluge, Bjelovar</item>
    </derivirana_varijabla>
  </DomainObject.Predmet.ProtuStrankaListFormated>
  <DomainObject.Predmet.ProtuStrankaListFormatedOIB>
    <izvorni_sadrzaj>
      <item>VZO jednostavno društvo s ograničenom odgovornošću za trgovinu i usluge, Bjelovar, OIB 58292877406</item>
    </izvorni_sadrzaj>
    <derivirana_varijabla naziv="DomainObject.Predmet.ProtuStrankaListFormatedOIB_1">
      <item>VZO jednostavno društvo s ograničenom odgovornošću za trgovinu i usluge, Bjelovar, OIB 58292877406</item>
    </derivirana_varijabla>
  </DomainObject.Predmet.ProtuStrankaListFormatedOIB>
  <DomainObject.Predmet.ProtuStrankaListFormatedWithAdress>
    <izvorni_sadrzaj>
      <item>VZO jednostavno društvo s ograničenom odgovornošću za trgovinu i usluge, Bjelovar, Matije Gupca 26, 43000 Bjelovar</item>
    </izvorni_sadrzaj>
    <derivirana_varijabla naziv="DomainObject.Predmet.ProtuStrankaListFormatedWithAdress_1">
      <item>VZO jednostavno društvo s ograničenom odgovornošću za trgovinu i usluge, Bjelovar, Matije Gupca 26, 43000 Bjelovar</item>
    </derivirana_varijabla>
  </DomainObject.Predmet.ProtuStrankaListFormatedWithAdress>
  <DomainObject.Predmet.ProtuStrankaListFormatedWithAdressOIB>
    <izvorni_sadrzaj>
      <item>VZO jednostavno društvo s ograničenom odgovornošću za trgovinu i usluge, Bjelovar, OIB 58292877406, Matije Gupca 26, 43000 Bjelovar</item>
    </izvorni_sadrzaj>
    <derivirana_varijabla naziv="DomainObject.Predmet.ProtuStrankaListFormatedWithAdressOIB_1">
      <item>VZO jednostavno društvo s ograničenom odgovornošću za trgovinu i usluge, Bjelovar, OIB 58292877406, Matije Gupca 26, 43000 Bjelovar</item>
    </derivirana_varijabla>
  </DomainObject.Predmet.ProtuStrankaListFormatedWithAdressOIB>
  <DomainObject.Predmet.ProtuStrankaListNazivFormated>
    <izvorni_sadrzaj>
      <item>VZO jednostavno društvo s ograničenom odgovornošću za trgovinu i usluge, Bjelovar</item>
    </izvorni_sadrzaj>
    <derivirana_varijabla naziv="DomainObject.Predmet.ProtuStrankaListNazivFormated_1">
      <item>VZO jednostavno društvo s ograničenom odgovornošću za trgovinu i usluge, Bjelovar</item>
    </derivirana_varijabla>
  </DomainObject.Predmet.ProtuStrankaListNazivFormated>
  <DomainObject.Predmet.ProtuStrankaListNazivFormatedOIB>
    <izvorni_sadrzaj>
      <item>VZO jednostavno društvo s ograničenom odgovornošću za trgovinu i usluge, Bjelovar, OIB 58292877406</item>
    </izvorni_sadrzaj>
    <derivirana_varijabla naziv="DomainObject.Predmet.ProtuStrankaListNazivFormatedOIB_1">
      <item>VZO jednostavno društvo s ograničenom odgovornošću za trgovinu i usluge, Bjelovar, OIB 58292877406</item>
    </derivirana_varijabla>
  </DomainObject.Predmet.ProtuStrankaListNazivFormatedOIB>
  <DomainObject.Predmet.OstaliListFormated>
    <izvorni_sadrzaj>
      <item>DARKO NEMČIĆ</item>
      <item>Županijsko državno odvjetništvo u Bjelovaru</item>
    </izvorni_sadrzaj>
    <derivirana_varijabla naziv="DomainObject.Predmet.OstaliListFormated_1">
      <item>DARKO NEMČIĆ</item>
      <item>Županijsko državno odvjetništvo u Bjelovaru</item>
    </derivirana_varijabla>
  </DomainObject.Predmet.OstaliListFormated>
  <DomainObject.Predmet.OstaliListFormatedOIB>
    <izvorni_sadrzaj>
      <item>DARKO NEMČIĆ, OIB 23512455927</item>
      <item>Županijsko državno odvjetništvo u Bjelovaru</item>
    </izvorni_sadrzaj>
    <derivirana_varijabla naziv="DomainObject.Predmet.OstaliListFormatedOIB_1">
      <item>DARKO NEMČIĆ, OIB 23512455927</item>
      <item>Županijsko državno odvjetništvo u Bjelovaru</item>
    </derivirana_varijabla>
  </DomainObject.Predmet.OstaliListFormatedOIB>
  <DomainObject.Predmet.OstaliListFormatedWithAdress>
    <izvorni_sadrzaj>
      <item>DARKO NEMČIĆ, Matije Gupca 26, 43000 Bjelovar</item>
      <item>Županijsko državno odvjetništvo u Bjelovaru</item>
    </izvorni_sadrzaj>
    <derivirana_varijabla naziv="DomainObject.Predmet.OstaliListFormatedWithAdress_1">
      <item>DARKO NEMČIĆ, Matije Gupca 26, 43000 Bjelovar</item>
      <item>Županijsko državno odvjetništvo u Bjelovaru</item>
    </derivirana_varijabla>
  </DomainObject.Predmet.OstaliListFormatedWithAdress>
  <DomainObject.Predmet.OstaliListFormatedWithAdressOIB>
    <izvorni_sadrzaj>
      <item>DARKO NEMČIĆ, OIB 23512455927, Matije Gupca 26, 43000 Bjelovar</item>
      <item>Županijsko državno odvjetništvo u Bjelovaru</item>
    </izvorni_sadrzaj>
    <derivirana_varijabla naziv="DomainObject.Predmet.OstaliListFormatedWithAdressOIB_1">
      <item>DARKO NEMČIĆ, OIB 23512455927, Matije Gupca 26, 43000 Bjelovar</item>
      <item>Županijsko državno odvjetništvo u Bjelovaru</item>
    </derivirana_varijabla>
  </DomainObject.Predmet.OstaliListFormatedWithAdressOIB>
  <DomainObject.Predmet.OstaliListNazivFormated>
    <izvorni_sadrzaj>
      <item>DARKO NEMČIĆ</item>
      <item>Županijsko državno odvjetništvo u Bjelovaru</item>
    </izvorni_sadrzaj>
    <derivirana_varijabla naziv="DomainObject.Predmet.OstaliListNazivFormated_1">
      <item>DARKO NEMČIĆ</item>
      <item>Županijsko državno odvjetništvo u Bjelovaru</item>
    </derivirana_varijabla>
  </DomainObject.Predmet.OstaliListNazivFormated>
  <DomainObject.Predmet.OstaliListNazivFormatedOIB>
    <izvorni_sadrzaj>
      <item>DARKO NEMČIĆ, OIB 23512455927</item>
      <item>Županijsko državno odvjetništvo u Bjelovaru</item>
    </izvorni_sadrzaj>
    <derivirana_varijabla naziv="DomainObject.Predmet.OstaliListNazivFormatedOIB_1">
      <item>DARKO NEMČIĆ, OIB 23512455927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St-1344/2016-2</izvorni_sadrzaj>
    <derivirana_varijabla naziv="DomainObject.PoslovniBrojDokumenta_1">St-1344/2016-2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VZO jednostavno društvo s ograničenom odgovornošću za trgovinu i usluge, Bjelovar</izvorni_sadrzaj>
    <derivirana_varijabla naziv="DomainObject.Predmet.ProtustrankaIDrugi_1">VZO jednostavno društvo s ograničenom odgovornošću za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VZO jednostavno društvo s ograničenom odgovornošću za trgovinu i usluge, Bjelovar, OIB 58292877406, Matije Gupca 26, 43000 Bjelovar</izvorni_sadrzaj>
    <derivirana_varijabla naziv="DomainObject.Predmet.ProtustrankaIDrugiAdressOIB_1">VZO jednostavno društvo s ograničenom odgovornošću za trgovinu i usluge, Bjelovar, OIB 58292877406, Matije Gupca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VZO jednostavno društvo s ograničenom odgovornošću za trgovinu i usluge, Bjelovar</item>
      <item>DARKO NEMČIĆ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VZO jednostavno društvo s ograničenom odgovornošću za trgovinu i usluge, Bjelovar</item>
      <item>DARKO NEMČIĆ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VZO jednostavno društvo s ograničenom odgovornošću za trgovinu i usluge, Bjelovar, OIB 58292877406, Matije Gupca 26,43000 Bjelovar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VZO jednostavno društvo s ograničenom odgovornošću za trgovinu i usluge, Bjelovar, OIB 58292877406, Matije Gupca 26,43000 Bjelovar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36913-6CC7-40E1-871C-77296D073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2154</properties:Characters>
  <properties:Lines>80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2016-08-29T09:47:00Z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St-1344/2016-2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