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d7b86" w14:paraId="59d7b86" w:rsidRDefault="00B15477"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67. St-</w:t>
      </w:r>
      <w:r w:rsidR="0032252C">
        <w:t>8553</w:t>
      </w:r>
      <w:r w:rsidR="00A4707E">
        <w:t>/15</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32252C" w:rsidP="0070027B" w:rsidR="00EB51F8" w:rsidRPr="003A7D16">
      <w:pPr>
        <w:jc w:val="both"/>
      </w:pPr>
      <w:r w:rsidRPr="0032252C">
        <w:t>Trgovački sud u Zagrebu, po sucu Gordanu Zubaku, u</w:t>
      </w:r>
      <w:r w:rsidRPr="0032252C">
        <w:rPr>
          <w:lang w:val="pt-BR"/>
        </w:rPr>
        <w:t xml:space="preserve"> stečajnom predmetu u povodu prijedloga predlagatelja FINANCIJSKE AGENCIJE, Zagreb, Ulica grada Vukovara 70, OIB: </w:t>
      </w:r>
      <w:r w:rsidRPr="0032252C">
        <w:t>85821130368</w:t>
      </w:r>
      <w:r w:rsidRPr="0032252C">
        <w:rPr>
          <w:lang w:val="pt-BR"/>
        </w:rPr>
        <w:t>, za otvaranje stečajnog postupka nad dužnikom UKLADE-PRODUKT j.d.o.o., Novska, Posavska 3, OIB: 52826395591</w:t>
      </w:r>
      <w:r w:rsidR="00DC268C" w:rsidRPr="00DC7C75">
        <w:t xml:space="preserve">, </w:t>
      </w:r>
      <w:r w:rsidR="0024717E">
        <w:rPr>
          <w:lang w:val="pt-BR"/>
        </w:rPr>
        <w:t>5. travnja</w:t>
      </w:r>
      <w:r w:rsidR="000F1E2A" w:rsidRPr="0032252C">
        <w:rPr>
          <w:color w:val="FF0000"/>
          <w:lang w:val="pt-BR"/>
        </w:rPr>
        <w:t xml:space="preserve"> </w:t>
      </w:r>
      <w:r w:rsidR="00DC7C75">
        <w:rPr>
          <w:color w:val="FF0000"/>
          <w:lang w:val="pt-BR"/>
        </w:rPr>
        <w:t xml:space="preserve"> </w:t>
      </w:r>
      <w:r w:rsidR="001C7816">
        <w:rPr>
          <w:lang w:val="pt-BR"/>
        </w:rPr>
        <w:t>2017</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32252C" w:rsidRPr="0032252C">
        <w:rPr>
          <w:lang w:val="pt-BR"/>
        </w:rPr>
        <w:t>UKLADE-PRODUKT j.d.o.o., Novska, Posavska 3, OIB: 52826395591</w:t>
      </w:r>
      <w:r w:rsidR="0032252C" w:rsidRPr="0032252C">
        <w:t>, MBS: 080884123</w:t>
      </w:r>
      <w:r w:rsidRPr="00A93839">
        <w:t xml:space="preserve">. Rješenje o otvaranju stečajnog postupka nad </w:t>
      </w:r>
      <w:r w:rsidRPr="00DC7C75">
        <w:t>dužnikom istaknut je</w:t>
      </w:r>
      <w:r w:rsidR="00CE7E27" w:rsidRPr="00DC7C75">
        <w:t xml:space="preserve"> mrežnoj stranici</w:t>
      </w:r>
      <w:r w:rsidRPr="00DC7C75">
        <w:t xml:space="preserve"> na e-</w:t>
      </w:r>
      <w:r w:rsidR="00CE7E27" w:rsidRPr="00DC7C75">
        <w:t>oglasna ploča</w:t>
      </w:r>
      <w:r w:rsidRPr="00DC7C75">
        <w:t xml:space="preserve"> Trgovačkog suda u Zagrebu </w:t>
      </w:r>
      <w:r w:rsidRPr="000F1E2A">
        <w:t xml:space="preserve">dana </w:t>
      </w:r>
      <w:r w:rsidR="0024717E">
        <w:rPr>
          <w:lang w:val="pt-BR"/>
        </w:rPr>
        <w:t xml:space="preserve">5. travnja 2017. </w:t>
      </w:r>
      <w:r w:rsidRPr="0032252C">
        <w:rPr>
          <w:color w:val="FF0000"/>
        </w:rPr>
        <w:t xml:space="preserve"> </w:t>
      </w:r>
      <w:r w:rsidR="002A445A">
        <w:t>12,0</w:t>
      </w:r>
      <w:r w:rsidR="0024717E">
        <w:t xml:space="preserve">0 </w:t>
      </w:r>
      <w:r w:rsidRPr="0032252C">
        <w:rPr>
          <w:color w:val="FF0000"/>
        </w:rPr>
        <w:t xml:space="preserve"> </w:t>
      </w:r>
      <w:r w:rsidRPr="00DC7C75">
        <w:t>sati.</w:t>
      </w:r>
    </w:p>
    <w:p w:rsidRDefault="00A93839" w:rsidP="00A4707E" w:rsidR="00551D99">
      <w:pPr>
        <w:jc w:val="both"/>
      </w:pPr>
      <w:r w:rsidRPr="00DC7C75">
        <w:t xml:space="preserve">II. Za stečajnog upravitelja imenuje se </w:t>
      </w:r>
      <w:r w:rsidR="00551D99">
        <w:t>Davor Bišćan iz Zagreba, Jurišićeva 10,</w:t>
      </w:r>
    </w:p>
    <w:p w:rsidRDefault="00551D99" w:rsidP="00A4707E" w:rsidR="00A93839" w:rsidRPr="00DC7C75">
      <w:pPr>
        <w:jc w:val="both"/>
      </w:pPr>
      <w:r>
        <w:t>OIB: 99116868296</w:t>
      </w:r>
      <w:r w:rsidR="00A93839" w:rsidRPr="00DC7C75">
        <w:t>.</w:t>
      </w:r>
    </w:p>
    <w:p w:rsidRDefault="00A93839" w:rsidP="00A93839" w:rsidR="00A93839" w:rsidRPr="00A93839">
      <w:pPr>
        <w:jc w:val="both"/>
      </w:pPr>
      <w:r w:rsidRPr="00A93839">
        <w:t xml:space="preserve">III. Zaključuje se stečajni postupak nad dužnikom </w:t>
      </w:r>
      <w:r w:rsidR="0032252C" w:rsidRPr="0032252C">
        <w:rPr>
          <w:lang w:val="pt-BR"/>
        </w:rPr>
        <w:t>UKLADE-PRODUKT j.d.o.o., Novska, Posavska 3, OIB: 52826395591</w:t>
      </w:r>
      <w:r w:rsidR="0032252C" w:rsidRPr="0032252C">
        <w:t>, MBS: 080884123</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211D90" w:rsidP="00211D90" w:rsidR="00211D90" w:rsidRPr="00211D90">
      <w:pPr>
        <w:pStyle w:val="Tijeloteksta"/>
        <w:ind w:firstLine="708"/>
        <w:rPr>
          <w:lang w:val="pt-BR"/>
        </w:rPr>
      </w:pPr>
      <w:r w:rsidRPr="00211D90">
        <w:t xml:space="preserve">Financijska agencija, Regionalni centar Zagreb, podnijela je ovom sudu prijedlog za otvaranje stečajnog postupka nad dužnikom </w:t>
      </w:r>
      <w:r w:rsidR="0032252C" w:rsidRPr="0032252C">
        <w:rPr>
          <w:lang w:val="pt-BR"/>
        </w:rPr>
        <w:t>UKLADE-PRODUKT j.d.o.o., Novska</w:t>
      </w:r>
      <w:r w:rsidRPr="00211D90">
        <w:rPr>
          <w:lang w:val="pt-BR"/>
        </w:rPr>
        <w:t>.</w:t>
      </w:r>
    </w:p>
    <w:p w:rsidRDefault="00211D90" w:rsidP="00211D90" w:rsidR="00211D90" w:rsidRPr="00211D90">
      <w:pPr>
        <w:pStyle w:val="Tijeloteksta"/>
        <w:ind w:firstLine="708"/>
        <w:rPr>
          <w:lang w:val="pt-BR"/>
        </w:rPr>
      </w:pPr>
    </w:p>
    <w:p w:rsidRDefault="0032252C" w:rsidP="0032252C" w:rsidR="0032252C" w:rsidRPr="0032252C">
      <w:pPr>
        <w:pStyle w:val="Tijeloteksta"/>
        <w:ind w:firstLine="708"/>
      </w:pPr>
      <w:r w:rsidRPr="0032252C">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2252C" w:rsidP="0032252C" w:rsidR="0032252C" w:rsidRPr="0032252C">
      <w:pPr>
        <w:pStyle w:val="Tijeloteksta"/>
      </w:pPr>
    </w:p>
    <w:p w:rsidRDefault="0032252C" w:rsidP="0032252C" w:rsidR="0032252C" w:rsidRPr="0032252C">
      <w:pPr>
        <w:pStyle w:val="Tijeloteksta"/>
        <w:ind w:firstLine="708"/>
      </w:pPr>
      <w:r w:rsidRPr="0032252C">
        <w:t xml:space="preserve">Financijska agencija, kao predlagatelj, navela je u prijedlogu za otvaranje stečajnog postupka kako dužnik na dan 15. prosinca 2015. u Očevidniku redoslijeda osnova za plaćanje ima evidentirane neizvršene osnove za plaćanje u neprekinutom razdoblju od 120 dana, u ukupnom iznosu od 4.630,96 kn, kao i da dužnik ima 1 zaposlenog. S obzirom na to da predlagatelj vodi Očevidnik redoslijeda osnova za plaćanje, sud je prihvatio predlagateljeve </w:t>
      </w:r>
      <w:r w:rsidRPr="0032252C">
        <w:lastRenderedPageBreak/>
        <w:t>tvrdnje o neprekinutom razdoblju evidentiranih neizvršenih osnova za plaćanje koji su zavedeni u Očevidniku  redoslijeda osnova za plaćanje.</w:t>
      </w:r>
    </w:p>
    <w:p w:rsidRDefault="0032252C" w:rsidP="0032252C" w:rsidR="0032252C" w:rsidRPr="0032252C">
      <w:pPr>
        <w:pStyle w:val="Tijeloteksta"/>
      </w:pPr>
    </w:p>
    <w:p w:rsidRDefault="0032252C" w:rsidP="0032252C" w:rsidR="0032252C" w:rsidRPr="0032252C">
      <w:pPr>
        <w:pStyle w:val="Tijeloteksta"/>
        <w:ind w:firstLine="708"/>
      </w:pPr>
      <w:r w:rsidRPr="0032252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2252C" w:rsidP="0032252C" w:rsidR="0032252C" w:rsidRPr="0032252C">
      <w:pPr>
        <w:pStyle w:val="Tijeloteksta"/>
      </w:pPr>
    </w:p>
    <w:p w:rsidRDefault="0032252C" w:rsidP="0032252C" w:rsidR="0032252C" w:rsidRPr="0032252C">
      <w:pPr>
        <w:pStyle w:val="Tijeloteksta"/>
        <w:ind w:firstLine="708"/>
      </w:pPr>
      <w:r w:rsidRPr="0032252C">
        <w:t xml:space="preserve">Sud je rješenjem pokrenuo prethodni postupak nad dužnikom, a </w:t>
      </w:r>
      <w:r>
        <w:t xml:space="preserve"> potom je održano </w:t>
      </w:r>
      <w:r w:rsidRPr="0032252C">
        <w:t xml:space="preserve"> ročište radi očitovanja o prijedlogu za otvaranje stečajnog postupka na koje je pristupio zastupnik po zakonu dužnika koji se nije protivio prijedlogu da se nad dužnikom otvori stečaj te je potvrdio navode iz dostavljenog prokaznog popisa imovine prema kojem dužnik od imovine ima jedino novčanu tražbinu prema trećoj osobi u iznosu od 1.150,00kn.</w:t>
      </w:r>
    </w:p>
    <w:p w:rsidRDefault="001C7816" w:rsidP="001C7816" w:rsidR="001C7816">
      <w:pPr>
        <w:pStyle w:val="Tijeloteksta"/>
      </w:pPr>
    </w:p>
    <w:p w:rsidRDefault="001C7816" w:rsidP="001C7816" w:rsidR="001C7816" w:rsidRPr="0089526A">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p>
    <w:p w:rsidRDefault="005A2B10" w:rsidP="00AE30AB" w:rsidR="005A2B10">
      <w:pPr>
        <w:jc w:val="both"/>
      </w:pPr>
    </w:p>
    <w:p w:rsidRDefault="005224DC" w:rsidP="00061A00" w:rsidR="00C12410">
      <w:pPr>
        <w:ind w:firstLine="708"/>
        <w:jc w:val="both"/>
      </w:pPr>
      <w:r w:rsidRPr="003A7D16">
        <w:t xml:space="preserve">Sud je rješenjem </w:t>
      </w:r>
      <w:r w:rsidR="00A93839">
        <w:t>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Imajući u vidu navode zastupnika po zakonu dužnika, koji je rješenjem upozoren na pravne posljedice davanja netočnih ili nepot</w:t>
      </w:r>
      <w:r>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24717E">
        <w:t>5. travnja</w:t>
      </w:r>
      <w:r w:rsidR="00867919">
        <w:t xml:space="preserve"> </w:t>
      </w:r>
      <w:r w:rsidR="001C7816">
        <w:t xml:space="preserve"> 2017</w:t>
      </w:r>
      <w:r w:rsidR="00C12410" w:rsidRPr="00DC7C75">
        <w:t>.</w:t>
      </w:r>
    </w:p>
    <w:p w:rsidRDefault="00C12410" w:rsidP="00C12410" w:rsidR="00C12410" w:rsidRPr="00DC7C75"/>
    <w:p w:rsidRDefault="00867919" w:rsidP="00363447" w:rsidR="00867919">
      <w:pPr>
        <w:jc w:val="right"/>
      </w:pPr>
    </w:p>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FD519A">
        <w:t>,v.r.</w:t>
      </w:r>
      <w:r w:rsidR="00C12410" w:rsidRPr="003A7D16">
        <w:t xml:space="preserve"> </w:t>
      </w: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lastRenderedPageBreak/>
        <w:t>Protiv točke III i IV ovog rješenja može se izjaviti žalba. Žalba se podnosi ovom sudu u 2 primjerka za Visoki trgovački sud RH u roku od 8 dana, od dana dostave rješenja.</w:t>
      </w:r>
    </w:p>
    <w:p w:rsidRDefault="00B15477" w:rsidP="00C12410" w:rsidR="00B15477"/>
    <w:p w:rsidRDefault="00867919" w:rsidP="00C12410" w:rsidR="00867919"/>
    <w:p w:rsidRDefault="00867919" w:rsidP="00C12410" w:rsidR="00867919"/>
    <w:p w:rsidRDefault="00FD519A" w:rsidP="00F832F4" w:rsidR="00FD519A">
      <w:pPr>
        <w:jc w:val="right"/>
      </w:pPr>
      <w:r>
        <w:t>Za točnost otpravka – ovlašteni službenik</w:t>
      </w:r>
    </w:p>
    <w:p w:rsidRDefault="00FD519A" w:rsidP="00F832F4" w:rsidR="00FD519A" w:rsidRPr="00F832F4">
      <w:pPr>
        <w:tabs>
          <w:tab w:pos="6507" w:val="left"/>
        </w:tabs>
      </w:pPr>
      <w:r>
        <w:tab/>
        <w:t xml:space="preserve">   Katica Franjić</w:t>
      </w:r>
    </w:p>
    <w:p w:rsidRDefault="00B6336F" w:rsidP="00C70ACC" w:rsidR="00B6336F" w:rsidRPr="00645B73">
      <w:pPr>
        <w:ind w:left="360"/>
      </w:pPr>
    </w:p>
    <w:p w:rsidRDefault="00C12410" w:rsidP="00B6336F" w:rsidR="00C12410" w:rsidRPr="003A7D16">
      <w:pPr>
        <w:ind w:left="360"/>
      </w:pPr>
    </w:p>
    <w:sectPr w:rsidSect="0024717E" w:rsidR="00C12410" w:rsidRPr="003A7D16">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F81E5D" w:rsidP="00B15477" w:rsidR="00B15477">
        <w:pPr>
          <w:pStyle w:val="Zaglavlje"/>
          <w:ind w:firstLine="4536"/>
          <w:jc w:val="center"/>
        </w:pPr>
        <w:r>
          <w:fldChar w:fldCharType="begin"/>
        </w:r>
        <w:r w:rsidR="00B15477">
          <w:instrText>PAGE   \* MERGEFORMAT</w:instrText>
        </w:r>
        <w:r>
          <w:fldChar w:fldCharType="separate"/>
        </w:r>
        <w:r w:rsidR="00FD519A">
          <w:rPr>
            <w:noProof/>
          </w:rPr>
          <w:t>3</w:t>
        </w:r>
        <w:r>
          <w:fldChar w:fldCharType="end"/>
        </w:r>
        <w:r w:rsidR="0032252C">
          <w:tab/>
          <w:t>67. St-8553</w:t>
        </w:r>
        <w:r w:rsidR="00A4707E">
          <w:t>/15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F16CD"/>
    <w:rsid w:val="000F1E2A"/>
    <w:rsid w:val="001129F6"/>
    <w:rsid w:val="00144607"/>
    <w:rsid w:val="001C7816"/>
    <w:rsid w:val="001D0B43"/>
    <w:rsid w:val="00211D90"/>
    <w:rsid w:val="0023149C"/>
    <w:rsid w:val="0024717E"/>
    <w:rsid w:val="00290380"/>
    <w:rsid w:val="002A445A"/>
    <w:rsid w:val="002B4737"/>
    <w:rsid w:val="002C25CA"/>
    <w:rsid w:val="002E0229"/>
    <w:rsid w:val="00317BE2"/>
    <w:rsid w:val="0032252C"/>
    <w:rsid w:val="00347CA4"/>
    <w:rsid w:val="00350F72"/>
    <w:rsid w:val="00363447"/>
    <w:rsid w:val="00372077"/>
    <w:rsid w:val="0038259F"/>
    <w:rsid w:val="00392E4D"/>
    <w:rsid w:val="003A7D16"/>
    <w:rsid w:val="00410190"/>
    <w:rsid w:val="00470722"/>
    <w:rsid w:val="00471353"/>
    <w:rsid w:val="004963DC"/>
    <w:rsid w:val="004971B3"/>
    <w:rsid w:val="004C5B58"/>
    <w:rsid w:val="004D34E6"/>
    <w:rsid w:val="0051697E"/>
    <w:rsid w:val="005224DC"/>
    <w:rsid w:val="0053569B"/>
    <w:rsid w:val="005448EA"/>
    <w:rsid w:val="00551D99"/>
    <w:rsid w:val="005A2B10"/>
    <w:rsid w:val="00603A21"/>
    <w:rsid w:val="00645B73"/>
    <w:rsid w:val="00693D34"/>
    <w:rsid w:val="006F05DF"/>
    <w:rsid w:val="0070027B"/>
    <w:rsid w:val="007859F3"/>
    <w:rsid w:val="007A570C"/>
    <w:rsid w:val="007E349A"/>
    <w:rsid w:val="00830ADC"/>
    <w:rsid w:val="00867919"/>
    <w:rsid w:val="008E59F9"/>
    <w:rsid w:val="008F6699"/>
    <w:rsid w:val="008F76E8"/>
    <w:rsid w:val="0093392E"/>
    <w:rsid w:val="00975210"/>
    <w:rsid w:val="009B52EA"/>
    <w:rsid w:val="009B7AB6"/>
    <w:rsid w:val="009C6B90"/>
    <w:rsid w:val="009E4E4C"/>
    <w:rsid w:val="00A4707E"/>
    <w:rsid w:val="00A93839"/>
    <w:rsid w:val="00AD1CFD"/>
    <w:rsid w:val="00AE30AB"/>
    <w:rsid w:val="00AF142B"/>
    <w:rsid w:val="00B15477"/>
    <w:rsid w:val="00B6336F"/>
    <w:rsid w:val="00B8024A"/>
    <w:rsid w:val="00BD17D3"/>
    <w:rsid w:val="00C12410"/>
    <w:rsid w:val="00C12C33"/>
    <w:rsid w:val="00C47008"/>
    <w:rsid w:val="00C6375B"/>
    <w:rsid w:val="00C660C5"/>
    <w:rsid w:val="00C70ACC"/>
    <w:rsid w:val="00C73349"/>
    <w:rsid w:val="00C755A1"/>
    <w:rsid w:val="00CA4E71"/>
    <w:rsid w:val="00CC6A3E"/>
    <w:rsid w:val="00CE7E27"/>
    <w:rsid w:val="00D85CC6"/>
    <w:rsid w:val="00DC268C"/>
    <w:rsid w:val="00DC7C75"/>
    <w:rsid w:val="00E23F79"/>
    <w:rsid w:val="00E46026"/>
    <w:rsid w:val="00E67E76"/>
    <w:rsid w:val="00EB51F8"/>
    <w:rsid w:val="00F24636"/>
    <w:rsid w:val="00F51E11"/>
    <w:rsid w:val="00F61CF3"/>
    <w:rsid w:val="00F81E5D"/>
    <w:rsid w:val="00FD519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D519A"/>
    <w:rPr>
      <w:color w:val="808080"/>
      <w:bdr w:space="0" w:sz="0" w:color="auto" w:val="none"/>
      <w:shd w:fill="auto" w:color="auto" w:val="clear"/>
    </w:rPr>
  </w:style>
  <w:style w:customStyle="true" w:styleId="eSPISCCParagraphDefaultFont" w:type="character">
    <w:name w:val="eSPIS_CC_Paragraph Default Font"/>
    <w:basedOn w:val="Zadanifontodlomka"/>
    <w:rsid w:val="00FD51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519A"/>
    <w:rPr>
      <w:bdr w:space="0" w:sz="0" w:color="auto" w:val="none"/>
      <w:shd w:fill="FFFFCC" w:color="auto" w:val="clear"/>
      <w:lang w:val="hr-HR"/>
    </w:rPr>
  </w:style>
  <w:style w:customStyle="true" w:styleId="PozadinaSvijetloCrvena" w:type="character">
    <w:name w:val="Pozadina_SvijetloCrvena"/>
    <w:basedOn w:val="eSPISCCParagraphDefaultFont"/>
    <w:rsid w:val="00FD51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51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FD519A"/>
    <w:rPr>
      <w:color w:val="808080"/>
      <w:bdr w:color="auto" w:space="0" w:sz="0" w:val="none"/>
      <w:shd w:color="auto" w:fill="auto" w:val="clear"/>
    </w:rPr>
  </w:style>
  <w:style w:customStyle="1" w:styleId="eSPISCCParagraphDefaultFont" w:type="character">
    <w:name w:val="eSPIS_CC_Paragraph Default Font"/>
    <w:basedOn w:val="Zadanifontodlomka"/>
    <w:rsid w:val="00FD51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519A"/>
    <w:rPr>
      <w:bdr w:color="auto" w:space="0" w:sz="0" w:val="none"/>
      <w:shd w:color="auto" w:fill="FFFFCC" w:val="clear"/>
      <w:lang w:val="hr-HR"/>
    </w:rPr>
  </w:style>
  <w:style w:customStyle="1" w:styleId="PozadinaSvijetloCrvena" w:type="character">
    <w:name w:val="Pozadina_SvijetloCrvena"/>
    <w:basedOn w:val="eSPISCCParagraphDefaultFont"/>
    <w:rsid w:val="00FD51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51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8553</izvorni_sadrzaj>
    <derivirana_varijabla naziv="DomainObject.Predmet.Broj_1">8553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St-8553/2015</izvorni_sadrzaj>
    <derivirana_varijabla naziv="DomainObject.Predmet.OznakaBroj_1">St-8553/2015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UKLADE-PRODUKT j.d.o.o. za proizvodnju, trgovinu i usluge zastupanog po punomoćniku Krešimir Filipović</izvorni_sadrzaj>
    <derivirana_varijabla naziv="DomainObject.Predmet.ProtustrankaFormated_1">  UKLADE-PRODUKT j.d.o.o. za proizvodnju, trgovinu i usluge zastupanog po punomoćniku Krešimir Filipović</derivirana_varijabla>
  </DomainObject.Predmet.ProtustrankaFormated>
  <DomainObject.Predmet.ProtustrankaFormatedOIB>
    <izvorni_sadrzaj>  UKLADE-PRODUKT j.d.o.o. za proizvodnju, trgovinu i usluge, OIB 52826395591 zastupanog po punomoćniku Krešimir Filipović</izvorni_sadrzaj>
    <derivirana_varijabla naziv="DomainObject.Predmet.ProtustrankaFormatedOIB_1">  UKLADE-PRODUKT j.d.o.o. za proizvodnju, trgovinu i usluge, OIB 52826395591 zastupanog po punomoćniku Krešimir Filipović</derivirana_varijabla>
  </DomainObject.Predmet.ProtustrankaFormatedOIB>
  <DomainObject.Predmet.ProtustrankaFormatedWithAdress>
    <izvorni_sadrzaj> UKLADE-PRODUKT j.d.o.o. za proizvodnju, trgovinu i usluge, Posavska 3, 44330 Novska zastupanog po punomoćniku Krešimir Filipović</izvorni_sadrzaj>
    <derivirana_varijabla naziv="DomainObject.Predmet.ProtustrankaFormatedWithAdress_1"> UKLADE-PRODUKT j.d.o.o. za proizvodnju, trgovinu i usluge, Posavska 3, 44330 Novska zastupanog po punomoćniku Krešimir Filipović</derivirana_varijabla>
  </DomainObject.Predmet.ProtustrankaFormatedWithAdress>
  <DomainObject.Predmet.ProtustrankaFormatedWithAdressOIB>
    <izvorni_sadrzaj> UKLADE-PRODUKT j.d.o.o. za proizvodnju, trgovinu i usluge, OIB 52826395591, Posavska 3, 44330 Novska zastupanog po punomoćniku Krešimir Filipović</izvorni_sadrzaj>
    <derivirana_varijabla naziv="DomainObject.Predmet.ProtustrankaFormatedWithAdressOIB_1"> UKLADE-PRODUKT j.d.o.o. za proizvodnju, trgovinu i usluge, OIB 52826395591, Posavska 3, 44330 Novska zastupanog po punomoćniku Krešimir Filipović</derivirana_varijabla>
  </DomainObject.Predmet.ProtustrankaFormatedWithAdressOIB>
  <DomainObject.Predmet.ProtustrankaWithAdress>
    <izvorni_sadrzaj>UKLADE-PRODUKT j.d.o.o. za proizvodnju, trgovinu i usluge Posavska 3, 44330 Novska</izvorni_sadrzaj>
    <derivirana_varijabla naziv="DomainObject.Predmet.ProtustrankaWithAdress_1">UKLADE-PRODUKT j.d.o.o. za proizvodnju, trgovinu i usluge Posavska 3, 44330 Novska</derivirana_varijabla>
  </DomainObject.Predmet.ProtustrankaWithAdress>
  <DomainObject.Predmet.ProtustrankaWithAdressOIB>
    <izvorni_sadrzaj>UKLADE-PRODUKT j.d.o.o. za proizvodnju, trgovinu i usluge, OIB 52826395591, Posavska 3, 44330 Novska</izvorni_sadrzaj>
    <derivirana_varijabla naziv="DomainObject.Predmet.ProtustrankaWithAdressOIB_1">UKLADE-PRODUKT j.d.o.o. za proizvodnju, trgovinu i usluge, OIB 52826395591, Posavska 3, 44330 Novska</derivirana_varijabla>
  </DomainObject.Predmet.ProtustrankaWithAdressOIB>
  <DomainObject.Predmet.ProtustrankaNazivFormated>
    <izvorni_sadrzaj>UKLADE-PRODUKT j.d.o.o. za proizvodnju, trgovinu i usluge</izvorni_sadrzaj>
    <derivirana_varijabla naziv="DomainObject.Predmet.ProtustrankaNazivFormated_1">UKLADE-PRODUKT j.d.o.o. za proizvodnju, trgovinu i usluge</derivirana_varijabla>
  </DomainObject.Predmet.ProtustrankaNazivFormated>
  <DomainObject.Predmet.ProtustrankaNazivFormatedOIB>
    <izvorni_sadrzaj>UKLADE-PRODUKT j.d.o.o. za proizvodnju, trgovinu i usluge, OIB 52826395591</izvorni_sadrzaj>
    <derivirana_varijabla naziv="DomainObject.Predmet.ProtustrankaNazivFormatedOIB_1">UKLADE-PRODUKT j.d.o.o. za proizvodnju, trgovinu i usluge, OIB 52826395591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Krešimir Filipović; VJEROVNICI</izvorni_sadrzaj>
    <derivirana_varijabla naziv="DomainObject.Predmet.StrankaFormated_1">  FINA Regionalni centar Zagreb; Krešimir Filipović; VJEROVNICI</derivirana_varijabla>
  </DomainObject.Predmet.StrankaFormated>
  <DomainObject.Predmet.StrankaFormatedOIB>
    <izvorni_sadrzaj>  FINA Regionalni centar Zagreb, OIB 85821130368; Krešimir Filipović, OIB 83913156366; VJEROVNICI</izvorni_sadrzaj>
    <derivirana_varijabla naziv="DomainObject.Predmet.StrankaFormatedOIB_1">  FINA Regionalni centar Zagreb, OIB 85821130368; Krešimir Filipović, OIB 83913156366; VJEROVNICI</derivirana_varijabla>
  </DomainObject.Predmet.StrankaFormatedOIB>
  <DomainObject.Predmet.StrankaFormatedWithAdress>
    <izvorni_sadrzaj> FINA Regionalni centar Zagreb, Trg svibanjskih žrtava 1995. br. 1, 10000 Zagreb; Krešimir Filipović, Posavska 3, 44330 Novska; VJEROVNICI</izvorni_sadrzaj>
    <derivirana_varijabla naziv="DomainObject.Predmet.StrankaFormatedWithAdress_1"> FINA Regionalni centar Zagreb, Trg svibanjskih žrtava 1995. br. 1, 10000 Zagreb; Krešimir Filipović, Posavska 3, 44330 Novska; VJEROVNICI</derivirana_varijabla>
  </DomainObject.Predmet.StrankaFormatedWithAdress>
  <DomainObject.Predmet.StrankaFormatedWithAdressOIB>
    <izvorni_sadrzaj> FINA Regionalni centar Zagreb, OIB 85821130368, Trg svibanjskih žrtava 1995. br. 1, 10000 Zagreb; Krešimir Filipović, OIB 83913156366, Posavska 3, 44330 Novska; VJEROVNICI</izvorni_sadrzaj>
    <derivirana_varijabla naziv="DomainObject.Predmet.StrankaFormatedWithAdressOIB_1"> FINA Regionalni centar Zagreb, OIB 85821130368, Trg svibanjskih žrtava 1995. br. 1, 10000 Zagreb; Krešimir Filipović, OIB 83913156366, Posavska 3, 44330 Novska; VJEROVNICI</derivirana_varijabla>
  </DomainObject.Predmet.StrankaFormatedWithAdressOIB>
  <DomainObject.Predmet.StrankaWithAdress>
    <izvorni_sadrzaj>FINA Regionalni centar Zagreb Trg svibanjskih žrtava 1995. br. 1,10000 Zagreb,Krešimir Filipović Posavska 3,44330 Novska,VJEROVNICI </izvorni_sadrzaj>
    <derivirana_varijabla naziv="DomainObject.Predmet.StrankaWithAdress_1">FINA Regionalni centar Zagreb Trg svibanjskih žrtava 1995. br. 1,10000 Zagreb,Krešimir Filipović Posavska 3,44330 Novska,VJEROVNICI </derivirana_varijabla>
  </DomainObject.Predmet.StrankaWithAdress>
  <DomainObject.Predmet.StrankaWithAdressOIB>
    <izvorni_sadrzaj>FINA Regionalni centar Zagreb, OIB 85821130368, Trg svibanjskih žrtava 1995. br. 1,10000 Zagreb,Krešimir Filipović, OIB 83913156366, Posavska 3,44330 Novska,VJEROVNICI</izvorni_sadrzaj>
    <derivirana_varijabla naziv="DomainObject.Predmet.StrankaWithAdressOIB_1">FINA Regionalni centar Zagreb, OIB 85821130368, Trg svibanjskih žrtava 1995. br. 1,10000 Zagreb,Krešimir Filipović, OIB 83913156366, Posavska 3,44330 Novska,VJEROVNICI</derivirana_varijabla>
  </DomainObject.Predmet.StrankaWithAdressOIB>
  <DomainObject.Predmet.StrankaNazivFormated>
    <izvorni_sadrzaj>FINA Regionalni centar Zagreb,Krešimir Filipović,VJEROVNICI</izvorni_sadrzaj>
    <derivirana_varijabla naziv="DomainObject.Predmet.StrankaNazivFormated_1">FINA Regionalni centar Zagreb,Krešimir Filipović,VJEROVNICI</derivirana_varijabla>
  </DomainObject.Predmet.StrankaNazivFormated>
  <DomainObject.Predmet.StrankaNazivFormatedOIB>
    <izvorni_sadrzaj>FINA Regionalni centar Zagreb, OIB 85821130368,Krešimir Filipović, OIB 83913156366,VJEROVNICI</izvorni_sadrzaj>
    <derivirana_varijabla naziv="DomainObject.Predmet.StrankaNazivFormatedOIB_1">FINA Regionalni centar Zagreb, OIB 85821130368,Krešimir Filipović, OIB 83913156366,VJEROVNICI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Krešimir Filipović</item>
      <item>VJEROVNICI</item>
    </izvorni_sadrzaj>
    <derivirana_varijabla naziv="DomainObject.Predmet.StrankaListFormated_1">
      <item>FINA Regionalni centar Zagreb</item>
      <item>Krešimir Filipović</item>
      <item>VJEROVNICI</item>
    </derivirana_varijabla>
  </DomainObject.Predmet.StrankaListFormated>
  <DomainObject.Predmet.StrankaListFormatedOIB>
    <izvorni_sadrzaj>
      <item>FINA Regionalni centar Zagreb, OIB 85821130368</item>
      <item>Krešimir Filipović, OIB 83913156366</item>
      <item>VJEROVNICI</item>
    </izvorni_sadrzaj>
    <derivirana_varijabla naziv="DomainObject.Predmet.StrankaListFormatedOIB_1">
      <item>FINA Regionalni centar Zagreb, OIB 85821130368</item>
      <item>Krešimir Filipović, OIB 83913156366</item>
      <item>VJEROVNICI</item>
    </derivirana_varijabla>
  </DomainObject.Predmet.StrankaListFormatedOIB>
  <DomainObject.Predmet.StrankaListFormatedWithAdress>
    <izvorni_sadrzaj>
      <item>FINA Regionalni centar Zagreb, Trg svibanjskih žrtava 1995. br. 1, 10000 Zagreb</item>
      <item>Krešimir Filipović, Posavska 3, 44330 Novska</item>
      <item>VJEROVNICI</item>
    </izvorni_sadrzaj>
    <derivirana_varijabla naziv="DomainObject.Predmet.StrankaListFormatedWithAdress_1">
      <item>FINA Regionalni centar Zagreb, Trg svibanjskih žrtava 1995. br. 1, 10000 Zagreb</item>
      <item>Krešimir Filipović, Posavska 3, 44330 Novska</item>
      <item>VJEROVNICI</item>
    </derivirana_varijabla>
  </DomainObject.Predmet.StrankaListFormatedWithAdress>
  <DomainObject.Predmet.StrankaListFormatedWithAdressOIB>
    <izvorni_sadrzaj>
      <item>FINA Regionalni centar Zagreb, OIB 85821130368, Trg svibanjskih žrtava 1995. br. 1, 10000 Zagreb</item>
      <item>Krešimir Filipović, OIB 83913156366, Posavska 3, 44330 Novska</item>
      <item>VJEROVNICI</item>
    </izvorni_sadrzaj>
    <derivirana_varijabla naziv="DomainObject.Predmet.StrankaListFormatedWithAdressOIB_1">
      <item>FINA Regionalni centar Zagreb, OIB 85821130368, Trg svibanjskih žrtava 1995. br. 1, 10000 Zagreb</item>
      <item>Krešimir Filipović, OIB 83913156366, Posavska 3, 44330 Novska</item>
      <item>VJEROVNICI</item>
    </derivirana_varijabla>
  </DomainObject.Predmet.StrankaListFormatedWithAdressOIB>
  <DomainObject.Predmet.StrankaListNazivFormated>
    <izvorni_sadrzaj>
      <item>FINA Regionalni centar Zagreb</item>
      <item>Krešimir Filipović</item>
      <item>VJEROVNICI</item>
    </izvorni_sadrzaj>
    <derivirana_varijabla naziv="DomainObject.Predmet.StrankaListNazivFormated_1">
      <item>FINA Regionalni centar Zagreb</item>
      <item>Krešimir Filipović</item>
      <item>VJEROVNICI</item>
    </derivirana_varijabla>
  </DomainObject.Predmet.StrankaListNazivFormated>
  <DomainObject.Predmet.StrankaListNazivFormatedOIB>
    <izvorni_sadrzaj>
      <item>FINA Regionalni centar Zagreb, OIB 85821130368</item>
      <item>Krešimir Filipović, OIB 83913156366</item>
      <item>VJEROVNICI</item>
    </izvorni_sadrzaj>
    <derivirana_varijabla naziv="DomainObject.Predmet.StrankaListNazivFormatedOIB_1">
      <item>FINA Regionalni centar Zagreb, OIB 85821130368</item>
      <item>Krešimir Filipović, OIB 83913156366</item>
      <item>VJEROVNICI</item>
    </derivirana_varijabla>
  </DomainObject.Predmet.StrankaListNazivFormatedOIB>
  <DomainObject.Predmet.ProtuStrankaListFormated>
    <izvorni_sadrzaj>
      <item>UKLADE-PRODUKT j.d.o.o. za proizvodnju, trgovinu i usluge zastupanog po punomoćniku Krešimir Filipović</item>
    </izvorni_sadrzaj>
    <derivirana_varijabla naziv="DomainObject.Predmet.ProtuStrankaListFormated_1">
      <item>UKLADE-PRODUKT j.d.o.o. za proizvodnju, trgovinu i usluge zastupanog po punomoćniku Krešimir Filipović</item>
    </derivirana_varijabla>
  </DomainObject.Predmet.ProtuStrankaListFormated>
  <DomainObject.Predmet.ProtuStrankaListFormatedOIB>
    <izvorni_sadrzaj>
      <item>UKLADE-PRODUKT j.d.o.o. za proizvodnju, trgovinu i usluge, OIB 52826395591 zastupanog po punomoćniku Krešimir Filipović</item>
    </izvorni_sadrzaj>
    <derivirana_varijabla naziv="DomainObject.Predmet.ProtuStrankaListFormatedOIB_1">
      <item>UKLADE-PRODUKT j.d.o.o. za proizvodnju, trgovinu i usluge, OIB 52826395591 zastupanog po punomoćniku Krešimir Filipović</item>
    </derivirana_varijabla>
  </DomainObject.Predmet.ProtuStrankaListFormatedOIB>
  <DomainObject.Predmet.ProtuStrankaListFormatedWithAdress>
    <izvorni_sadrzaj>
      <item>UKLADE-PRODUKT j.d.o.o. za proizvodnju, trgovinu i usluge, Posavska 3, 44330 Novska zastupanog po punomoćniku Krešimir Filipović</item>
    </izvorni_sadrzaj>
    <derivirana_varijabla naziv="DomainObject.Predmet.ProtuStrankaListFormatedWithAdress_1">
      <item>UKLADE-PRODUKT j.d.o.o. za proizvodnju, trgovinu i usluge, Posavska 3, 44330 Novska zastupanog po punomoćniku Krešimir Filipović</item>
    </derivirana_varijabla>
  </DomainObject.Predmet.ProtuStrankaListFormatedWithAdress>
  <DomainObject.Predmet.ProtuStrankaListFormatedWithAdressOIB>
    <izvorni_sadrzaj>
      <item>UKLADE-PRODUKT j.d.o.o. za proizvodnju, trgovinu i usluge, OIB 52826395591, Posavska 3, 44330 Novska zastupanog po punomoćniku Krešimir Filipović</item>
    </izvorni_sadrzaj>
    <derivirana_varijabla naziv="DomainObject.Predmet.ProtuStrankaListFormatedWithAdressOIB_1">
      <item>UKLADE-PRODUKT j.d.o.o. za proizvodnju, trgovinu i usluge, OIB 52826395591, Posavska 3, 44330 Novska zastupanog po punomoćniku Krešimir Filipović</item>
    </derivirana_varijabla>
  </DomainObject.Predmet.ProtuStrankaListFormatedWithAdressOIB>
  <DomainObject.Predmet.ProtuStrankaListNazivFormated>
    <izvorni_sadrzaj>
      <item>UKLADE-PRODUKT j.d.o.o. za proizvodnju, trgovinu i usluge</item>
    </izvorni_sadrzaj>
    <derivirana_varijabla naziv="DomainObject.Predmet.ProtuStrankaListNazivFormated_1">
      <item>UKLADE-PRODUKT j.d.o.o. za proizvodnju, trgovinu i usluge</item>
    </derivirana_varijabla>
  </DomainObject.Predmet.ProtuStrankaListNazivFormated>
  <DomainObject.Predmet.ProtuStrankaListNazivFormatedOIB>
    <izvorni_sadrzaj>
      <item>UKLADE-PRODUKT j.d.o.o. za proizvodnju, trgovinu i usluge, OIB 52826395591</item>
    </izvorni_sadrzaj>
    <derivirana_varijabla naziv="DomainObject.Predmet.ProtuStrankaListNazivFormatedOIB_1">
      <item>UKLADE-PRODUKT j.d.o.o. za proizvodnju, trgovinu i usluge, OIB 52826395591</item>
    </derivirana_varijabla>
  </DomainObject.Predmet.ProtuStrankaListNazivFormatedOIB>
  <DomainObject.Predmet.OstaliListFormated>
    <izvorni_sadrzaj>
      <item>Krešimir Filipović punomoćnik sudionika u postupku UKLADE-PRODUKT j.d.o.o. za proizvodnju, trgovinu i usluge</item>
    </izvorni_sadrzaj>
    <derivirana_varijabla naziv="DomainObject.Predmet.OstaliListFormated_1">
      <item>Krešimir Filipović punomoćnik sudionika u postupku UKLADE-PRODUKT j.d.o.o. za proizvodnju, trgovinu i usluge</item>
    </derivirana_varijabla>
  </DomainObject.Predmet.OstaliListFormated>
  <DomainObject.Predmet.OstaliListFormatedOIB>
    <izvorni_sadrzaj>
      <item>Krešimir Filipović, OIB 83913156366 punomoćnik sudionika u postupku UKLADE-PRODUKT j.d.o.o. za proizvodnju, trgovinu i usluge</item>
    </izvorni_sadrzaj>
    <derivirana_varijabla naziv="DomainObject.Predmet.OstaliListFormatedOIB_1">
      <item>Krešimir Filipović, OIB 83913156366 punomoćnik sudionika u postupku UKLADE-PRODUKT j.d.o.o. za proizvodnju, trgovinu i usluge</item>
    </derivirana_varijabla>
  </DomainObject.Predmet.OstaliListFormatedOIB>
  <DomainObject.Predmet.OstaliListFormatedWithAdress>
    <izvorni_sadrzaj>
      <item>Krešimir Filipović, Posavska 3, 44330 Novska punomoćnik sudionika u postupku UKLADE-PRODUKT j.d.o.o. za proizvodnju, trgovinu i usluge</item>
    </izvorni_sadrzaj>
    <derivirana_varijabla naziv="DomainObject.Predmet.OstaliListFormatedWithAdress_1">
      <item>Krešimir Filipović, Posavska 3, 44330 Novska punomoćnik sudionika u postupku UKLADE-PRODUKT j.d.o.o. za proizvodnju, trgovinu i usluge</item>
    </derivirana_varijabla>
  </DomainObject.Predmet.OstaliListFormatedWithAdress>
  <DomainObject.Predmet.OstaliListFormatedWithAdressOIB>
    <izvorni_sadrzaj>
      <item>Krešimir Filipović, OIB 83913156366, Posavska 3, 44330 Novska punomoćnik sudionika u postupku UKLADE-PRODUKT j.d.o.o. za proizvodnju, trgovinu i usluge</item>
    </izvorni_sadrzaj>
    <derivirana_varijabla naziv="DomainObject.Predmet.OstaliListFormatedWithAdressOIB_1">
      <item>Krešimir Filipović, OIB 83913156366, Posavska 3, 44330 Novska punomoćnik sudionika u postupku UKLADE-PRODUKT j.d.o.o. za proizvodnju, trgovinu i usluge</item>
    </derivirana_varijabla>
  </DomainObject.Predmet.OstaliListFormatedWithAdressOIB>
  <DomainObject.Predmet.OstaliListNazivFormated>
    <izvorni_sadrzaj>
      <item>Krešimir Filipović</item>
    </izvorni_sadrzaj>
    <derivirana_varijabla naziv="DomainObject.Predmet.OstaliListNazivFormated_1">
      <item>Krešimir Filipović</item>
    </derivirana_varijabla>
  </DomainObject.Predmet.OstaliListNazivFormated>
  <DomainObject.Predmet.OstaliListNazivFormatedOIB>
    <izvorni_sadrzaj>
      <item>Krešimir Filipović, OIB 83913156366</item>
    </izvorni_sadrzaj>
    <derivirana_varijabla naziv="DomainObject.Predmet.OstaliListNazivFormatedOIB_1">
      <item>Krešimir Filipović, OIB 83913156366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UKLADE-PRODUKT j.d.o.o. za proizvodnju, trgovinu i usluge</izvorni_sadrzaj>
    <derivirana_varijabla naziv="DomainObject.Predmet.ProtustrankaIDrugi_1">UKLADE-PRODUKT j.d.o.o.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UKLADE-PRODUKT j.d.o.o. za proizvodnju, trgovinu i usluge, OIB 52826395591, Posavska 3, 44330 Novska</izvorni_sadrzaj>
    <derivirana_varijabla naziv="DomainObject.Predmet.ProtustrankaIDrugiAdressOIB_1">UKLADE-PRODUKT j.d.o.o. za proizvodnju, trgovinu i usluge, OIB 52826395591, Posavska 3,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UKLADE-PRODUKT j.d.o.o. za proizvodnju, trgovinu i usluge</item>
      <item>Krešimir Filipović</item>
      <item>Krešimir Filipović</item>
      <item>VJEROVNICI</item>
    </izvorni_sadrzaj>
    <derivirana_varijabla naziv="DomainObject.Predmet.SudioniciListNaziv_1">
      <item>FINA Regionalni centar Zagreb</item>
      <item>UKLADE-PRODUKT j.d.o.o. za proizvodnju, trgovinu i usluge</item>
      <item>Krešimir Filipović</item>
      <item>Krešimir Filipović</item>
      <item>VJEROVNICI</item>
    </derivirana_varijabla>
  </DomainObject.Predmet.SudioniciListNaziv>
  <DomainObject.Predmet.SudioniciListAdressOIB>
    <izvorni_sadrzaj>
      <item>FINA Regionalni centar Zagreb, OIB 85821130368, Trg svibanjskih žrtava 1995. br. 1,10000 Zagreb</item>
      <item>UKLADE-PRODUKT j.d.o.o. za proizvodnju, trgovinu i usluge, OIB 52826395591, Posavska 3,44330 Novska</item>
      <item>Krešimir Filipović, OIB 83913156366, Posavska 3,44330 Novska</item>
      <item>Krešimir Filipović, OIB 83913156366, Posavska 3,44330 Novska</item>
      <item>VJEROVNICI</item>
    </izvorni_sadrzaj>
    <derivirana_varijabla naziv="DomainObject.Predmet.SudioniciListAdressOIB_1">
      <item>FINA Regionalni centar Zagreb, OIB 85821130368, Trg svibanjskih žrtava 1995. br. 1,10000 Zagreb</item>
      <item>UKLADE-PRODUKT j.d.o.o. za proizvodnju, trgovinu i usluge, OIB 52826395591, Posavska 3,44330 Novska</item>
      <item>Krešimir Filipović, OIB 83913156366, Posavska 3,44330 Novska</item>
      <item>Krešimir Filipović, OIB 83913156366, Posavska 3,44330 Novska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52826395591</item>
      <item>, OIB 83913156366</item>
      <item>, OIB 83913156366</item>
      <item>, OIB null</item>
    </izvorni_sadrzaj>
    <derivirana_varijabla naziv="DomainObject.Predmet.SudioniciListNazivOIB_1">
      <item>, OIB 85821130368</item>
      <item>, OIB 52826395591</item>
      <item>, OIB 83913156366</item>
      <item>, OIB 83913156366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838</properties:Words>
  <properties:Characters>4699</properties:Characters>
  <properties:Lines>105</properties:Lines>
  <properties:Paragraphs>31</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2017-04-04T07:04:00Z</dcterms:created>
  <dc:creator>gzubak</dc:creator>
  <cp:lastModifiedBy>Katica Franjić</cp:lastModifiedBy>
  <cp:lastPrinted>2017-04-05T09:17:00Z</cp:lastPrinted>
  <dcterms:modified xmlns:xsi="http://www.w3.org/2001/XMLSchema-instance" xsi:type="dcterms:W3CDTF">2017-04-05T09:18:00Z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