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1f20" w14:paraId="8931f20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E426C">
        <w:t>5843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53317">
        <w:t>29</w:t>
      </w:r>
      <w:r w:rsidR="000E3B58">
        <w:t xml:space="preserve">. </w:t>
      </w:r>
      <w:r w:rsidR="00D06720">
        <w:t xml:space="preserve">prosinca </w:t>
      </w:r>
      <w:r w:rsidR="00590AEF">
        <w:t>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B564D" w:rsidR="00BB564D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BB564D">
        <w:t>VREČKO, d.o.o. za proizvodnju, trgovinu i usluge, Zagreb, Lukoranska 5, OIB 11183688045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BB564D">
        <w:t>je 39.431,07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53317">
        <w:t>29</w:t>
      </w:r>
      <w:r w:rsidR="00D06720">
        <w:t>. 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D06720" w:rsidR="001406CB">
      <w:pPr>
        <w:jc w:val="right"/>
      </w:pPr>
      <w:r>
        <w:t xml:space="preserve">          </w:t>
      </w:r>
      <w:r w:rsidR="000E3B58">
        <w:t>Ljiljana Tomić</w:t>
      </w:r>
      <w:r w:rsidR="00572798">
        <w:t xml:space="preserve"> </w:t>
      </w:r>
    </w:p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67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226CA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D0E00"/>
    <w:rsid w:val="00325398"/>
    <w:rsid w:val="0034257D"/>
    <w:rsid w:val="0038246E"/>
    <w:rsid w:val="003D35F9"/>
    <w:rsid w:val="003E3A15"/>
    <w:rsid w:val="003F5CA3"/>
    <w:rsid w:val="00413F4C"/>
    <w:rsid w:val="004B337A"/>
    <w:rsid w:val="004B5600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6857"/>
    <w:rsid w:val="00712FD9"/>
    <w:rsid w:val="007B5AFD"/>
    <w:rsid w:val="007D5A5D"/>
    <w:rsid w:val="008155EE"/>
    <w:rsid w:val="008613BD"/>
    <w:rsid w:val="00863025"/>
    <w:rsid w:val="00871F01"/>
    <w:rsid w:val="00920CA0"/>
    <w:rsid w:val="00925046"/>
    <w:rsid w:val="00934DB8"/>
    <w:rsid w:val="009419D8"/>
    <w:rsid w:val="00953317"/>
    <w:rsid w:val="00A255E5"/>
    <w:rsid w:val="00A71431"/>
    <w:rsid w:val="00AC4528"/>
    <w:rsid w:val="00AD027A"/>
    <w:rsid w:val="00AE426C"/>
    <w:rsid w:val="00B234A2"/>
    <w:rsid w:val="00B3747B"/>
    <w:rsid w:val="00B522A9"/>
    <w:rsid w:val="00B711DC"/>
    <w:rsid w:val="00B82F18"/>
    <w:rsid w:val="00BA3FAA"/>
    <w:rsid w:val="00BB564D"/>
    <w:rsid w:val="00BE6E65"/>
    <w:rsid w:val="00C836B9"/>
    <w:rsid w:val="00C958E9"/>
    <w:rsid w:val="00CE7362"/>
    <w:rsid w:val="00D01B78"/>
    <w:rsid w:val="00D06720"/>
    <w:rsid w:val="00D11C5E"/>
    <w:rsid w:val="00D66226"/>
    <w:rsid w:val="00D66A56"/>
    <w:rsid w:val="00E049BA"/>
    <w:rsid w:val="00E105FB"/>
    <w:rsid w:val="00EA2F6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56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6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6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6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6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56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6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6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6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6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5843</izvorni_sadrzaj>
    <derivirana_varijabla naziv="DomainObject.Predmet.Broj_1">5843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St-5843/2015</izvorni_sadrzaj>
    <derivirana_varijabla naziv="DomainObject.Predmet.OznakaBroj_1">St-5843/2015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VREČKO d.o.o. zastupanog po punomoćniku PETRA MAVAR</izvorni_sadrzaj>
    <derivirana_varijabla naziv="DomainObject.Predmet.ProtustrankaFormated_1">  VREČKO d.o.o. zastupanog po punomoćniku PETRA MAVAR</derivirana_varijabla>
  </DomainObject.Predmet.ProtustrankaFormated>
  <DomainObject.Predmet.ProtustrankaFormatedOIB>
    <izvorni_sadrzaj>  VREČKO d.o.o., OIB 11183688045 zastupanog po punomoćniku PETRA MAVAR</izvorni_sadrzaj>
    <derivirana_varijabla naziv="DomainObject.Predmet.ProtustrankaFormatedOIB_1">  VREČKO d.o.o., OIB 11183688045 zastupanog po punomoćniku PETRA MAVAR</derivirana_varijabla>
  </DomainObject.Predmet.ProtustrankaFormatedOIB>
  <DomainObject.Predmet.ProtustrankaFormatedWithAdress>
    <izvorni_sadrzaj> VREČKO d.o.o., Lukoranska 5, 10000 Zagreb zastupanog po punomoćniku PETRA MAVAR</izvorni_sadrzaj>
    <derivirana_varijabla naziv="DomainObject.Predmet.ProtustrankaFormatedWithAdress_1"> VREČKO d.o.o., Lukoranska 5, 10000 Zagreb zastupanog po punomoćniku PETRA MAVAR</derivirana_varijabla>
  </DomainObject.Predmet.ProtustrankaFormatedWithAdress>
  <DomainObject.Predmet.ProtustrankaFormatedWithAdressOIB>
    <izvorni_sadrzaj> VREČKO d.o.o., OIB 11183688045, Lukoranska 5, 10000 Zagreb zastupanog po punomoćniku PETRA MAVAR</izvorni_sadrzaj>
    <derivirana_varijabla naziv="DomainObject.Predmet.ProtustrankaFormatedWithAdressOIB_1"> VREČKO d.o.o., OIB 11183688045, Lukoranska 5, 10000 Zagreb zastupanog po punomoćniku PETRA MAVAR</derivirana_varijabla>
  </DomainObject.Predmet.ProtustrankaFormatedWithAdressOIB>
  <DomainObject.Predmet.ProtustrankaWithAdress>
    <izvorni_sadrzaj>VREČKO d.o.o. Lukoranska 5, 10000 Zagreb</izvorni_sadrzaj>
    <derivirana_varijabla naziv="DomainObject.Predmet.ProtustrankaWithAdress_1">VREČKO d.o.o. Lukoranska 5, 10000 Zagreb</derivirana_varijabla>
  </DomainObject.Predmet.ProtustrankaWithAdress>
  <DomainObject.Predmet.ProtustrankaWithAdressOIB>
    <izvorni_sadrzaj>VREČKO d.o.o., OIB 11183688045, Lukoranska 5, 10000 Zagreb</izvorni_sadrzaj>
    <derivirana_varijabla naziv="DomainObject.Predmet.ProtustrankaWithAdressOIB_1">VREČKO d.o.o., OIB 11183688045, Lukoranska 5, 10000 Zagreb</derivirana_varijabla>
  </DomainObject.Predmet.ProtustrankaWithAdressOIB>
  <DomainObject.Predmet.ProtustrankaNazivFormated>
    <izvorni_sadrzaj>VREČKO d.o.o.</izvorni_sadrzaj>
    <derivirana_varijabla naziv="DomainObject.Predmet.ProtustrankaNazivFormated_1">VREČKO d.o.o.</derivirana_varijabla>
  </DomainObject.Predmet.ProtustrankaNazivFormated>
  <DomainObject.Predmet.ProtustrankaNazivFormatedOIB>
    <izvorni_sadrzaj>VREČKO d.o.o., OIB 11183688045</izvorni_sadrzaj>
    <derivirana_varijabla naziv="DomainObject.Predmet.ProtustrankaNazivFormatedOIB_1">VREČKO d.o.o., OIB 11183688045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VREČKO d.o.o. zastupanog po punomoćniku PETRA MAVAR</item>
    </izvorni_sadrzaj>
    <derivirana_varijabla naziv="DomainObject.Predmet.ProtuStrankaListFormated_1">
      <item>VREČKO d.o.o. zastupanog po punomoćniku PETRA MAVAR</item>
    </derivirana_varijabla>
  </DomainObject.Predmet.ProtuStrankaListFormated>
  <DomainObject.Predmet.ProtuStrankaListFormatedOIB>
    <izvorni_sadrzaj>
      <item>VREČKO d.o.o., OIB 11183688045 zastupanog po punomoćniku PETRA MAVAR</item>
    </izvorni_sadrzaj>
    <derivirana_varijabla naziv="DomainObject.Predmet.ProtuStrankaListFormatedOIB_1">
      <item>VREČKO d.o.o., OIB 11183688045 zastupanog po punomoćniku PETRA MAVAR</item>
    </derivirana_varijabla>
  </DomainObject.Predmet.ProtuStrankaListFormatedOIB>
  <DomainObject.Predmet.ProtuStrankaListFormatedWithAdress>
    <izvorni_sadrzaj>
      <item>VREČKO d.o.o., Lukoranska 5, 10000 Zagreb zastupanog po punomoćniku PETRA MAVAR</item>
    </izvorni_sadrzaj>
    <derivirana_varijabla naziv="DomainObject.Predmet.ProtuStrankaListFormatedWithAdress_1">
      <item>VREČKO d.o.o., Lukoranska 5, 10000 Zagreb zastupanog po punomoćniku PETRA MAVAR</item>
    </derivirana_varijabla>
  </DomainObject.Predmet.ProtuStrankaListFormatedWithAdress>
  <DomainObject.Predmet.ProtuStrankaListFormatedWithAdressOIB>
    <izvorni_sadrzaj>
      <item>VREČKO d.o.o., OIB 11183688045, Lukoranska 5, 10000 Zagreb zastupanog po punomoćniku PETRA MAVAR</item>
    </izvorni_sadrzaj>
    <derivirana_varijabla naziv="DomainObject.Predmet.ProtuStrankaListFormatedWithAdressOIB_1">
      <item>VREČKO d.o.o., OIB 11183688045, Lukoranska 5, 10000 Zagreb zastupanog po punomoćniku PETRA MAVAR</item>
    </derivirana_varijabla>
  </DomainObject.Predmet.ProtuStrankaListFormatedWithAdressOIB>
  <DomainObject.Predmet.ProtuStrankaListNazivFormated>
    <izvorni_sadrzaj>
      <item>VREČKO d.o.o.</item>
    </izvorni_sadrzaj>
    <derivirana_varijabla naziv="DomainObject.Predmet.ProtuStrankaListNazivFormated_1">
      <item>VREČKO d.o.o.</item>
    </derivirana_varijabla>
  </DomainObject.Predmet.ProtuStrankaListNazivFormated>
  <DomainObject.Predmet.ProtuStrankaListNazivFormatedOIB>
    <izvorni_sadrzaj>
      <item>VREČKO d.o.o., OIB 11183688045</item>
    </izvorni_sadrzaj>
    <derivirana_varijabla naziv="DomainObject.Predmet.ProtuStrankaListNazivFormatedOIB_1">
      <item>VREČKO d.o.o., OIB 11183688045</item>
    </derivirana_varijabla>
  </DomainObject.Predmet.ProtuStrankaListNazivFormatedOIB>
  <DomainObject.Predmet.OstaliListFormated>
    <izvorni_sadrzaj>
      <item>PETRA MAVAR punomoćnik sudionika u postupku VREČKO d.o.o.</item>
    </izvorni_sadrzaj>
    <derivirana_varijabla naziv="DomainObject.Predmet.OstaliListFormated_1">
      <item>PETRA MAVAR punomoćnik sudionika u postupku VREČKO d.o.o.</item>
    </derivirana_varijabla>
  </DomainObject.Predmet.OstaliListFormated>
  <DomainObject.Predmet.OstaliListFormatedOIB>
    <izvorni_sadrzaj>
      <item>PETRA MAVAR, OIB 30672574113 punomoćnik sudionika u postupku VREČKO d.o.o.</item>
    </izvorni_sadrzaj>
    <derivirana_varijabla naziv="DomainObject.Predmet.OstaliListFormatedOIB_1">
      <item>PETRA MAVAR, OIB 30672574113 punomoćnik sudionika u postupku VREČKO d.o.o.</item>
    </derivirana_varijabla>
  </DomainObject.Predmet.OstaliListFormatedOIB>
  <DomainObject.Predmet.OstaliListFormatedWithAdress>
    <izvorni_sadrzaj>
      <item>PETRA MAVAR, ULICA DOMINIKA MANDIĆA 9, 10000 Zagreb punomoćnik sudionika u postupku VREČKO d.o.o.</item>
    </izvorni_sadrzaj>
    <derivirana_varijabla naziv="DomainObject.Predmet.OstaliListFormatedWithAdress_1">
      <item>PETRA MAVAR, ULICA DOMINIKA MANDIĆA 9, 10000 Zagreb punomoćnik sudionika u postupku VREČKO d.o.o.</item>
    </derivirana_varijabla>
  </DomainObject.Predmet.OstaliListFormatedWithAdress>
  <DomainObject.Predmet.OstaliListFormatedWithAdressOIB>
    <izvorni_sadrzaj>
      <item>PETRA MAVAR, OIB 30672574113, ULICA DOMINIKA MANDIĆA 9, 10000 Zagreb punomoćnik sudionika u postupku VREČKO d.o.o.</item>
    </izvorni_sadrzaj>
    <derivirana_varijabla naziv="DomainObject.Predmet.OstaliListFormatedWithAdressOIB_1">
      <item>PETRA MAVAR, OIB 30672574113, ULICA DOMINIKA MANDIĆA 9, 10000 Zagreb punomoćnik sudionika u postupku VREČKO d.o.o.</item>
    </derivirana_varijabla>
  </DomainObject.Predmet.OstaliListFormatedWithAdressOIB>
  <DomainObject.Predmet.OstaliListNazivFormated>
    <izvorni_sadrzaj>
      <item>PETRA MAVAR</item>
    </izvorni_sadrzaj>
    <derivirana_varijabla naziv="DomainObject.Predmet.OstaliListNazivFormated_1">
      <item>PETRA MAVAR</item>
    </derivirana_varijabla>
  </DomainObject.Predmet.OstaliListNazivFormated>
  <DomainObject.Predmet.OstaliListNazivFormatedOIB>
    <izvorni_sadrzaj>
      <item>PETRA MAVAR, OIB 30672574113</item>
    </izvorni_sadrzaj>
    <derivirana_varijabla naziv="DomainObject.Predmet.OstaliListNazivFormatedOIB_1">
      <item>PETRA MAVAR, OIB 30672574113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VREČKO d.o.o.</izvorni_sadrzaj>
    <derivirana_varijabla naziv="DomainObject.Predmet.ProtustrankaIDrugi_1">VREČKO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VREČKO d.o.o., OIB 11183688045, Lukoranska 5, 10000 Zagreb</izvorni_sadrzaj>
    <derivirana_varijabla naziv="DomainObject.Predmet.ProtustrankaIDrugiAdressOIB_1">VREČKO d.o.o., OIB 11183688045, Lukoranska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VREČKO d.o.o.</item>
      <item>PETRA MAVAR</item>
    </izvorni_sadrzaj>
    <derivirana_varijabla naziv="DomainObject.Predmet.SudioniciListNaziv_1">
      <item>FINA Regionalni centar Zagreb</item>
      <item>VREČKO d.o.o.</item>
      <item>PETRA MAVAR</item>
    </derivirana_varijabla>
  </DomainObject.Predmet.SudioniciListNaziv>
  <DomainObject.Predmet.SudioniciListAdressOIB>
    <izvorni_sadrzaj>
      <item>FINA Regionalni centar Zagreb, OIB 85821130368, Trg svibanjskih žrtava 1995. 1,10000 Zagreb</item>
      <item>VREČKO d.o.o., OIB 11183688045, Lukoranska 5,10000 Zagreb</item>
      <item>PETRA MAVAR, OIB 30672574113, ULICA DOMINIKA MANDIĆA 9,10000 Zagreb</item>
    </izvorni_sadrzaj>
    <derivirana_varijabla naziv="DomainObject.Predmet.SudioniciListAdressOIB_1">
      <item>FINA Regionalni centar Zagreb, OIB 85821130368, Trg svibanjskih žrtava 1995. 1,10000 Zagreb</item>
      <item>VREČKO d.o.o., OIB 11183688045, Lukoranska 5,10000 Zagreb</item>
      <item>PETRA MAVAR, OIB 30672574113, ULICA DOMINIKA MANDIĆA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11183688045</item>
      <item>, OIB 30672574113</item>
    </izvorni_sadrzaj>
    <derivirana_varijabla naziv="DomainObject.Predmet.SudioniciListNazivOIB_1">
      <item>, OIB 85821130368</item>
      <item>, OIB 11183688045</item>
      <item>, OIB 30672574113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246</properties:Words>
  <properties:Characters>1344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2015-12-29T13:05:00Z</dcterms:created>
  <dc:creator>ilukac</dc:creator>
  <cp:lastModifiedBy>Višnja Svečak</cp:lastModifiedBy>
  <cp:lastPrinted>2015-12-29T13:05:00Z</cp:lastPrinted>
  <dcterms:modified xmlns:xsi="http://www.w3.org/2001/XMLSchema-instance" xsi:type="dcterms:W3CDTF">2015-12-29T13:07:00Z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