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5D143" w14:paraId="7C9D7415" w:rsidRDefault="00233A6E" w:rsidP="00233A6E" w:rsidR="00233A6E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F7B4CC1" w:rsidRDefault="00233A6E" w:rsidP="00233A6E" w:rsidR="00233A6E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83C5D01" w:rsidRDefault="00233A6E" w:rsidP="00233A6E" w:rsidR="00233A6E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EC8E7D9" w:rsidRDefault="00233A6E" w:rsidP="00233A6E" w:rsidR="00233A6E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C734CAB" w:rsidRDefault="00233A6E" w:rsidP="00233A6E" w:rsidR="00233A6E">
      <w:pPr>
        <w:tabs>
          <w:tab w:pos="709" w:val="left"/>
        </w:tabs>
        <w:jc w:val="right"/>
      </w:pPr>
      <w:r>
        <w:t>42. St-6175/2015</w:t>
      </w:r>
    </w:p>
    <w:p w14:textId="77777777" w14:paraId="2E5117FC" w:rsidRDefault="00233A6E" w:rsidP="00233A6E" w:rsidR="00233A6E">
      <w:pPr>
        <w:tabs>
          <w:tab w:pos="709" w:val="left"/>
        </w:tabs>
        <w:jc w:val="right"/>
      </w:pPr>
    </w:p>
    <w:p w14:textId="77777777" w14:paraId="7811EC8B" w:rsidRDefault="00233A6E" w:rsidP="00233A6E" w:rsidR="00233A6E">
      <w:pPr>
        <w:tabs>
          <w:tab w:pos="709" w:val="left"/>
        </w:tabs>
        <w:jc w:val="center"/>
      </w:pPr>
      <w:r>
        <w:t>R E P U B L I K A   H R V A T S K A</w:t>
      </w:r>
    </w:p>
    <w:p w14:textId="77777777" w14:paraId="62AC9412" w:rsidRDefault="00233A6E" w:rsidP="00233A6E" w:rsidR="00233A6E">
      <w:pPr>
        <w:tabs>
          <w:tab w:pos="709" w:val="left"/>
        </w:tabs>
        <w:jc w:val="center"/>
      </w:pPr>
    </w:p>
    <w:p w14:textId="77777777" w14:paraId="11B94EE2" w:rsidRDefault="00233A6E" w:rsidP="00233A6E" w:rsidR="00233A6E">
      <w:pPr>
        <w:tabs>
          <w:tab w:pos="709" w:val="left"/>
        </w:tabs>
        <w:jc w:val="center"/>
      </w:pPr>
      <w:r>
        <w:t>R J E Š E N J E</w:t>
      </w:r>
    </w:p>
    <w:p w14:textId="77777777" w14:paraId="0D13ED80" w:rsidRDefault="00233A6E" w:rsidP="00233A6E" w:rsidR="00233A6E">
      <w:pPr>
        <w:tabs>
          <w:tab w:pos="709" w:val="left"/>
        </w:tabs>
        <w:jc w:val="both"/>
      </w:pPr>
    </w:p>
    <w:p w14:textId="77777777" w14:paraId="508B0038" w:rsidRDefault="00233A6E" w:rsidP="00233A6E" w:rsidR="00233A6E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BPB STIL d.o.o., Zagreb, Ilica 75, OIB 21638588609, dana 19. svibnja 2016.g. </w:t>
      </w:r>
    </w:p>
    <w:p w14:textId="77777777" w14:paraId="7F945170" w:rsidRDefault="00233A6E" w:rsidP="00233A6E" w:rsidR="00233A6E">
      <w:pPr>
        <w:tabs>
          <w:tab w:pos="709" w:val="left"/>
        </w:tabs>
        <w:jc w:val="both"/>
      </w:pPr>
    </w:p>
    <w:p w14:textId="77777777" w14:paraId="78052182" w:rsidRDefault="00233A6E" w:rsidP="00233A6E" w:rsidR="00233A6E">
      <w:pPr>
        <w:tabs>
          <w:tab w:pos="709" w:val="left"/>
        </w:tabs>
        <w:jc w:val="center"/>
      </w:pPr>
      <w:r>
        <w:t>r i j e š i o   j e</w:t>
      </w:r>
    </w:p>
    <w:p w14:textId="77777777" w14:paraId="77E360C0" w:rsidRDefault="00233A6E" w:rsidP="00233A6E" w:rsidR="00233A6E">
      <w:pPr>
        <w:tabs>
          <w:tab w:pos="709" w:val="left"/>
        </w:tabs>
        <w:jc w:val="both"/>
      </w:pPr>
    </w:p>
    <w:p w14:textId="77777777" w14:paraId="69038E93" w:rsidRDefault="00233A6E" w:rsidP="00233A6E" w:rsidR="00233A6E">
      <w:pPr>
        <w:ind w:firstLine="708"/>
        <w:jc w:val="both"/>
      </w:pPr>
      <w:r>
        <w:t>I   Otvara se stečajni postupak nad dužnikom BPB STIL d.o.o., Zagreb, Ilica 75, OIB 21638588609.</w:t>
      </w:r>
    </w:p>
    <w:p w14:textId="77777777" w14:paraId="48817BBD" w:rsidRDefault="00233A6E" w:rsidP="00233A6E" w:rsidR="00233A6E">
      <w:pPr>
        <w:ind w:firstLine="708"/>
        <w:jc w:val="both"/>
      </w:pPr>
      <w:r>
        <w:t xml:space="preserve">Stečajni postupak otvoren je 19. svibnja 2016.g. u 15,00 sati kada je ovo rješenje objavljeno na mrežnoj stanici e-oglasne ploče ovog suda.   </w:t>
      </w:r>
    </w:p>
    <w:p w14:textId="77777777" w14:paraId="2A74CF70" w:rsidRDefault="00233A6E" w:rsidP="00233A6E" w:rsidR="00233A6E">
      <w:pPr>
        <w:ind w:firstLine="708"/>
        <w:jc w:val="both"/>
      </w:pPr>
    </w:p>
    <w:p w14:textId="77777777" w14:paraId="5E46C3FE" w:rsidRDefault="00233A6E" w:rsidP="00233A6E" w:rsidR="00233A6E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Prpić, Zagreb, Hruševečka ulica 11, OIB: 16795120342.             </w:t>
      </w:r>
    </w:p>
    <w:p w14:textId="77777777" w14:paraId="5BD9CBFA" w:rsidRDefault="00233A6E" w:rsidP="00233A6E" w:rsidR="00233A6E">
      <w:pPr>
        <w:ind w:firstLine="708"/>
        <w:jc w:val="both"/>
      </w:pPr>
    </w:p>
    <w:p w14:textId="77777777" w14:paraId="4D731474" w:rsidRDefault="00233A6E" w:rsidP="00233A6E" w:rsidR="00233A6E">
      <w:pPr>
        <w:ind w:firstLine="708"/>
        <w:jc w:val="both"/>
      </w:pPr>
      <w:r>
        <w:t>III  Zaključuje se stečajni postupak nad dužnikom BPB STIL d.o.o., Zagreb, Ilica 75, OIB 21638588609.</w:t>
      </w:r>
    </w:p>
    <w:p w14:textId="77777777" w14:paraId="52E48FCA" w:rsidRDefault="00233A6E" w:rsidP="00233A6E" w:rsidR="00233A6E">
      <w:pPr>
        <w:tabs>
          <w:tab w:pos="4150" w:val="left"/>
        </w:tabs>
        <w:ind w:firstLine="708"/>
        <w:jc w:val="both"/>
      </w:pPr>
      <w:r>
        <w:tab/>
      </w:r>
    </w:p>
    <w:p w14:textId="77777777" w14:paraId="256D1692" w:rsidRDefault="00233A6E" w:rsidP="00233A6E" w:rsidR="00233A6E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5079EE0" w:rsidRDefault="00233A6E" w:rsidP="00233A6E" w:rsidR="00233A6E">
      <w:pPr>
        <w:ind w:firstLine="708"/>
        <w:jc w:val="both"/>
      </w:pPr>
    </w:p>
    <w:p w14:textId="77777777" w14:paraId="7066EE49" w:rsidRDefault="00233A6E" w:rsidP="00233A6E" w:rsidR="00233A6E">
      <w:pPr>
        <w:ind w:firstLine="708"/>
        <w:jc w:val="both"/>
      </w:pPr>
    </w:p>
    <w:p w14:textId="77777777" w14:paraId="37D04A7A" w:rsidRDefault="00233A6E" w:rsidP="00233A6E" w:rsidR="00233A6E">
      <w:pPr>
        <w:jc w:val="center"/>
      </w:pPr>
      <w:r>
        <w:t>Obrazloženje</w:t>
      </w:r>
    </w:p>
    <w:p w14:textId="77777777" w14:paraId="4CC5E9A2" w:rsidRDefault="00233A6E" w:rsidP="00233A6E" w:rsidR="00233A6E">
      <w:pPr>
        <w:jc w:val="center"/>
      </w:pPr>
    </w:p>
    <w:p w14:textId="77777777" w14:paraId="5FA0D859" w:rsidRDefault="00233A6E" w:rsidP="00233A6E" w:rsidR="00233A6E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898A8C5" w:rsidRDefault="00233A6E" w:rsidP="00233A6E" w:rsidR="00233A6E">
      <w:pPr>
        <w:ind w:firstLine="708"/>
        <w:jc w:val="both"/>
      </w:pPr>
      <w:r>
        <w:t>Oglasom od 25. siječnja 2016.g. pozvane su osobe ovlaštene za zastupanje dužnika po zakonu u roku 15 dana dostaviti ovom sudu javno ovjerovljeni prokazni popis imovine i obveza dužnika sukladno čl. 430, 17 i 13 SZ.</w:t>
      </w:r>
    </w:p>
    <w:p w14:textId="77777777" w14:paraId="538F709F" w:rsidRDefault="00233A6E" w:rsidP="00233A6E" w:rsidR="00233A6E">
      <w:pPr>
        <w:ind w:firstLine="708"/>
        <w:jc w:val="both"/>
      </w:pPr>
      <w:r>
        <w:t xml:space="preserve">Dužnik nije, u ostavljenom roku, dostavio sudu javno ovjerovljeni prokazni popis imovine i obveza dužnika. </w:t>
      </w:r>
    </w:p>
    <w:p w14:textId="77777777" w14:paraId="40E0628C" w:rsidRDefault="00233A6E" w:rsidP="00233A6E" w:rsidR="00233A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B316614" w:rsidRDefault="00233A6E" w:rsidP="00233A6E" w:rsidR="00233A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1260993" w:rsidRDefault="00233A6E" w:rsidP="00233A6E" w:rsidR="00233A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B4A0D11" w:rsidRDefault="00233A6E" w:rsidP="00233A6E" w:rsidR="00233A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2E415A7" w:rsidRDefault="00233A6E" w:rsidP="00233A6E" w:rsidR="00233A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31F5E4B" w:rsidRDefault="00233A6E" w:rsidP="00233A6E" w:rsidR="00233A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57126AF" w:rsidRDefault="00233A6E" w:rsidP="00233A6E" w:rsidR="00233A6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0E5E455" w:rsidRDefault="00233A6E" w:rsidP="00233A6E" w:rsidR="00233A6E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E755E21" w:rsidRDefault="00233A6E" w:rsidP="00233A6E" w:rsidR="00233A6E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7A8FC3F" w:rsidRDefault="00233A6E" w:rsidP="00233A6E" w:rsidR="00233A6E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59320EE" w:rsidTr="00233A6E" w:rsidR="00233A6E">
        <w:tc>
          <w:tcPr>
            <w:tcW w:type="dxa" w:w="2346"/>
          </w:tcPr>
          <w:p w14:textId="77777777" w14:paraId="78E1B1B5" w:rsidRDefault="00233A6E" w:rsidR="00233A6E">
            <w:pPr>
              <w:tabs>
                <w:tab w:pos="709" w:val="left"/>
              </w:tabs>
              <w:jc w:val="right"/>
            </w:pPr>
            <w:r>
              <w:t xml:space="preserve">42. St-6175/2015      </w:t>
            </w:r>
          </w:p>
          <w:p w14:textId="77777777" w14:paraId="056B6F22" w:rsidRDefault="00233A6E" w:rsidR="00233A6E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862F910" w:rsidRDefault="00233A6E" w:rsidP="00233A6E" w:rsidR="00233A6E">
      <w:pPr>
        <w:jc w:val="both"/>
      </w:pPr>
    </w:p>
    <w:p w14:textId="77777777" w14:paraId="07F9DA45" w:rsidRDefault="00233A6E" w:rsidP="00233A6E" w:rsidR="00233A6E">
      <w:pPr>
        <w:jc w:val="both"/>
      </w:pPr>
      <w:r>
        <w:tab/>
        <w:t xml:space="preserve">Oglasom od 25. siječnja 2016.g.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7373B7F" w:rsidRDefault="00233A6E" w:rsidP="00233A6E" w:rsidR="00233A6E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CF233FB" w:rsidRDefault="00233A6E" w:rsidP="00233A6E" w:rsidR="00233A6E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2C0EA8B" w:rsidRDefault="00233A6E" w:rsidP="00233A6E" w:rsidR="00233A6E">
      <w:pPr>
        <w:jc w:val="both"/>
      </w:pPr>
      <w:r>
        <w:tab/>
        <w:t>Izbor stečajnog upravitelja odabran je primjenom odredbe čl. 432 SZ.</w:t>
      </w:r>
    </w:p>
    <w:p w14:textId="77777777" w14:paraId="2DF29F7A" w:rsidRDefault="00233A6E" w:rsidP="00233A6E" w:rsidR="00233A6E">
      <w:pPr>
        <w:jc w:val="both"/>
      </w:pPr>
      <w:r>
        <w:tab/>
      </w:r>
    </w:p>
    <w:p w14:textId="77777777" w14:paraId="4FDCE203" w:rsidRDefault="00233A6E" w:rsidP="00233A6E" w:rsidR="00233A6E">
      <w:pPr>
        <w:tabs>
          <w:tab w:pos="709" w:val="left"/>
        </w:tabs>
        <w:jc w:val="center"/>
      </w:pPr>
      <w:r>
        <w:t xml:space="preserve">U Zagrebu,  19. svibnja 2016.g. </w:t>
      </w:r>
    </w:p>
    <w:p w14:textId="77777777" w14:paraId="67D76CFF" w:rsidRDefault="00233A6E" w:rsidP="00233A6E" w:rsidR="00233A6E">
      <w:pPr>
        <w:tabs>
          <w:tab w:pos="709" w:val="left"/>
        </w:tabs>
      </w:pPr>
    </w:p>
    <w:p w14:textId="77777777" w14:paraId="4E7D5FA8" w:rsidRDefault="00233A6E" w:rsidP="00233A6E" w:rsidR="00233A6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ACB94E3" w:rsidRDefault="00233A6E" w:rsidP="00233A6E" w:rsidR="00233A6E">
      <w:pPr>
        <w:tabs>
          <w:tab w:pos="709" w:val="left"/>
        </w:tabs>
      </w:pPr>
    </w:p>
    <w:p w14:textId="77777777" w14:paraId="2F1B8EAD" w:rsidRDefault="00233A6E" w:rsidP="00233A6E" w:rsidR="00233A6E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F3D3DE4" w:rsidRDefault="00233A6E" w:rsidP="00233A6E" w:rsidR="00233A6E">
      <w:pPr>
        <w:tabs>
          <w:tab w:pos="709" w:val="left"/>
        </w:tabs>
      </w:pPr>
    </w:p>
    <w:p w14:textId="77777777" w14:paraId="7B7C32C2" w:rsidRDefault="00233A6E" w:rsidP="00233A6E" w:rsidR="00233A6E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6B441FF" w:rsidRDefault="00233A6E" w:rsidP="00233A6E" w:rsidR="00233A6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C54C7B4" w:rsidRDefault="00233A6E" w:rsidP="00233A6E" w:rsidR="00233A6E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B7E05BA" w:rsidRDefault="00233A6E" w:rsidP="00233A6E" w:rsidR="00233A6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CAE9965" w:rsidRDefault="00233A6E" w:rsidP="00233A6E" w:rsidR="00233A6E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13F95F4" w:rsidRDefault="00233A6E" w:rsidP="00233A6E" w:rsidR="00233A6E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4F687872" w:rsidRDefault="00233A6E" w:rsidP="00233A6E" w:rsidR="00233A6E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5E1A034" w:rsidRDefault="00233A6E" w:rsidP="00233A6E" w:rsidR="00233A6E">
      <w:pPr>
        <w:tabs>
          <w:tab w:pos="709" w:val="left"/>
        </w:tabs>
      </w:pPr>
    </w:p>
    <w:p w14:textId="77777777" w14:paraId="6BCBCF38" w:rsidRDefault="00233A6E" w:rsidP="00233A6E" w:rsidR="00233A6E">
      <w:pPr>
        <w:tabs>
          <w:tab w:pos="709" w:val="left"/>
        </w:tabs>
      </w:pPr>
    </w:p>
    <w:p w14:textId="77777777" w14:paraId="04D97994" w:rsidRDefault="00233A6E" w:rsidP="00233A6E" w:rsidR="00233A6E">
      <w:pPr>
        <w:jc w:val="both"/>
      </w:pPr>
    </w:p>
    <w:p w14:textId="77777777" w14:paraId="2619DB57" w:rsidRDefault="00233A6E" w:rsidP="00233A6E" w:rsidR="00233A6E">
      <w:pPr>
        <w:tabs>
          <w:tab w:pos="709" w:val="left"/>
        </w:tabs>
      </w:pPr>
    </w:p>
    <w:p w14:textId="77777777" w14:paraId="49005167" w:rsidRDefault="00233A6E" w:rsidP="00233A6E" w:rsidR="00233A6E">
      <w:pPr>
        <w:tabs>
          <w:tab w:pos="709" w:val="left"/>
        </w:tabs>
      </w:pPr>
    </w:p>
    <w:p w14:textId="77777777" w14:paraId="2C3FAA1F" w:rsidRDefault="00233A6E" w:rsidP="00233A6E" w:rsidR="00233A6E">
      <w:pPr>
        <w:jc w:val="both"/>
      </w:pPr>
    </w:p>
    <w:p w14:textId="0EEA9821" w14:paraId="0EEA982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33A6E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33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33A6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33A6E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33A6E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33A6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33A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A6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33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33A6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33A6E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33A6E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33A6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33A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A6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666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6175</izvorni_sadrzaj>
    <derivirana_varijabla naziv="DomainObject.Predmet.Broj_1">6175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St-6175/2015</izvorni_sadrzaj>
    <derivirana_varijabla naziv="DomainObject.Predmet.OznakaBroj_1">St-6175/2015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BPB Stil d.o.o.</izvorni_sadrzaj>
    <derivirana_varijabla naziv="DomainObject.Predmet.ProtustrankaFormated_1">  BPB Stil d.o.o.</derivirana_varijabla>
  </DomainObject.Predmet.ProtustrankaFormated>
  <DomainObject.Predmet.ProtustrankaFormatedOIB>
    <izvorni_sadrzaj>  BPB Stil d.o.o., OIB 21638588609</izvorni_sadrzaj>
    <derivirana_varijabla naziv="DomainObject.Predmet.ProtustrankaFormatedOIB_1">  BPB Stil d.o.o., OIB 21638588609</derivirana_varijabla>
  </DomainObject.Predmet.ProtustrankaFormatedOIB>
  <DomainObject.Predmet.ProtustrankaFormatedWithAdress>
    <izvorni_sadrzaj> BPB Stil d.o.o., Ilica 75, 10000 Zagreb</izvorni_sadrzaj>
    <derivirana_varijabla naziv="DomainObject.Predmet.ProtustrankaFormatedWithAdress_1"> BPB Stil d.o.o., Ilica 75, 10000 Zagreb</derivirana_varijabla>
  </DomainObject.Predmet.ProtustrankaFormatedWithAdress>
  <DomainObject.Predmet.ProtustrankaFormatedWithAdressOIB>
    <izvorni_sadrzaj> BPB Stil d.o.o., OIB 21638588609, Ilica 75, 10000 Zagreb</izvorni_sadrzaj>
    <derivirana_varijabla naziv="DomainObject.Predmet.ProtustrankaFormatedWithAdressOIB_1"> BPB Stil d.o.o., OIB 21638588609, Ilica 75, 10000 Zagreb</derivirana_varijabla>
  </DomainObject.Predmet.ProtustrankaFormatedWithAdressOIB>
  <DomainObject.Predmet.ProtustrankaWithAdress>
    <izvorni_sadrzaj>BPB Stil d.o.o. Ilica 75, 10000 Zagreb</izvorni_sadrzaj>
    <derivirana_varijabla naziv="DomainObject.Predmet.ProtustrankaWithAdress_1">BPB Stil d.o.o. Ilica 75, 10000 Zagreb</derivirana_varijabla>
  </DomainObject.Predmet.ProtustrankaWithAdress>
  <DomainObject.Predmet.ProtustrankaWithAdressOIB>
    <izvorni_sadrzaj>BPB Stil d.o.o., OIB 21638588609, Ilica 75, 10000 Zagreb</izvorni_sadrzaj>
    <derivirana_varijabla naziv="DomainObject.Predmet.ProtustrankaWithAdressOIB_1">BPB Stil d.o.o., OIB 21638588609, Ilica 75, 10000 Zagreb</derivirana_varijabla>
  </DomainObject.Predmet.ProtustrankaWithAdressOIB>
  <DomainObject.Predmet.ProtustrankaNazivFormated>
    <izvorni_sadrzaj>BPB Stil d.o.o.</izvorni_sadrzaj>
    <derivirana_varijabla naziv="DomainObject.Predmet.ProtustrankaNazivFormated_1">BPB Stil d.o.o.</derivirana_varijabla>
  </DomainObject.Predmet.ProtustrankaNazivFormated>
  <DomainObject.Predmet.ProtustrankaNazivFormatedOIB>
    <izvorni_sadrzaj>BPB Stil d.o.o., OIB 21638588609</izvorni_sadrzaj>
    <derivirana_varijabla naziv="DomainObject.Predmet.ProtustrankaNazivFormatedOIB_1">BPB Stil d.o.o., OIB 21638588609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BPB Stil d.o.o.</item>
    </izvorni_sadrzaj>
    <derivirana_varijabla naziv="DomainObject.Predmet.ProtuStrankaListFormated_1">
      <item>BPB Stil d.o.o.</item>
    </derivirana_varijabla>
  </DomainObject.Predmet.ProtuStrankaListFormated>
  <DomainObject.Predmet.ProtuStrankaListFormatedOIB>
    <izvorni_sadrzaj>
      <item>BPB Stil d.o.o., OIB 21638588609</item>
    </izvorni_sadrzaj>
    <derivirana_varijabla naziv="DomainObject.Predmet.ProtuStrankaListFormatedOIB_1">
      <item>BPB Stil d.o.o., OIB 21638588609</item>
    </derivirana_varijabla>
  </DomainObject.Predmet.ProtuStrankaListFormatedOIB>
  <DomainObject.Predmet.ProtuStrankaListFormatedWithAdress>
    <izvorni_sadrzaj>
      <item>BPB Stil d.o.o., Ilica 75, 10000 Zagreb</item>
    </izvorni_sadrzaj>
    <derivirana_varijabla naziv="DomainObject.Predmet.ProtuStrankaListFormatedWithAdress_1">
      <item>BPB Stil d.o.o., Ilica 75, 10000 Zagreb</item>
    </derivirana_varijabla>
  </DomainObject.Predmet.ProtuStrankaListFormatedWithAdress>
  <DomainObject.Predmet.ProtuStrankaListFormatedWithAdressOIB>
    <izvorni_sadrzaj>
      <item>BPB Stil d.o.o., OIB 21638588609, Ilica 75, 10000 Zagreb</item>
    </izvorni_sadrzaj>
    <derivirana_varijabla naziv="DomainObject.Predmet.ProtuStrankaListFormatedWithAdressOIB_1">
      <item>BPB Stil d.o.o., OIB 21638588609, Ilica 75, 10000 Zagreb</item>
    </derivirana_varijabla>
  </DomainObject.Predmet.ProtuStrankaListFormatedWithAdressOIB>
  <DomainObject.Predmet.ProtuStrankaListNazivFormated>
    <izvorni_sadrzaj>
      <item>BPB Stil d.o.o.</item>
    </izvorni_sadrzaj>
    <derivirana_varijabla naziv="DomainObject.Predmet.ProtuStrankaListNazivFormated_1">
      <item>BPB Stil d.o.o.</item>
    </derivirana_varijabla>
  </DomainObject.Predmet.ProtuStrankaListNazivFormated>
  <DomainObject.Predmet.ProtuStrankaListNazivFormatedOIB>
    <izvorni_sadrzaj>
      <item>BPB Stil d.o.o., OIB 21638588609</item>
    </izvorni_sadrzaj>
    <derivirana_varijabla naziv="DomainObject.Predmet.ProtuStrankaListNazivFormatedOIB_1">
      <item>BPB Stil d.o.o., OIB 21638588609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BPB Stil d.o.o.</izvorni_sadrzaj>
    <derivirana_varijabla naziv="DomainObject.Predmet.ProtustrankaIDrugi_1">BPB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BPB Stil d.o.o., OIB 21638588609, Ilica 75, 10000 Zagreb</izvorni_sadrzaj>
    <derivirana_varijabla naziv="DomainObject.Predmet.ProtustrankaIDrugiAdressOIB_1">BPB Stil d.o.o., OIB 21638588609, Ilica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BPB Stil d.o.o.</item>
      <item>FINA Regionalni centar Zagreb</item>
      <item>HRVATSKI ZAVOD ZA MIROVINSKO OSIGURANJE</item>
    </izvorni_sadrzaj>
    <derivirana_varijabla naziv="DomainObject.Predmet.SudioniciListNaziv_1">
      <item>BPB Stil d.o.o.</item>
      <item>FINA Regionalni centar Zagreb</item>
      <item>HRVATSKI ZAVOD ZA MIROVINSKO OSIGURANJE</item>
    </derivirana_varijabla>
  </DomainObject.Predmet.SudioniciListNaziv>
  <DomainObject.Predmet.SudioniciListAdressOIB>
    <izvorni_sadrzaj>
      <item>BPB Stil d.o.o., OIB 21638588609, Ilica 75,10000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BPB Stil d.o.o., OIB 21638588609, Ilica 75,10000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21638588609</item>
      <item>, OIB 85821130368</item>
      <item>, OIB 84397956623</item>
    </izvorni_sadrzaj>
    <derivirana_varijabla naziv="DomainObject.Predmet.SudioniciListNazivOIB_1">
      <item>, OIB 21638588609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1973</properties:Characters>
  <properties:Lines>82</properties:Lines>
  <properties:Paragraphs>32</properties:Paragraphs>
  <properties:TotalTime>1</properties:TotalTime>
  <properties:ScaleCrop>false</properties:ScaleCrop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2016-05-19T10:33:00Z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