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1db4" w14:paraId="3221db4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C73EF5">
        <w:t>74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C73EF5">
        <w:t>2</w:t>
      </w:r>
      <w:r w:rsidR="00814557" w:rsidRPr="006F1FF1">
        <w:t xml:space="preserve">. </w:t>
      </w:r>
      <w:r w:rsidR="00C73EF5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6D3068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8210D3">
        <w:t xml:space="preserve"> 2</w:t>
      </w:r>
      <w:r w:rsidR="001F3096">
        <w:t>/1000, etažno vlasni</w:t>
      </w:r>
      <w:r w:rsidR="00CF76CA">
        <w:t>štvo E-</w:t>
      </w:r>
      <w:r w:rsidR="00637989">
        <w:t>179</w:t>
      </w:r>
      <w:r w:rsidR="002C5E3E">
        <w:t xml:space="preserve">, </w:t>
      </w:r>
      <w:r w:rsidR="008210D3" w:rsidRPr="00103A86">
        <w:t>PARKIRNO MJESTO</w:t>
      </w:r>
      <w:r w:rsidR="008210D3">
        <w:t xml:space="preserve"> - P 7</w:t>
      </w:r>
      <w:r w:rsidR="00637989">
        <w:t>2</w:t>
      </w:r>
      <w:r w:rsidR="008210D3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</w:t>
      </w:r>
      <w:r w:rsidRPr="006F1FF1">
        <w:lastRenderedPageBreak/>
        <w:t xml:space="preserve">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C73EF5">
        <w:t>2</w:t>
      </w:r>
      <w:r w:rsidR="00814557" w:rsidRPr="006F1FF1">
        <w:t xml:space="preserve">. </w:t>
      </w:r>
      <w:r w:rsidR="00C73EF5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271259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271259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7125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292AB3">
      <w:t>7</w:t>
    </w:r>
    <w:r w:rsidR="00C73EF5">
      <w:t>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03E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42D0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03A0"/>
    <w:rsid w:val="002065FE"/>
    <w:rsid w:val="002149DB"/>
    <w:rsid w:val="0025343D"/>
    <w:rsid w:val="00253453"/>
    <w:rsid w:val="002544A0"/>
    <w:rsid w:val="002614BF"/>
    <w:rsid w:val="00262C93"/>
    <w:rsid w:val="002711B2"/>
    <w:rsid w:val="00271259"/>
    <w:rsid w:val="0027797E"/>
    <w:rsid w:val="00285C6C"/>
    <w:rsid w:val="00292AB3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115B"/>
    <w:rsid w:val="002F23FD"/>
    <w:rsid w:val="002F3220"/>
    <w:rsid w:val="0030612B"/>
    <w:rsid w:val="00312AB9"/>
    <w:rsid w:val="00315970"/>
    <w:rsid w:val="003233E8"/>
    <w:rsid w:val="00331223"/>
    <w:rsid w:val="00350CFF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352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B7E25"/>
    <w:rsid w:val="004C1AE8"/>
    <w:rsid w:val="005050DD"/>
    <w:rsid w:val="0051015F"/>
    <w:rsid w:val="005172AF"/>
    <w:rsid w:val="0053339F"/>
    <w:rsid w:val="005638FD"/>
    <w:rsid w:val="00565F06"/>
    <w:rsid w:val="00575E91"/>
    <w:rsid w:val="006212E6"/>
    <w:rsid w:val="0062393D"/>
    <w:rsid w:val="00623D4B"/>
    <w:rsid w:val="00637989"/>
    <w:rsid w:val="00646F4A"/>
    <w:rsid w:val="00653BD7"/>
    <w:rsid w:val="0066028B"/>
    <w:rsid w:val="00666D9F"/>
    <w:rsid w:val="006B63D6"/>
    <w:rsid w:val="006C2B24"/>
    <w:rsid w:val="006D3068"/>
    <w:rsid w:val="006D6651"/>
    <w:rsid w:val="006F1FF1"/>
    <w:rsid w:val="00701301"/>
    <w:rsid w:val="007072A4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210D3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9F7DFB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51E40"/>
    <w:rsid w:val="00A63F66"/>
    <w:rsid w:val="00A84994"/>
    <w:rsid w:val="00A86E43"/>
    <w:rsid w:val="00A906FC"/>
    <w:rsid w:val="00AA3496"/>
    <w:rsid w:val="00AB1013"/>
    <w:rsid w:val="00AB1C0D"/>
    <w:rsid w:val="00AB589F"/>
    <w:rsid w:val="00AC45C1"/>
    <w:rsid w:val="00AF0FC8"/>
    <w:rsid w:val="00B25F7A"/>
    <w:rsid w:val="00B53079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B7AB8"/>
    <w:rsid w:val="00BC6ECE"/>
    <w:rsid w:val="00BD618D"/>
    <w:rsid w:val="00BE0204"/>
    <w:rsid w:val="00BE1FD2"/>
    <w:rsid w:val="00BE4738"/>
    <w:rsid w:val="00BE789D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3D1A"/>
    <w:rsid w:val="00C458DC"/>
    <w:rsid w:val="00C5122E"/>
    <w:rsid w:val="00C611D0"/>
    <w:rsid w:val="00C7022B"/>
    <w:rsid w:val="00C7143C"/>
    <w:rsid w:val="00C73EF5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134AA"/>
    <w:rsid w:val="00D21233"/>
    <w:rsid w:val="00D21EC9"/>
    <w:rsid w:val="00D22521"/>
    <w:rsid w:val="00D23FAD"/>
    <w:rsid w:val="00D35034"/>
    <w:rsid w:val="00D37DC6"/>
    <w:rsid w:val="00D506D7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C4EB2"/>
    <w:rsid w:val="00EE3156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1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St-5/2018-73</izvorni_sadrzaj>
    <derivirana_varijabla naziv="DomainObject.PredzadnjaOdlukaIzPredmeta.Oznaka_1">St-5/2018-73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03BA9C-3564-4C1A-A297-FA5730C80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2103</properties:Characters>
  <properties:Lines>72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2018-10-25T12:51:00Z</dcterms:created>
  <dc:creator>Srđan Gavranić</dc:creator>
  <cp:lastModifiedBy>Ante Rubelj</cp:lastModifiedBy>
  <cp:lastPrinted>2018-11-06T09:56:00Z</cp:lastPrinted>
  <dcterms:modified xmlns:xsi="http://www.w3.org/2001/XMLSchema-instance" xsi:type="dcterms:W3CDTF">2018-11-06T09:56:00Z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E-179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