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c6fb" w14:paraId="6b6c6fb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Pr="00DE49DD">
        <w:rPr>
          <w:lang w:val="hr-HR"/>
        </w:rPr>
        <w:t>: 2</w:t>
      </w:r>
      <w:r w:rsidR="0083759D" w:rsidRPr="00DE49DD">
        <w:rPr>
          <w:lang w:val="hr-HR"/>
        </w:rPr>
        <w:t xml:space="preserve"> </w:t>
      </w:r>
      <w:r w:rsidR="00737C86" w:rsidRPr="00DE49DD">
        <w:rPr>
          <w:lang w:val="hr-HR"/>
        </w:rPr>
        <w:t>St-</w:t>
      </w:r>
      <w:r w:rsidR="0001352B">
        <w:rPr>
          <w:lang w:val="hr-HR"/>
        </w:rPr>
        <w:t>13/17-3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45703A">
        <w:t>,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01352B">
        <w:t>PANEX TIREX d.o.o., OIB: 73485392561 sa sjedištem u Dr. Tome Bratkovića 1, 40000 Čakovec</w:t>
      </w:r>
      <w:r w:rsidR="00DD60D1" w:rsidRPr="00DE49DD">
        <w:t xml:space="preserve">, dana </w:t>
      </w:r>
      <w:r w:rsidR="0001352B">
        <w:t>12. siječnja 2017.</w:t>
      </w:r>
      <w:r w:rsidR="00920620" w:rsidRPr="00DE49DD">
        <w:t xml:space="preserve"> </w:t>
      </w:r>
      <w:r w:rsidR="00920620">
        <w:t>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 w:rsidRPr="00DE49DD">
        <w:t xml:space="preserve">dužnika </w:t>
      </w:r>
      <w:r w:rsidR="0001352B">
        <w:t>PANEX TIREX d.o.o., OIB: 73485392561 sa sjedištem u Dr. Tome Bratkovića 1, 40000 Čakovec</w:t>
      </w:r>
      <w:r w:rsidR="00830E49" w:rsidRPr="00DE49DD">
        <w:t xml:space="preserve">, iznosi </w:t>
      </w:r>
      <w:r w:rsidR="0001352B">
        <w:t>142.861,10</w:t>
      </w:r>
      <w:r w:rsidR="007A5B1B" w:rsidRPr="00DE49DD">
        <w:t xml:space="preserve"> </w:t>
      </w:r>
      <w:r w:rsidR="0020506B" w:rsidRPr="00DE49DD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</w:t>
      </w:r>
      <w:r w:rsidRPr="00DE49DD">
        <w:t xml:space="preserve">se </w:t>
      </w:r>
      <w:r w:rsidR="0045703A" w:rsidRPr="00DE49DD">
        <w:t>direktor</w:t>
      </w:r>
      <w:r w:rsidR="002E00D7" w:rsidRPr="00DE49DD">
        <w:t xml:space="preserve"> dužnika</w:t>
      </w:r>
      <w:r w:rsidR="007A5B1B" w:rsidRPr="00DE49DD">
        <w:t xml:space="preserve"> </w:t>
      </w:r>
      <w:r w:rsidR="0001352B">
        <w:t>Davor Kipke, OIB: 30755590602, Čakovec, Kalnička 10</w:t>
      </w:r>
      <w:r w:rsidR="00220630" w:rsidRPr="00DE49DD">
        <w:t>,</w:t>
      </w:r>
      <w:r w:rsidR="00BB09D3" w:rsidRPr="00DE49DD">
        <w:t xml:space="preserve"> </w:t>
      </w:r>
      <w:r w:rsidR="00B42637" w:rsidRPr="00DE49DD">
        <w:t>da</w:t>
      </w:r>
      <w:r w:rsidRPr="00DE49DD">
        <w:t xml:space="preserve"> u roku od pet</w:t>
      </w:r>
      <w:r>
        <w:t>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5703A">
        <w:t>direktor</w:t>
      </w:r>
      <w:r w:rsidR="00220630">
        <w:t xml:space="preserve">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 w:rsidRPr="00DE49DD">
      <w:pPr>
        <w:jc w:val="center"/>
        <w:outlineLvl w:val="0"/>
        <w:rPr>
          <w:lang w:val="hr-HR"/>
        </w:rPr>
      </w:pPr>
    </w:p>
    <w:p w:rsidRDefault="005B010B" w:rsidP="005B010B" w:rsidR="005B010B" w:rsidRPr="00DE49DD">
      <w:pPr>
        <w:jc w:val="center"/>
        <w:outlineLvl w:val="0"/>
        <w:rPr>
          <w:lang w:val="hr-HR"/>
        </w:rPr>
      </w:pPr>
      <w:r w:rsidRPr="00DE49DD">
        <w:rPr>
          <w:lang w:val="hr-HR"/>
        </w:rPr>
        <w:t xml:space="preserve">U Varaždinu, </w:t>
      </w:r>
      <w:r w:rsidR="0001352B">
        <w:rPr>
          <w:lang w:val="hr-HR"/>
        </w:rPr>
        <w:t>12</w:t>
      </w:r>
      <w:r w:rsidR="00DE49DD" w:rsidRPr="00DE49DD">
        <w:rPr>
          <w:lang w:val="hr-HR"/>
        </w:rPr>
        <w:t xml:space="preserve">. </w:t>
      </w:r>
      <w:r w:rsidR="0001352B">
        <w:rPr>
          <w:lang w:val="hr-HR"/>
        </w:rPr>
        <w:t>siječnja</w:t>
      </w:r>
      <w:r w:rsidR="00DE49DD" w:rsidRPr="00DE49DD">
        <w:rPr>
          <w:lang w:val="hr-HR"/>
        </w:rPr>
        <w:t xml:space="preserve"> </w:t>
      </w:r>
      <w:r w:rsidR="0001352B">
        <w:rPr>
          <w:lang w:val="hr-HR"/>
        </w:rPr>
        <w:t>2017</w:t>
      </w:r>
      <w:r w:rsidRPr="00DE49DD"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665719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Sutkinja</w:t>
      </w:r>
      <w:r w:rsidR="00A92AFD">
        <w:rPr>
          <w:lang w:val="hr-HR"/>
        </w:rPr>
        <w:t>:</w:t>
      </w:r>
    </w:p>
    <w:p w:rsidRDefault="003A7F3E" w:rsidP="00D418B4" w:rsidR="00665719">
      <w:pPr>
        <w:ind w:firstLine="720" w:left="3600"/>
        <w:jc w:val="center"/>
        <w:outlineLvl w:val="0"/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  <w:r w:rsidR="00AE6A1D">
        <w:rPr>
          <w:lang w:val="hr-HR"/>
        </w:rPr>
        <w:t>,v.r.</w:t>
      </w:r>
    </w:p>
    <w:p w:rsidRDefault="003E47E5" w:rsidP="0001352B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273" w:rsidP="007F64E0" w:rsidR="00556273">
      <w:r>
        <w:separator/>
      </w:r>
    </w:p>
  </w:endnote>
  <w:endnote w:id="0" w:type="continuationSeparator">
    <w:p w:rsidRDefault="00556273" w:rsidP="007F64E0" w:rsidR="00556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273" w:rsidP="007F64E0" w:rsidR="00556273">
      <w:r>
        <w:separator/>
      </w:r>
    </w:p>
  </w:footnote>
  <w:footnote w:id="0" w:type="continuationSeparator">
    <w:p w:rsidRDefault="00556273" w:rsidP="007F64E0" w:rsidR="00556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041E" w:rsidRPr="0062041E">
      <w:rPr>
        <w:noProof/>
        <w:lang w:val="hr-HR"/>
      </w:rPr>
      <w:t>2</w:t>
    </w:r>
    <w:r>
      <w:fldChar w:fldCharType="end"/>
    </w:r>
  </w:p>
  <w:p w:rsidRDefault="0001352B" w:rsidP="0001352B" w:rsidR="0001352B">
    <w:pPr>
      <w:jc w:val="right"/>
      <w:outlineLvl w:val="0"/>
      <w:rPr>
        <w:lang w:val="hr-HR"/>
      </w:rPr>
    </w:pPr>
    <w:r>
      <w:rPr>
        <w:lang w:val="hr-HR"/>
      </w:rPr>
      <w:t>Poslovni broj</w:t>
    </w:r>
    <w:r w:rsidRPr="00DE49DD">
      <w:rPr>
        <w:lang w:val="hr-HR"/>
      </w:rPr>
      <w:t>: 2 St-</w:t>
    </w:r>
    <w:r>
      <w:rPr>
        <w:lang w:val="hr-HR"/>
      </w:rPr>
      <w:t>13/17-3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352B"/>
    <w:rsid w:val="00014854"/>
    <w:rsid w:val="00014ACC"/>
    <w:rsid w:val="00017184"/>
    <w:rsid w:val="0001722C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7A5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0192"/>
    <w:rsid w:val="0020506B"/>
    <w:rsid w:val="00220630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5703A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6273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041E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19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37C8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07A38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6A1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93C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18B4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87546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49DD"/>
    <w:rsid w:val="00DE6D7F"/>
    <w:rsid w:val="00DF1BA5"/>
    <w:rsid w:val="00E01002"/>
    <w:rsid w:val="00E02871"/>
    <w:rsid w:val="00E03E8E"/>
    <w:rsid w:val="00E07BBE"/>
    <w:rsid w:val="00E11361"/>
    <w:rsid w:val="00E12843"/>
    <w:rsid w:val="00E16A24"/>
    <w:rsid w:val="00E23E01"/>
    <w:rsid w:val="00E247B7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00F2"/>
    <w:rsid w:val="00F11670"/>
    <w:rsid w:val="00F138C4"/>
    <w:rsid w:val="00F20BF1"/>
    <w:rsid w:val="00F232DC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PANEX TIREX obnova guma, trgovina društvo s ograničenom odgovornošću zastupanog po punomoćniku Davor Kipke</izvorni_sadrzaj>
    <derivirana_varijabla naziv="DomainObject.Predmet.ProtustrankaFormated_1">  PANEX TIREX obnova guma, trgovina društvo s ograničenom odgovornošću zastupanog po punomoćniku Davor Kipke</derivirana_varijabla>
  </DomainObject.Predmet.ProtustrankaFormated>
  <DomainObject.Predmet.ProtustrankaFormatedOIB>
    <izvorni_sadrzaj>  PANEX TIREX obnova guma, trgovina društvo s ograničenom odgovornošću, OIB 73485392561 zastupanog po punomoćniku Davor Kipke</izvorni_sadrzaj>
    <derivirana_varijabla naziv="DomainObject.Predmet.ProtustrankaFormatedOIB_1">  PANEX TIREX obnova guma, trgovina društvo s ograničenom odgovornošću, OIB 73485392561 zastupanog po punomoćniku Davor Kipke</derivirana_varijabla>
  </DomainObject.Predmet.ProtustrankaFormatedOIB>
  <DomainObject.Predmet.ProtustrankaFormatedWithAdress>
    <izvorni_sadrzaj> PANEX TIREX obnova guma, trgovina društvo s ograničenom odgovornošću, Dr. Tome Bratkovića 1, 40000 Čakovec zastupanog po punomoćniku Davor Kipke</izvorni_sadrzaj>
    <derivirana_varijabla naziv="DomainObject.Predmet.ProtustrankaFormatedWithAdress_1"> PANEX TIREX obnova guma, trgovina društvo s ograničenom odgovornošću, Dr. Tome Bratkovića 1, 40000 Čakovec zastupanog po punomoćniku Davor Kipke</derivirana_varijabla>
  </DomainObject.Predmet.ProtustrankaFormatedWithAdress>
  <DomainObject.Predmet.ProtustrankaFormatedWithAdressOIB>
    <izvorni_sadrzaj> PANEX TIREX obnova guma, trgovina društvo s ograničenom odgovornošću, OIB 73485392561, Dr. Tome Bratkovića 1, 40000 Čakovec zastupanog po punomoćniku Davor Kipke</izvorni_sadrzaj>
    <derivirana_varijabla naziv="DomainObject.Predmet.ProtustrankaFormatedWithAdressOIB_1"> PANEX TIREX obnova guma, trgovina društvo s ograničenom odgovornošću, OIB 73485392561, Dr. Tome Bratkovića 1, 40000 Čakovec zastupanog po punomoćniku Davor Kipke</derivirana_varijabla>
  </DomainObject.Predmet.ProtustrankaFormatedWithAdressOIB>
  <DomainObject.Predmet.ProtustrankaWithAdress>
    <izvorni_sadrzaj>PANEX TIREX obnova guma, trgovina društvo s ograničenom odgovornošću Dr. Tome Bratkovića 1, 40000 Čakovec</izvorni_sadrzaj>
    <derivirana_varijabla naziv="DomainObject.Predmet.ProtustrankaWithAdress_1">PANEX TIREX obnova guma, trgovina društvo s ograničenom odgovornošću Dr. Tome Bratkovića 1, 40000 Čakovec</derivirana_varijabla>
  </DomainObject.Predmet.ProtustrankaWithAdress>
  <DomainObject.Predmet.ProtustrankaWithAdressOIB>
    <izvorni_sadrzaj>PANEX TIREX obnova guma, trgovina društvo s ograničenom odgovornošću, OIB 73485392561, Dr. Tome Bratkovića 1, 40000 Čakovec</izvorni_sadrzaj>
    <derivirana_varijabla naziv="DomainObject.Predmet.ProtustrankaWithAdressOIB_1">PANEX TIREX obnova guma, trgovina društvo s ograničenom odgovornošću, OIB 73485392561, Dr. Tome Bratkovića 1, 40000 Čakovec</derivirana_varijabla>
  </DomainObject.Predmet.ProtustrankaWithAdressOIB>
  <DomainObject.Predmet.ProtustrankaNazivFormated>
    <izvorni_sadrzaj>PANEX TIREX obnova guma, trgovina društvo s ograničenom odgovornošću</izvorni_sadrzaj>
    <derivirana_varijabla naziv="DomainObject.Predmet.ProtustrankaNazivFormated_1">PANEX TIREX obnova guma, trgovina društvo s ograničenom odgovornošću</derivirana_varijabla>
  </DomainObject.Predmet.ProtustrankaNazivFormated>
  <DomainObject.Predmet.ProtustrankaNazivFormatedOIB>
    <izvorni_sadrzaj>PANEX TIREX obnova guma, trgovina društvo s ograničenom odgovornošću, OIB 73485392561</izvorni_sadrzaj>
    <derivirana_varijabla naziv="DomainObject.Predmet.ProtustrankaNazivFormatedOIB_1">PANEX TIREX obnova guma, trgovina društvo s ograničenom odgovornošću, OIB 73485392561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142861.10</izvorni_sadrzaj>
    <derivirana_varijabla naziv="DomainObject.Predmet.TrenutnaVrijednost_1">142861.10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PANEX TIREX obnova guma, trgovina društvo s ograničenom odgovornošću zastupanog po punomoćniku Davor Kipke</item>
    </izvorni_sadrzaj>
    <derivirana_varijabla naziv="DomainObject.Predmet.ProtuStrankaListFormated_1">
      <item>PANEX TIREX obnova guma, trgovina društvo s ograničenom odgovornošću zastupanog po punomoćniku Davor Kipke</item>
    </derivirana_varijabla>
  </DomainObject.Predmet.ProtuStrankaListFormated>
  <DomainObject.Predmet.ProtuStrankaListFormatedOIB>
    <izvorni_sadrzaj>
      <item>PANEX TIREX obnova guma, trgovina društvo s ograničenom odgovornošću, OIB 73485392561 zastupanog po punomoćniku Davor Kipke</item>
    </izvorni_sadrzaj>
    <derivirana_varijabla naziv="DomainObject.Predmet.ProtuStrankaListFormatedOIB_1">
      <item>PANEX TIREX obnova guma, trgovina društvo s ograničenom odgovornošću, OIB 73485392561 zastupanog po punomoćniku Davor Kipke</item>
    </derivirana_varijabla>
  </DomainObject.Predmet.ProtuStrankaListFormatedOIB>
  <DomainObject.Predmet.ProtuStrankaListFormatedWithAdress>
    <izvorni_sadrzaj>
      <item>PANEX TIREX obnova guma, trgovina društvo s ograničenom odgovornošću, Dr. Tome Bratkovića 1, 40000 Čakovec zastupanog po punomoćniku Davor Kipke</item>
    </izvorni_sadrzaj>
    <derivirana_varijabla naziv="DomainObject.Predmet.ProtuStrankaListFormatedWithAdress_1">
      <item>PANEX TIREX obnova guma, trgovina društvo s ograničenom odgovornošću, Dr. Tome Bratkovića 1, 40000 Čakovec zastupanog po punomoćniku Davor Kipke</item>
    </derivirana_varijabla>
  </DomainObject.Predmet.ProtuStrankaListFormatedWithAdress>
  <DomainObject.Predmet.ProtuStrankaListFormatedWithAdressOIB>
    <izvorni_sadrzaj>
      <item>PANEX TIREX obnova guma, trgovina društvo s ograničenom odgovornošću, OIB 73485392561, Dr. Tome Bratkovića 1, 40000 Čakovec zastupanog po punomoćniku Davor Kipke</item>
    </izvorni_sadrzaj>
    <derivirana_varijabla naziv="DomainObject.Predmet.ProtuStrankaListFormatedWithAdressOIB_1">
      <item>PANEX TIREX obnova guma, trgovina društvo s ograničenom odgovornošću, OIB 73485392561, Dr. Tome Bratkovića 1, 40000 Čakovec zastupanog po punomoćniku Davor Kipke</item>
    </derivirana_varijabla>
  </DomainObject.Predmet.ProtuStrankaListFormatedWithAdressOIB>
  <DomainObject.Predmet.ProtuStrankaListNazivFormated>
    <izvorni_sadrzaj>
      <item>PANEX TIREX obnova guma, trgovina društvo s ograničenom odgovornošću</item>
    </izvorni_sadrzaj>
    <derivirana_varijabla naziv="DomainObject.Predmet.ProtuStrankaListNazivFormated_1">
      <item>PANEX TIREX obnova guma, trgovina društvo s ograničenom odgovornošću</item>
    </derivirana_varijabla>
  </DomainObject.Predmet.ProtuStrankaListNazivFormated>
  <DomainObject.Predmet.ProtuStrankaListNazivFormatedOIB>
    <izvorni_sadrzaj>
      <item>PANEX TIREX obnova guma, trgovina društvo s ograničenom odgovornošću, OIB 73485392561</item>
    </izvorni_sadrzaj>
    <derivirana_varijabla naziv="DomainObject.Predmet.ProtuStrankaListNazivFormatedOIB_1">
      <item>PANEX TIREX obnova guma, trgovina društvo s ograničenom odgovornošću, OIB 73485392561</item>
    </derivirana_varijabla>
  </DomainObject.Predmet.ProtuStrankaListNazivFormatedOIB>
  <DomainObject.Predmet.OstaliListFormated>
    <izvorni_sadrzaj>
      <item>Sudski registar</item>
      <item>Davor Kipke punomoćnik sudionika u postupku PANEX TIREX obnova guma, trgovina društvo s ograničenom odgovornošću</item>
    </izvorni_sadrzaj>
    <derivirana_varijabla naziv="DomainObject.Predmet.OstaliListFormated_1">
      <item>Sudski registar</item>
      <item>Davor Kipke punomoćnik sudionika u postupku PANEX TIREX obnova guma, trgovina društvo s ograničenom odgovornošću</item>
    </derivirana_varijabla>
  </DomainObject.Predmet.OstaliListFormated>
  <DomainObject.Predmet.OstaliListFormatedOIB>
    <izvorni_sadrzaj>
      <item>Sudski registar</item>
      <item>Davor Kipke, OIB 30755590602 punomoćnik sudionika u postupku PANEX TIREX obnova guma, trgovina društvo s ograničenom odgovornošću</item>
    </izvorni_sadrzaj>
    <derivirana_varijabla naziv="DomainObject.Predmet.OstaliListFormatedOIB_1">
      <item>Sudski registar</item>
      <item>Davor Kipke, OIB 30755590602 punomoćnik sudionika u postupku PANEX TIREX obnova guma, trgovina društvo s ograničenom odgovornošću</item>
    </derivirana_varijabla>
  </DomainObject.Predmet.OstaliListFormatedOIB>
  <DomainObject.Predmet.OstaliListFormatedWithAdress>
    <izvorni_sadrzaj>
      <item>Sudski registar</item>
      <item>Davor Kipke, Kalnička 10, 40000 Čakovec punomoćnik sudionika u postupku PANEX TIREX obnova guma, trgovina društvo s ograničenom odgovornošću</item>
    </izvorni_sadrzaj>
    <derivirana_varijabla naziv="DomainObject.Predmet.OstaliListFormatedWithAdress_1">
      <item>Sudski registar</item>
      <item>Davor Kipke, Kalnička 10, 40000 Čakovec punomoćnik sudionika u postupku PANEX TIREX obnova guma, trgovina društvo s ograničenom odgovornošću</item>
    </derivirana_varijabla>
  </DomainObject.Predmet.OstaliListFormatedWithAdress>
  <DomainObject.Predmet.OstaliListFormatedWithAdressOIB>
    <izvorni_sadrzaj>
      <item>Sudski registar</item>
      <item>Davor Kipke, OIB 30755590602, Kalnička 10, 40000 Čakovec punomoćnik sudionika u postupku PANEX TIREX obnova guma, trgovina društvo s ograničenom odgovornošću</item>
    </izvorni_sadrzaj>
    <derivirana_varijabla naziv="DomainObject.Predmet.OstaliListFormatedWithAdressOIB_1">
      <item>Sudski registar</item>
      <item>Davor Kipke, OIB 30755590602, Kalnička 10, 40000 Čakovec punomoćnik sudionika u postupku PANEX TIREX obnova guma, trgovina društvo s ograničenom odgovornošću</item>
    </derivirana_varijabla>
  </DomainObject.Predmet.OstaliListFormatedWithAdressOIB>
  <DomainObject.Predmet.OstaliListNazivFormated>
    <izvorni_sadrzaj>
      <item>Sudski registar</item>
      <item>Davor Kipke</item>
    </izvorni_sadrzaj>
    <derivirana_varijabla naziv="DomainObject.Predmet.OstaliListNazivFormated_1">
      <item>Sudski registar</item>
      <item>Davor Kipke</item>
    </derivirana_varijabla>
  </DomainObject.Predmet.OstaliListNazivFormated>
  <DomainObject.Predmet.OstaliListNazivFormatedOIB>
    <izvorni_sadrzaj>
      <item>Sudski registar</item>
      <item>Davor Kipke, OIB 30755590602</item>
    </izvorni_sadrzaj>
    <derivirana_varijabla naziv="DomainObject.Predmet.OstaliListNazivFormatedOIB_1">
      <item>Sudski registar</item>
      <item>Davor Kipke, OIB 30755590602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PANEX TIREX obnova guma, trgovina društvo s ograničenom odgovornošću</izvorni_sadrzaj>
    <derivirana_varijabla naziv="DomainObject.Predmet.ProtustrankaIDrugi_1">PANEX TIREX obnova guma, trgovina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PANEX TIREX obnova guma, trgovina društvo s ograničenom odgovornošću, OIB 73485392561, Dr. Tome Bratkovića 1, 40000 Čakovec</izvorni_sadrzaj>
    <derivirana_varijabla naziv="DomainObject.Predmet.ProtustrankaIDrugiAdressOIB_1">PANEX TIREX obnova guma, trgovina društvo s ograničenom odgovornošću, OIB 73485392561, Dr.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PANEX TIREX obnova guma, trgovina društvo s ograničenom odgovornošću</item>
      <item>Davor Kipke</item>
      <item>Sudski registar</item>
    </izvorni_sadrzaj>
    <derivirana_varijabla naziv="DomainObject.Predmet.SudioniciListNaziv_1">
      <item>Financijska agencija</item>
      <item>PANEX TIREX obnova guma, trgovina društvo s ograničenom odgovornošću</item>
      <item>Davor Kipke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PANEX TIREX obnova guma, trgovina društvo s ograničenom odgovornošću, OIB 73485392561, Dr. Tome Bratkovića 1,40000 Čakovec</item>
      <item>Davor Kipke, OIB 30755590602, Kalnička 10,40000 Čakovec</item>
      <item>Sudski registar</item>
    </izvorni_sadrzaj>
    <derivirana_varijabla naziv="DomainObject.Predmet.SudioniciListAdressOIB_1">
      <item>Financijska agencija, OIB 85821130368, Ulica grada Vukovara 70,10000 Zagreb</item>
      <item>PANEX TIREX obnova guma, trgovina društvo s ograničenom odgovornošću, OIB 73485392561, Dr. Tome Bratkovića 1,40000 Čakovec</item>
      <item>Davor Kipke, OIB 30755590602, Kalnička 10,40000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73485392561</item>
      <item>, OIB 30755590602</item>
    </izvorni_sadrzaj>
    <derivirana_varijabla naziv="DomainObject.Predmet.SudioniciListNazivOIB_1">
      <item>, OIB null</item>
      <item>, OIB 85821130368</item>
      <item>, OIB 73485392561</item>
      <item>, OIB 30755590602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390</properties:Words>
  <properties:Characters>2067</properties:Characters>
  <properties:Lines>56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2017-01-12T09:30:00Z</dcterms:created>
  <dc:creator>user</dc:creator>
  <cp:lastModifiedBy>Marko Makaj</cp:lastModifiedBy>
  <cp:lastPrinted>2017-01-12T09:30:00Z</cp:lastPrinted>
  <dcterms:modified xmlns:xsi="http://www.w3.org/2001/XMLSchema-instance" xsi:type="dcterms:W3CDTF">2017-01-12T09:32:00Z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