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94f4" w14:paraId="2c794f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1C58E2">
        <w:rPr>
          <w:szCs w:val="24"/>
          <w:lang w:val="hr-HR"/>
        </w:rPr>
        <w:t>775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1C58E2" w:rsidRPr="00787200">
        <w:rPr>
          <w:lang w:val="hr-HR"/>
        </w:rPr>
        <w:t>OMOT TRGOVINA</w:t>
      </w:r>
      <w:r w:rsidR="001C58E2">
        <w:rPr>
          <w:lang w:val="hr-HR"/>
        </w:rPr>
        <w:t xml:space="preserve"> društvo s ograničenom odgovornošću za trgovinu i usluge, Zagreb, Sveti Duh 137, </w:t>
      </w:r>
      <w:r w:rsidR="001C58E2" w:rsidRPr="000664E3">
        <w:rPr>
          <w:lang w:val="hr-HR"/>
        </w:rPr>
        <w:t>MB</w:t>
      </w:r>
      <w:r w:rsidR="001C58E2">
        <w:rPr>
          <w:lang w:val="hr-HR"/>
        </w:rPr>
        <w:t>S: 080691018, OIB: 48731205066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1C58E2" w:rsidRPr="00787200">
        <w:rPr>
          <w:lang w:val="hr-HR"/>
        </w:rPr>
        <w:t>OMOT TRGOVINA</w:t>
      </w:r>
      <w:r w:rsidR="001C58E2">
        <w:rPr>
          <w:lang w:val="hr-HR"/>
        </w:rPr>
        <w:t xml:space="preserve"> društvo s ograničenom odgovornošću za trgovinu i usluge, Zagreb, Sveti Duh 137, </w:t>
      </w:r>
      <w:r w:rsidR="001C58E2" w:rsidRPr="000664E3">
        <w:rPr>
          <w:lang w:val="hr-HR"/>
        </w:rPr>
        <w:t>MB</w:t>
      </w:r>
      <w:r w:rsidR="001C58E2">
        <w:rPr>
          <w:lang w:val="hr-HR"/>
        </w:rPr>
        <w:t>S: 080691018, OIB: 48731205066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8B6A08">
        <w:rPr>
          <w:szCs w:val="24"/>
          <w:lang w:val="hr-HR"/>
        </w:rPr>
        <w:t>IVAN HUDOLETNJAK, iz Ivaneca, Zavojna ulica 3, OIB: 80924395653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1C58E2" w:rsidRPr="00787200">
        <w:rPr>
          <w:lang w:val="hr-HR"/>
        </w:rPr>
        <w:t>OMOT TRGOVINA</w:t>
      </w:r>
      <w:r w:rsidR="001C58E2">
        <w:rPr>
          <w:lang w:val="hr-HR"/>
        </w:rPr>
        <w:t xml:space="preserve"> društvo s ograničenom odgovornošću za trgovinu i usluge, Zagreb, Sveti Duh 137, </w:t>
      </w:r>
      <w:r w:rsidR="001C58E2" w:rsidRPr="000664E3">
        <w:rPr>
          <w:lang w:val="hr-HR"/>
        </w:rPr>
        <w:t>MB</w:t>
      </w:r>
      <w:r w:rsidR="001C58E2">
        <w:rPr>
          <w:lang w:val="hr-HR"/>
        </w:rPr>
        <w:t>S: 080691018, OIB: 48731205066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1C58E2">
        <w:rPr>
          <w:szCs w:val="24"/>
          <w:lang w:val="hr-HR"/>
        </w:rPr>
        <w:t>775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C58E2"/>
    <w:rsid w:val="001F5FA1"/>
    <w:rsid w:val="00221BE3"/>
    <w:rsid w:val="002240B7"/>
    <w:rsid w:val="002259B9"/>
    <w:rsid w:val="002527D0"/>
    <w:rsid w:val="00281774"/>
    <w:rsid w:val="002F7716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52C85"/>
    <w:rsid w:val="00760A56"/>
    <w:rsid w:val="0078090C"/>
    <w:rsid w:val="007C3F0A"/>
    <w:rsid w:val="007C5F7E"/>
    <w:rsid w:val="007E1D1C"/>
    <w:rsid w:val="00810A6B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54E36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51460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45DC5"/>
    <w:rsid w:val="00D81EE5"/>
    <w:rsid w:val="00DC0507"/>
    <w:rsid w:val="00DD2D39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4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4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4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4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51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4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4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4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4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OMOT TRGOVINA d.o.o. zastupanog po punomoćniku Saša Barić</izvorni_sadrzaj>
    <derivirana_varijabla naziv="DomainObject.Predmet.ProtustrankaFormated_1">  OMOT TRGOVINA d.o.o. zastupanog po punomoćniku Saša Barić</derivirana_varijabla>
  </DomainObject.Predmet.ProtustrankaFormated>
  <DomainObject.Predmet.ProtustrankaFormatedOIB>
    <izvorni_sadrzaj>  OMOT TRGOVINA d.o.o., OIB 48731205066 zastupanog po punomoćniku Saša Barić</izvorni_sadrzaj>
    <derivirana_varijabla naziv="DomainObject.Predmet.ProtustrankaFormatedOIB_1">  OMOT TRGOVINA d.o.o., OIB 48731205066 zastupanog po punomoćniku Saša Barić</derivirana_varijabla>
  </DomainObject.Predmet.ProtustrankaFormatedOIB>
  <DomainObject.Predmet.ProtustrankaFormatedWithAdress>
    <izvorni_sadrzaj> OMOT TRGOVINA d.o.o., Sveti Duh 137, 10000 Zagreb zastupanog po punomoćniku Saša Barić</izvorni_sadrzaj>
    <derivirana_varijabla naziv="DomainObject.Predmet.ProtustrankaFormatedWithAdress_1"> OMOT TRGOVINA d.o.o., Sveti Duh 137, 10000 Zagreb zastupanog po punomoćniku Saša Barić</derivirana_varijabla>
  </DomainObject.Predmet.ProtustrankaFormatedWithAdress>
  <DomainObject.Predmet.ProtustrankaFormatedWithAdressOIB>
    <izvorni_sadrzaj> OMOT TRGOVINA d.o.o., OIB 48731205066, Sveti Duh 137, 10000 Zagreb zastupanog po punomoćniku Saša Barić</izvorni_sadrzaj>
    <derivirana_varijabla naziv="DomainObject.Predmet.ProtustrankaFormatedWithAdressOIB_1"> OMOT TRGOVINA d.o.o., OIB 48731205066, Sveti Duh 137, 10000 Zagreb zastupanog po punomoćniku Saša Barić</derivirana_varijabla>
  </DomainObject.Predmet.ProtustrankaFormatedWithAdressOIB>
  <DomainObject.Predmet.ProtustrankaWithAdress>
    <izvorni_sadrzaj>OMOT TRGOVINA d.o.o. Sveti Duh 137, 10000 Zagreb</izvorni_sadrzaj>
    <derivirana_varijabla naziv="DomainObject.Predmet.ProtustrankaWithAdress_1">OMOT TRGOVINA d.o.o. Sveti Duh 137, 10000 Zagreb</derivirana_varijabla>
  </DomainObject.Predmet.ProtustrankaWithAdress>
  <DomainObject.Predmet.ProtustrankaWithAdressOIB>
    <izvorni_sadrzaj>OMOT TRGOVINA d.o.o., OIB 48731205066, Sveti Duh 137, 10000 Zagreb</izvorni_sadrzaj>
    <derivirana_varijabla naziv="DomainObject.Predmet.ProtustrankaWithAdressOIB_1">OMOT TRGOVINA d.o.o., OIB 48731205066, Sveti Duh 137, 10000 Zagreb</derivirana_varijabla>
  </DomainObject.Predmet.ProtustrankaWithAdressOIB>
  <DomainObject.Predmet.ProtustrankaNazivFormated>
    <izvorni_sadrzaj>OMOT TRGOVINA d.o.o.</izvorni_sadrzaj>
    <derivirana_varijabla naziv="DomainObject.Predmet.ProtustrankaNazivFormated_1">OMOT TRGOVINA d.o.o.</derivirana_varijabla>
  </DomainObject.Predmet.ProtustrankaNazivFormated>
  <DomainObject.Predmet.ProtustrankaNazivFormatedOIB>
    <izvorni_sadrzaj>OMOT TRGOVINA d.o.o., OIB 48731205066</izvorni_sadrzaj>
    <derivirana_varijabla naziv="DomainObject.Predmet.ProtustrankaNazivFormatedOIB_1">OMOT TRGOVINA d.o.o., OIB 48731205066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OMOT TRGOVINA d.o.o. zastupanog po punomoćniku Saša Barić</item>
    </izvorni_sadrzaj>
    <derivirana_varijabla naziv="DomainObject.Predmet.ProtuStrankaListFormated_1">
      <item>OMOT TRGOVINA d.o.o. zastupanog po punomoćniku Saša Barić</item>
    </derivirana_varijabla>
  </DomainObject.Predmet.ProtuStrankaListFormated>
  <DomainObject.Predmet.ProtuStrankaListFormatedOIB>
    <izvorni_sadrzaj>
      <item>OMOT TRGOVINA d.o.o., OIB 48731205066 zastupanog po punomoćniku Saša Barić</item>
    </izvorni_sadrzaj>
    <derivirana_varijabla naziv="DomainObject.Predmet.ProtuStrankaListFormatedOIB_1">
      <item>OMOT TRGOVINA d.o.o., OIB 48731205066 zastupanog po punomoćniku Saša Barić</item>
    </derivirana_varijabla>
  </DomainObject.Predmet.ProtuStrankaListFormatedOIB>
  <DomainObject.Predmet.ProtuStrankaListFormatedWithAdress>
    <izvorni_sadrzaj>
      <item>OMOT TRGOVINA d.o.o., Sveti Duh 137, 10000 Zagreb zastupanog po punomoćniku Saša Barić</item>
    </izvorni_sadrzaj>
    <derivirana_varijabla naziv="DomainObject.Predmet.ProtuStrankaListFormatedWithAdress_1">
      <item>OMOT TRGOVINA d.o.o., Sveti Duh 137, 10000 Zagreb zastupanog po punomoćniku Saša Barić</item>
    </derivirana_varijabla>
  </DomainObject.Predmet.ProtuStrankaListFormatedWithAdress>
  <DomainObject.Predmet.ProtuStrankaListFormatedWithAdressOIB>
    <izvorni_sadrzaj>
      <item>OMOT TRGOVINA d.o.o., OIB 48731205066, Sveti Duh 137, 10000 Zagreb zastupanog po punomoćniku Saša Barić</item>
    </izvorni_sadrzaj>
    <derivirana_varijabla naziv="DomainObject.Predmet.ProtuStrankaListFormatedWithAdressOIB_1">
      <item>OMOT TRGOVINA d.o.o., OIB 48731205066, Sveti Duh 137, 10000 Zagreb zastupanog po punomoćniku Saša Barić</item>
    </derivirana_varijabla>
  </DomainObject.Predmet.ProtuStrankaListFormatedWithAdressOIB>
  <DomainObject.Predmet.ProtuStrankaListNazivFormated>
    <izvorni_sadrzaj>
      <item>OMOT TRGOVINA d.o.o.</item>
    </izvorni_sadrzaj>
    <derivirana_varijabla naziv="DomainObject.Predmet.ProtuStrankaListNazivFormated_1">
      <item>OMOT TRGOVINA d.o.o.</item>
    </derivirana_varijabla>
  </DomainObject.Predmet.ProtuStrankaListNazivFormated>
  <DomainObject.Predmet.ProtuStrankaListNazivFormatedOIB>
    <izvorni_sadrzaj>
      <item>OMOT TRGOVINA d.o.o., OIB 48731205066</item>
    </izvorni_sadrzaj>
    <derivirana_varijabla naziv="DomainObject.Predmet.ProtuStrankaListNazivFormatedOIB_1">
      <item>OMOT TRGOVINA d.o.o., OIB 48731205066</item>
    </derivirana_varijabla>
  </DomainObject.Predmet.ProtuStrankaListNazivFormatedOIB>
  <DomainObject.Predmet.OstaliListFormated>
    <izvorni_sadrzaj>
      <item>Saša Barić punomoćnik sudionika u postupku OMOT TRGOVINA d.o.o.</item>
    </izvorni_sadrzaj>
    <derivirana_varijabla naziv="DomainObject.Predmet.OstaliListFormated_1">
      <item>Saša Barić punomoćnik sudionika u postupku OMOT TRGOVINA d.o.o.</item>
    </derivirana_varijabla>
  </DomainObject.Predmet.OstaliListFormated>
  <DomainObject.Predmet.OstaliListFormatedOIB>
    <izvorni_sadrzaj>
      <item>Saša Barić, OIB 92899666050 punomoćnik sudionika u postupku OMOT TRGOVINA d.o.o.</item>
    </izvorni_sadrzaj>
    <derivirana_varijabla naziv="DomainObject.Predmet.OstaliListFormatedOIB_1">
      <item>Saša Barić, OIB 92899666050 punomoćnik sudionika u postupku OMOT TRGOVINA d.o.o.</item>
    </derivirana_varijabla>
  </DomainObject.Predmet.OstaliListFormatedOIB>
  <DomainObject.Predmet.OstaliListFormatedWithAdress>
    <izvorni_sadrzaj>
      <item>Saša Barić, Sveti Duh 137, 10000 Zagreb punomoćnik sudionika u postupku OMOT TRGOVINA d.o.o.</item>
    </izvorni_sadrzaj>
    <derivirana_varijabla naziv="DomainObject.Predmet.OstaliListFormatedWithAdress_1">
      <item>Saša Barić, Sveti Duh 137, 10000 Zagreb punomoćnik sudionika u postupku OMOT TRGOVINA d.o.o.</item>
    </derivirana_varijabla>
  </DomainObject.Predmet.OstaliListFormatedWithAdress>
  <DomainObject.Predmet.OstaliListFormatedWithAdressOIB>
    <izvorni_sadrzaj>
      <item>Saša Barić, OIB 92899666050, Sveti Duh 137, 10000 Zagreb punomoćnik sudionika u postupku OMOT TRGOVINA d.o.o.</item>
    </izvorni_sadrzaj>
    <derivirana_varijabla naziv="DomainObject.Predmet.OstaliListFormatedWithAdressOIB_1">
      <item>Saša Barić, OIB 92899666050, Sveti Duh 137, 10000 Zagreb punomoćnik sudionika u postupku OMOT TRGOVINA d.o.o.</item>
    </derivirana_varijabla>
  </DomainObject.Predmet.OstaliListFormatedWithAdressOIB>
  <DomainObject.Predmet.OstaliListNazivFormated>
    <izvorni_sadrzaj>
      <item>Saša Barić</item>
    </izvorni_sadrzaj>
    <derivirana_varijabla naziv="DomainObject.Predmet.OstaliListNazivFormated_1">
      <item>Saša Barić</item>
    </derivirana_varijabla>
  </DomainObject.Predmet.OstaliListNazivFormated>
  <DomainObject.Predmet.OstaliListNazivFormatedOIB>
    <izvorni_sadrzaj>
      <item>Saša Barić, OIB 92899666050</item>
    </izvorni_sadrzaj>
    <derivirana_varijabla naziv="DomainObject.Predmet.OstaliListNazivFormatedOIB_1">
      <item>Saša Barić, OIB 92899666050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OMOT TRGOVINA d.o.o.</izvorni_sadrzaj>
    <derivirana_varijabla naziv="DomainObject.Predmet.ProtustrankaIDrugi_1">OMOT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OMOT TRGOVINA d.o.o., OIB 48731205066, Sveti Duh 137, 10000 Zagreb</izvorni_sadrzaj>
    <derivirana_varijabla naziv="DomainObject.Predmet.ProtustrankaIDrugiAdressOIB_1">OMOT TRGOVINA d.o.o., OIB 48731205066, Sveti Duh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OMOT TRGOVINA d.o.o.</item>
      <item>FINA Regionalni centar Zagreb</item>
      <item>Saša Barić</item>
    </izvorni_sadrzaj>
    <derivirana_varijabla naziv="DomainObject.Predmet.SudioniciListNaziv_1">
      <item>OMOT TRGOVINA d.o.o.</item>
      <item>FINA Regionalni centar Zagreb</item>
      <item>Saša Barić</item>
    </derivirana_varijabla>
  </DomainObject.Predmet.SudioniciListNaziv>
  <DomainObject.Predmet.SudioniciListAdressOIB>
    <izvorni_sadrzaj>
      <item>OMOT TRGOVINA d.o.o., OIB 48731205066, Sveti Duh 137,10000 Zagreb</item>
      <item>FINA Regionalni centar Zagreb, OIB 85821130368, Trg svibanjskih žrtava 1995. 1,10000 Zagreb</item>
      <item>Saša Barić, OIB 92899666050, Sveti Duh 137,10000 Zagreb</item>
    </izvorni_sadrzaj>
    <derivirana_varijabla naziv="DomainObject.Predmet.SudioniciListAdressOIB_1">
      <item>OMOT TRGOVINA d.o.o., OIB 48731205066, Sveti Duh 137,10000 Zagreb</item>
      <item>FINA Regionalni centar Zagreb, OIB 85821130368, Trg svibanjskih žrtava 1995. 1,10000 Zagreb</item>
      <item>Saša Barić, OIB 92899666050, Sveti Duh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48731205066</item>
      <item>, OIB 85821130368</item>
      <item>, OIB 92899666050</item>
    </izvorni_sadrzaj>
    <derivirana_varijabla naziv="DomainObject.Predmet.SudioniciListNazivOIB_1">
      <item>, OIB 48731205066</item>
      <item>, OIB 85821130368</item>
      <item>, OIB 92899666050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3837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2016-08-10T10:48:00Z</dcterms:created>
  <dc:creator>Miroslav Lovreković</dc:creator>
  <cp:lastModifiedBy>Miroslav Lovreković</cp:lastModifiedBy>
  <cp:lastPrinted>2016-08-10T10:31:00Z</cp:lastPrinted>
  <dcterms:modified xmlns:xsi="http://www.w3.org/2001/XMLSchema-instance" xsi:type="dcterms:W3CDTF">2016-08-10T11:42:00Z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