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0c76f" w14:paraId="150c76f" w:rsidRDefault="0043253F" w:rsidP="0043253F" w:rsidR="0043253F" w:rsidRPr="000E550A">
      <w:pPr>
        <w:tabs>
          <w:tab w:pos="1276" w:val="left"/>
        </w:tabs>
        <w:ind w:left="1276"/>
        <w15:collapsed w:val="false"/>
      </w:pPr>
      <w:bookmarkStart w:name="_GoBack" w:id="0"/>
      <w:bookmarkEnd w:id="0"/>
      <w:r w:rsidRPr="000E550A">
        <w:rPr>
          <w:noProof/>
          <w:color w:val="0000FF"/>
          <w:sz w:val="22"/>
          <w:szCs w:val="22"/>
        </w:rPr>
        <w:drawing>
          <wp:inline distR="0" distL="0" distB="0" distT="0">
            <wp:extent cy="723900" cx="541020"/>
            <wp:effectExtent b="0" r="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43253F" w:rsidP="0043253F" w:rsidR="0043253F" w:rsidRPr="000E550A">
      <w:pPr>
        <w:rPr>
          <w:b/>
          <w:sz w:val="20"/>
          <w:szCs w:val="20"/>
        </w:rPr>
      </w:pPr>
      <w:r w:rsidRPr="000E550A">
        <w:rPr>
          <w:b/>
        </w:rPr>
        <w:t xml:space="preserve">         </w:t>
      </w:r>
      <w:r>
        <w:rPr>
          <w:b/>
        </w:rPr>
        <w:t xml:space="preserve"> </w:t>
      </w:r>
      <w:r w:rsidRPr="000E550A">
        <w:rPr>
          <w:b/>
          <w:sz w:val="20"/>
          <w:szCs w:val="20"/>
        </w:rPr>
        <w:t>REPUBLIKA HRVATSKA</w:t>
      </w:r>
    </w:p>
    <w:p w:rsidRDefault="0043253F" w:rsidP="0043253F" w:rsidR="0043253F" w:rsidRPr="000E550A">
      <w:pPr>
        <w:rPr>
          <w:b/>
          <w:sz w:val="20"/>
          <w:szCs w:val="20"/>
        </w:rPr>
      </w:pPr>
      <w:r w:rsidRPr="000E550A">
        <w:rPr>
          <w:b/>
          <w:sz w:val="20"/>
          <w:szCs w:val="20"/>
        </w:rPr>
        <w:t xml:space="preserve">   TRGOVAČKI SUD U DUBROVNIK</w:t>
      </w:r>
      <w:r>
        <w:rPr>
          <w:b/>
          <w:sz w:val="20"/>
          <w:szCs w:val="20"/>
        </w:rPr>
        <w:t>U</w:t>
      </w:r>
      <w:r w:rsidRPr="000E550A">
        <w:rPr>
          <w:b/>
          <w:sz w:val="20"/>
          <w:szCs w:val="20"/>
        </w:rPr>
        <w:t xml:space="preserve"> </w:t>
      </w:r>
    </w:p>
    <w:p w:rsidRDefault="0043253F" w:rsidP="0043253F" w:rsidR="0043253F" w:rsidRPr="000E550A">
      <w:pPr>
        <w:rPr>
          <w:b/>
        </w:rPr>
      </w:pPr>
      <w:r w:rsidRPr="000E550A">
        <w:rPr>
          <w:b/>
          <w:sz w:val="20"/>
          <w:szCs w:val="20"/>
        </w:rPr>
        <w:t xml:space="preserve">   </w:t>
      </w:r>
      <w:r>
        <w:rPr>
          <w:b/>
          <w:sz w:val="20"/>
          <w:szCs w:val="20"/>
        </w:rPr>
        <w:t xml:space="preserve">    </w:t>
      </w:r>
      <w:r w:rsidRPr="000E550A">
        <w:rPr>
          <w:b/>
          <w:sz w:val="20"/>
          <w:szCs w:val="20"/>
        </w:rPr>
        <w:t>Dubrovnik, Dr. Ante Starčevića 23</w:t>
      </w:r>
    </w:p>
    <w:p w:rsidRDefault="0043253F" w:rsidP="0043253F" w:rsidR="0043253F" w:rsidRPr="005D7654">
      <w:pPr>
        <w:jc w:val="right"/>
        <w:rPr>
          <w:b/>
          <w:sz w:val="20"/>
          <w:szCs w:val="20"/>
        </w:rPr>
      </w:pPr>
      <w:r>
        <w:rPr>
          <w:b/>
          <w:sz w:val="22"/>
          <w:szCs w:val="22"/>
        </w:rPr>
        <w:tab/>
      </w:r>
      <w:r>
        <w:rPr>
          <w:b/>
          <w:sz w:val="22"/>
          <w:szCs w:val="22"/>
        </w:rPr>
        <w:tab/>
      </w:r>
      <w:r w:rsidRPr="00410451">
        <w:rPr>
          <w:b/>
          <w:sz w:val="20"/>
          <w:szCs w:val="20"/>
        </w:rPr>
        <w:t>Posl. br. 6-St.</w:t>
      </w:r>
      <w:r>
        <w:rPr>
          <w:b/>
          <w:sz w:val="20"/>
          <w:szCs w:val="20"/>
        </w:rPr>
        <w:t>25</w:t>
      </w:r>
      <w:r w:rsidRPr="00410451">
        <w:rPr>
          <w:b/>
          <w:sz w:val="20"/>
          <w:szCs w:val="20"/>
        </w:rPr>
        <w:t>/201</w:t>
      </w:r>
      <w:r>
        <w:rPr>
          <w:b/>
          <w:sz w:val="20"/>
          <w:szCs w:val="20"/>
        </w:rPr>
        <w:t>9</w:t>
      </w:r>
      <w:r w:rsidRPr="00410451">
        <w:rPr>
          <w:b/>
          <w:sz w:val="20"/>
          <w:szCs w:val="20"/>
        </w:rPr>
        <w:t>-</w:t>
      </w:r>
      <w:r w:rsidR="002314B2">
        <w:rPr>
          <w:b/>
          <w:sz w:val="20"/>
          <w:szCs w:val="20"/>
        </w:rPr>
        <w:t>366</w:t>
      </w:r>
    </w:p>
    <w:p w:rsidRDefault="0043253F" w:rsidP="0043253F" w:rsidR="0043253F" w:rsidRPr="00003970">
      <w:pPr>
        <w:jc w:val="right"/>
        <w:rPr>
          <w:b/>
          <w:sz w:val="16"/>
          <w:szCs w:val="16"/>
        </w:rPr>
      </w:pPr>
    </w:p>
    <w:p w:rsidRDefault="0043253F" w:rsidP="0043253F" w:rsidR="0043253F">
      <w:pPr>
        <w:jc w:val="center"/>
        <w:rPr>
          <w:b/>
          <w:sz w:val="16"/>
          <w:szCs w:val="16"/>
        </w:rPr>
      </w:pPr>
    </w:p>
    <w:p w:rsidRDefault="0043253F" w:rsidP="0043253F" w:rsidR="0043253F" w:rsidRPr="005B6E38">
      <w:pPr>
        <w:jc w:val="center"/>
        <w:rPr>
          <w:b/>
          <w:sz w:val="22"/>
          <w:szCs w:val="22"/>
        </w:rPr>
      </w:pPr>
      <w:r w:rsidRPr="005B6E38">
        <w:rPr>
          <w:b/>
          <w:sz w:val="22"/>
          <w:szCs w:val="22"/>
        </w:rPr>
        <w:t>R E P U B L I K A    H R V A T S K A</w:t>
      </w:r>
    </w:p>
    <w:p w:rsidRDefault="0043253F" w:rsidP="0043253F" w:rsidR="0043253F" w:rsidRPr="005B6E38">
      <w:pPr>
        <w:jc w:val="center"/>
        <w:rPr>
          <w:b/>
          <w:sz w:val="16"/>
          <w:szCs w:val="16"/>
        </w:rPr>
      </w:pPr>
    </w:p>
    <w:p w:rsidRDefault="0043253F" w:rsidP="0043253F" w:rsidR="0043253F" w:rsidRPr="005B6E38">
      <w:pPr>
        <w:jc w:val="center"/>
        <w:rPr>
          <w:b/>
          <w:sz w:val="22"/>
          <w:szCs w:val="22"/>
        </w:rPr>
      </w:pPr>
      <w:r w:rsidRPr="005B6E38">
        <w:rPr>
          <w:b/>
          <w:sz w:val="22"/>
          <w:szCs w:val="22"/>
        </w:rPr>
        <w:t>R J E Š E N J E</w:t>
      </w:r>
    </w:p>
    <w:p w:rsidRDefault="0043253F" w:rsidP="0043253F" w:rsidR="0043253F" w:rsidRPr="005B6E38">
      <w:pPr>
        <w:jc w:val="center"/>
        <w:rPr>
          <w:b/>
          <w:sz w:val="22"/>
          <w:szCs w:val="22"/>
        </w:rPr>
      </w:pPr>
    </w:p>
    <w:p w:rsidRDefault="0043253F" w:rsidP="0043253F" w:rsidR="0043253F" w:rsidRPr="00AC1799">
      <w:pPr>
        <w:ind w:firstLine="708"/>
        <w:jc w:val="both"/>
        <w:rPr>
          <w:sz w:val="16"/>
          <w:szCs w:val="16"/>
        </w:rPr>
      </w:pPr>
      <w:r w:rsidRPr="004F4922">
        <w:rPr>
          <w:sz w:val="22"/>
          <w:szCs w:val="22"/>
        </w:rPr>
        <w:t>Trgov</w:t>
      </w:r>
      <w:r w:rsidR="00F92908">
        <w:rPr>
          <w:sz w:val="22"/>
          <w:szCs w:val="22"/>
        </w:rPr>
        <w:t xml:space="preserve">ački sud </w:t>
      </w:r>
      <w:r w:rsidRPr="004F4922">
        <w:rPr>
          <w:sz w:val="22"/>
          <w:szCs w:val="22"/>
        </w:rPr>
        <w:t xml:space="preserve"> u Dubrovniku, po stečajnom sucu tog suda Srđanu Gavraniću, kao sucu pojedincu, </w:t>
      </w:r>
      <w:r w:rsidRPr="00C16D8E">
        <w:rPr>
          <w:sz w:val="22"/>
          <w:szCs w:val="22"/>
        </w:rPr>
        <w:t xml:space="preserve">u stečajnom postupku nad dužnikom </w:t>
      </w:r>
      <w:r w:rsidRPr="007F2895">
        <w:rPr>
          <w:sz w:val="22"/>
          <w:szCs w:val="22"/>
        </w:rPr>
        <w:t>JEDINSTVO, poljoprivredna zadruga „u stečaju“, Smokvica, OIB: 30698530431, MBS: 060019487, zastupana po stečajnom upravitelju Vlahu Monkoviću iz Cavtata</w:t>
      </w:r>
      <w:r w:rsidRPr="004F4922">
        <w:rPr>
          <w:bCs/>
          <w:sz w:val="22"/>
          <w:szCs w:val="22"/>
        </w:rPr>
        <w:t xml:space="preserve">, </w:t>
      </w:r>
      <w:r w:rsidRPr="004F4922">
        <w:rPr>
          <w:sz w:val="22"/>
          <w:szCs w:val="22"/>
        </w:rPr>
        <w:t xml:space="preserve">izvan ročišta, dana </w:t>
      </w:r>
      <w:r w:rsidR="00667DBF">
        <w:rPr>
          <w:sz w:val="22"/>
          <w:szCs w:val="22"/>
        </w:rPr>
        <w:t>4</w:t>
      </w:r>
      <w:r>
        <w:rPr>
          <w:sz w:val="22"/>
          <w:szCs w:val="22"/>
        </w:rPr>
        <w:t xml:space="preserve">. </w:t>
      </w:r>
      <w:r w:rsidR="00667DBF">
        <w:rPr>
          <w:sz w:val="22"/>
          <w:szCs w:val="22"/>
        </w:rPr>
        <w:t>travnja</w:t>
      </w:r>
      <w:r w:rsidRPr="004F4922">
        <w:rPr>
          <w:sz w:val="22"/>
          <w:szCs w:val="22"/>
        </w:rPr>
        <w:t xml:space="preserve"> 201</w:t>
      </w:r>
      <w:r>
        <w:rPr>
          <w:sz w:val="22"/>
          <w:szCs w:val="22"/>
        </w:rPr>
        <w:t>9</w:t>
      </w:r>
      <w:r w:rsidRPr="004F4922">
        <w:rPr>
          <w:sz w:val="22"/>
          <w:szCs w:val="22"/>
        </w:rPr>
        <w:t>.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6D38E7" w:rsidR="00646EA8">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w:t>
      </w:r>
      <w:r w:rsidR="00D778DA">
        <w:rPr>
          <w:sz w:val="22"/>
          <w:szCs w:val="22"/>
        </w:rPr>
        <w:t>završnu</w:t>
      </w:r>
      <w:r w:rsidR="00FC66CD" w:rsidRPr="00507A1D">
        <w:rPr>
          <w:sz w:val="22"/>
          <w:szCs w:val="22"/>
        </w:rPr>
        <w:t xml:space="preserve"> diobu prema </w:t>
      </w:r>
      <w:r w:rsidR="00D778DA">
        <w:rPr>
          <w:sz w:val="22"/>
          <w:szCs w:val="22"/>
        </w:rPr>
        <w:t xml:space="preserve">završnom </w:t>
      </w:r>
      <w:r w:rsidR="00BA61DF">
        <w:rPr>
          <w:sz w:val="22"/>
          <w:szCs w:val="22"/>
        </w:rPr>
        <w:t>diobn</w:t>
      </w:r>
      <w:r w:rsidR="001B32F6">
        <w:rPr>
          <w:sz w:val="22"/>
          <w:szCs w:val="22"/>
        </w:rPr>
        <w:t>o</w:t>
      </w:r>
      <w:r w:rsidR="00FC66CD" w:rsidRPr="00507A1D">
        <w:rPr>
          <w:sz w:val="22"/>
          <w:szCs w:val="22"/>
        </w:rPr>
        <w:t xml:space="preserve">m popisu dostavljenom u spis </w:t>
      </w:r>
      <w:r w:rsidR="0043253F">
        <w:rPr>
          <w:sz w:val="22"/>
          <w:szCs w:val="22"/>
        </w:rPr>
        <w:t>28</w:t>
      </w:r>
      <w:r w:rsidR="00BF14D8">
        <w:rPr>
          <w:sz w:val="22"/>
          <w:szCs w:val="22"/>
        </w:rPr>
        <w:t xml:space="preserve">. </w:t>
      </w:r>
      <w:r w:rsidR="0043253F">
        <w:rPr>
          <w:sz w:val="22"/>
          <w:szCs w:val="22"/>
        </w:rPr>
        <w:t>ožujka</w:t>
      </w:r>
      <w:r w:rsidR="00BF14D8">
        <w:rPr>
          <w:sz w:val="22"/>
          <w:szCs w:val="22"/>
        </w:rPr>
        <w:t xml:space="preserve"> </w:t>
      </w:r>
      <w:r w:rsidR="00874FE2" w:rsidRPr="00507A1D">
        <w:rPr>
          <w:sz w:val="22"/>
          <w:szCs w:val="22"/>
        </w:rPr>
        <w:t>201</w:t>
      </w:r>
      <w:r w:rsidR="0043253F">
        <w:rPr>
          <w:sz w:val="22"/>
          <w:szCs w:val="22"/>
        </w:rPr>
        <w:t>9</w:t>
      </w:r>
      <w:r w:rsidR="00874FE2" w:rsidRPr="00507A1D">
        <w:rPr>
          <w:sz w:val="22"/>
          <w:szCs w:val="22"/>
        </w:rPr>
        <w:t>. godine</w:t>
      </w:r>
      <w:r w:rsidR="00FC66CD" w:rsidRPr="00507A1D">
        <w:rPr>
          <w:sz w:val="22"/>
          <w:szCs w:val="22"/>
        </w:rPr>
        <w:t xml:space="preserve"> u iznosu </w:t>
      </w:r>
      <w:r w:rsidR="0043253F">
        <w:rPr>
          <w:sz w:val="22"/>
          <w:szCs w:val="22"/>
        </w:rPr>
        <w:t>658.029,72</w:t>
      </w:r>
      <w:r w:rsidR="00FC66CD" w:rsidRPr="00507A1D">
        <w:rPr>
          <w:sz w:val="22"/>
          <w:szCs w:val="22"/>
        </w:rPr>
        <w:t xml:space="preserve"> kuna za priznat</w:t>
      </w:r>
      <w:r w:rsidR="004D0836">
        <w:rPr>
          <w:sz w:val="22"/>
          <w:szCs w:val="22"/>
        </w:rPr>
        <w:t>e</w:t>
      </w:r>
      <w:r w:rsidR="00FC66CD" w:rsidRPr="00507A1D">
        <w:rPr>
          <w:sz w:val="22"/>
          <w:szCs w:val="22"/>
        </w:rPr>
        <w:t xml:space="preserve"> tražbin</w:t>
      </w:r>
      <w:r w:rsidR="004D0836">
        <w:rPr>
          <w:sz w:val="22"/>
          <w:szCs w:val="22"/>
        </w:rPr>
        <w:t>e</w:t>
      </w:r>
      <w:r w:rsidR="00FC66CD" w:rsidRPr="00507A1D">
        <w:rPr>
          <w:sz w:val="22"/>
          <w:szCs w:val="22"/>
        </w:rPr>
        <w:t xml:space="preserve"> vjerovnika </w:t>
      </w:r>
      <w:r w:rsidR="00DA4BDD">
        <w:rPr>
          <w:sz w:val="22"/>
          <w:szCs w:val="22"/>
        </w:rPr>
        <w:t>I. (</w:t>
      </w:r>
      <w:r w:rsidR="00614E07">
        <w:rPr>
          <w:sz w:val="22"/>
          <w:szCs w:val="22"/>
        </w:rPr>
        <w:t>prvo</w:t>
      </w:r>
      <w:r w:rsidR="00696185">
        <w:rPr>
          <w:sz w:val="22"/>
          <w:szCs w:val="22"/>
        </w:rPr>
        <w:t>g</w:t>
      </w:r>
      <w:r w:rsidR="00DA4BDD">
        <w:rPr>
          <w:sz w:val="22"/>
          <w:szCs w:val="22"/>
        </w:rPr>
        <w:t xml:space="preserve">) višeg isplatnog reda </w:t>
      </w:r>
      <w:r w:rsidR="00646EA8">
        <w:rPr>
          <w:sz w:val="22"/>
          <w:szCs w:val="22"/>
        </w:rPr>
        <w:t>i to:</w:t>
      </w:r>
    </w:p>
    <w:p w:rsidRDefault="008E2D85" w:rsidP="006D38E7" w:rsidR="00646EA8">
      <w:pPr>
        <w:jc w:val="both"/>
        <w:rPr>
          <w:sz w:val="22"/>
          <w:szCs w:val="22"/>
        </w:rPr>
      </w:pPr>
      <w:r w:rsidRPr="005B4138">
        <w:rPr>
          <w:sz w:val="22"/>
          <w:szCs w:val="22"/>
        </w:rPr>
        <w:t xml:space="preserve">1. REPUBLIKA HRVATSKA MINISTARSTVO FINANCIJA, OIB: 18683136487, u iznosu </w:t>
      </w:r>
      <w:r w:rsidR="00C43D6F">
        <w:rPr>
          <w:sz w:val="22"/>
          <w:szCs w:val="22"/>
        </w:rPr>
        <w:t>129.864,14</w:t>
      </w:r>
      <w:r>
        <w:rPr>
          <w:sz w:val="22"/>
          <w:szCs w:val="22"/>
        </w:rPr>
        <w:t xml:space="preserve"> kuna</w:t>
      </w:r>
      <w:r w:rsidR="00C43D6F">
        <w:rPr>
          <w:sz w:val="22"/>
          <w:szCs w:val="22"/>
        </w:rPr>
        <w:t>,</w:t>
      </w:r>
    </w:p>
    <w:p w:rsidRDefault="00CB1F64" w:rsidP="006D38E7" w:rsidR="00CB1F64">
      <w:pPr>
        <w:jc w:val="both"/>
        <w:rPr>
          <w:sz w:val="22"/>
          <w:szCs w:val="22"/>
        </w:rPr>
      </w:pPr>
      <w:r>
        <w:rPr>
          <w:sz w:val="22"/>
          <w:szCs w:val="22"/>
        </w:rPr>
        <w:t>2. BANIČEVIĆ ANĐELKA, OIB:79047230612,u iznosu od 27.730,48 kuna,</w:t>
      </w:r>
    </w:p>
    <w:p w:rsidRDefault="00CB1F64" w:rsidP="006D38E7" w:rsidR="00CB1F64">
      <w:pPr>
        <w:jc w:val="both"/>
        <w:rPr>
          <w:sz w:val="22"/>
          <w:szCs w:val="22"/>
        </w:rPr>
      </w:pPr>
      <w:r>
        <w:rPr>
          <w:sz w:val="22"/>
          <w:szCs w:val="22"/>
        </w:rPr>
        <w:t>3. BOŠNJAK JOSIP, OIB: 65809026326, u iznosu od 34.010,36 kuna,</w:t>
      </w:r>
    </w:p>
    <w:p w:rsidRDefault="00CB1F64" w:rsidP="006D38E7" w:rsidR="00CB1F64">
      <w:pPr>
        <w:jc w:val="both"/>
        <w:rPr>
          <w:sz w:val="22"/>
          <w:szCs w:val="22"/>
        </w:rPr>
      </w:pPr>
      <w:r>
        <w:rPr>
          <w:sz w:val="22"/>
          <w:szCs w:val="22"/>
        </w:rPr>
        <w:t>4. SALEČIĆ LOVOR , OIB: 49396154317, u iznosu od 57.718,75 kuna,</w:t>
      </w:r>
    </w:p>
    <w:p w:rsidRDefault="00CB1F64" w:rsidP="006D38E7" w:rsidR="00CB1F64">
      <w:pPr>
        <w:jc w:val="both"/>
        <w:rPr>
          <w:sz w:val="22"/>
          <w:szCs w:val="22"/>
        </w:rPr>
      </w:pPr>
      <w:r>
        <w:rPr>
          <w:sz w:val="22"/>
          <w:szCs w:val="22"/>
        </w:rPr>
        <w:t>5. PECOTIĆ NIVES, OIB: 63739189939, u iznosu od 39.102,03 kuna,</w:t>
      </w:r>
    </w:p>
    <w:p w:rsidRDefault="00CB1F64" w:rsidP="006D38E7" w:rsidR="00CB1F64">
      <w:pPr>
        <w:jc w:val="both"/>
        <w:rPr>
          <w:sz w:val="22"/>
          <w:szCs w:val="22"/>
        </w:rPr>
      </w:pPr>
      <w:r>
        <w:rPr>
          <w:sz w:val="22"/>
          <w:szCs w:val="22"/>
        </w:rPr>
        <w:t xml:space="preserve">6. RADOVIĆ NELI, OIB: 95714683867, u iznosu od 9.019,32 kuna, </w:t>
      </w:r>
    </w:p>
    <w:p w:rsidRDefault="00CB1F64" w:rsidP="006D38E7" w:rsidR="00CB1F64">
      <w:pPr>
        <w:jc w:val="both"/>
        <w:rPr>
          <w:sz w:val="22"/>
          <w:szCs w:val="22"/>
        </w:rPr>
      </w:pPr>
      <w:r>
        <w:rPr>
          <w:sz w:val="22"/>
          <w:szCs w:val="22"/>
        </w:rPr>
        <w:t>7. PECOTIĆ DALIBOR, OIB: 54785210099, u iznosu od 56.064,34 kuna,</w:t>
      </w:r>
    </w:p>
    <w:p w:rsidRDefault="00CB1F64" w:rsidP="006D38E7" w:rsidR="00CB1F64">
      <w:pPr>
        <w:jc w:val="both"/>
        <w:rPr>
          <w:sz w:val="22"/>
          <w:szCs w:val="22"/>
        </w:rPr>
      </w:pPr>
      <w:r>
        <w:rPr>
          <w:sz w:val="22"/>
          <w:szCs w:val="22"/>
        </w:rPr>
        <w:t>8. TOMAŠIĆ ZDRAVKO, OIB: 04977191533, u iznosu od 25.065,20 kuna,</w:t>
      </w:r>
    </w:p>
    <w:p w:rsidRDefault="00CB1F64" w:rsidP="006D38E7" w:rsidR="00CB1F64">
      <w:pPr>
        <w:jc w:val="both"/>
        <w:rPr>
          <w:sz w:val="22"/>
          <w:szCs w:val="22"/>
        </w:rPr>
      </w:pPr>
      <w:r>
        <w:rPr>
          <w:sz w:val="22"/>
          <w:szCs w:val="22"/>
        </w:rPr>
        <w:t>9. SALEČIĆ ZDRAVKO, OIB: 27966085185, u iznosu od 1.894,40 kuna,</w:t>
      </w:r>
    </w:p>
    <w:p w:rsidRDefault="00CB1F64" w:rsidP="006D38E7" w:rsidR="00CB1F64">
      <w:pPr>
        <w:jc w:val="both"/>
        <w:rPr>
          <w:sz w:val="22"/>
          <w:szCs w:val="22"/>
        </w:rPr>
      </w:pPr>
      <w:r>
        <w:rPr>
          <w:sz w:val="22"/>
          <w:szCs w:val="22"/>
        </w:rPr>
        <w:t>10.BOŠNJAK DRAŽEN, OIB: 67518315691, u iznosu od 39.845,60 kuna,</w:t>
      </w:r>
    </w:p>
    <w:p w:rsidRDefault="00CB1F64" w:rsidP="006D38E7" w:rsidR="00CB1F64">
      <w:pPr>
        <w:jc w:val="both"/>
        <w:rPr>
          <w:sz w:val="22"/>
          <w:szCs w:val="22"/>
        </w:rPr>
      </w:pPr>
      <w:r>
        <w:rPr>
          <w:sz w:val="22"/>
          <w:szCs w:val="22"/>
        </w:rPr>
        <w:t>11. STANOJEVIĆ IVANKA, OIB: 57449887492, u iznosu od 25.118,93 kuna,</w:t>
      </w:r>
    </w:p>
    <w:p w:rsidRDefault="00CB1F64" w:rsidP="006D38E7" w:rsidR="00CB1F64">
      <w:pPr>
        <w:jc w:val="both"/>
        <w:rPr>
          <w:sz w:val="22"/>
          <w:szCs w:val="22"/>
        </w:rPr>
      </w:pPr>
      <w:r>
        <w:rPr>
          <w:sz w:val="22"/>
          <w:szCs w:val="22"/>
        </w:rPr>
        <w:t>12. SALEČIĆ ĐANI, OIB: 32823020892</w:t>
      </w:r>
      <w:r w:rsidR="00EF18A5">
        <w:rPr>
          <w:sz w:val="22"/>
          <w:szCs w:val="22"/>
        </w:rPr>
        <w:t>, u iznosu od 33.992,26 kuna,</w:t>
      </w:r>
    </w:p>
    <w:p w:rsidRDefault="00EF18A5" w:rsidP="006D38E7" w:rsidR="00EF18A5">
      <w:pPr>
        <w:jc w:val="both"/>
        <w:rPr>
          <w:sz w:val="22"/>
          <w:szCs w:val="22"/>
        </w:rPr>
      </w:pPr>
      <w:r>
        <w:rPr>
          <w:sz w:val="22"/>
          <w:szCs w:val="22"/>
        </w:rPr>
        <w:t xml:space="preserve">13.SALEČIĆ ŽELJANA, OIB: 89109093314, u iznosu od 1.446,40 kuna, </w:t>
      </w:r>
    </w:p>
    <w:p w:rsidRDefault="00EF18A5" w:rsidP="006D38E7" w:rsidR="00EF18A5">
      <w:pPr>
        <w:jc w:val="both"/>
        <w:rPr>
          <w:sz w:val="22"/>
          <w:szCs w:val="22"/>
        </w:rPr>
      </w:pPr>
      <w:r>
        <w:rPr>
          <w:sz w:val="22"/>
          <w:szCs w:val="22"/>
        </w:rPr>
        <w:t xml:space="preserve">14. PECOTIĆ SAŠA, OIB: 70764679701, u iznosu od 1.257,03 kuna, </w:t>
      </w:r>
    </w:p>
    <w:p w:rsidRDefault="00EF18A5" w:rsidP="006D38E7" w:rsidR="00EF18A5">
      <w:pPr>
        <w:jc w:val="both"/>
        <w:rPr>
          <w:sz w:val="22"/>
          <w:szCs w:val="22"/>
        </w:rPr>
      </w:pPr>
      <w:r>
        <w:rPr>
          <w:sz w:val="22"/>
          <w:szCs w:val="22"/>
        </w:rPr>
        <w:t xml:space="preserve">15. PECOTIĆ JOSIP, OIB: 81926927816, u iznosu od 4.973,04 kuna, </w:t>
      </w:r>
    </w:p>
    <w:p w:rsidRDefault="00EF18A5" w:rsidP="006D38E7" w:rsidR="00EF18A5">
      <w:pPr>
        <w:jc w:val="both"/>
        <w:rPr>
          <w:sz w:val="22"/>
          <w:szCs w:val="22"/>
        </w:rPr>
      </w:pPr>
      <w:r>
        <w:rPr>
          <w:sz w:val="22"/>
          <w:szCs w:val="22"/>
        </w:rPr>
        <w:t>16.PECOTIĆ ŽELJAN, OIB: 34248768494, u iznosu od 40,00 kuna,</w:t>
      </w:r>
    </w:p>
    <w:p w:rsidRDefault="00EF18A5" w:rsidP="006D38E7" w:rsidR="00EF18A5">
      <w:pPr>
        <w:jc w:val="both"/>
        <w:rPr>
          <w:sz w:val="22"/>
          <w:szCs w:val="22"/>
        </w:rPr>
      </w:pPr>
      <w:r>
        <w:rPr>
          <w:sz w:val="22"/>
          <w:szCs w:val="22"/>
        </w:rPr>
        <w:t>17.TOMAŠIĆ ANITA, OIB: 63579368707,u iznosu od 19.833,85 kuna,</w:t>
      </w:r>
    </w:p>
    <w:p w:rsidRDefault="00EF18A5" w:rsidP="006D38E7" w:rsidR="00EF18A5">
      <w:pPr>
        <w:jc w:val="both"/>
        <w:rPr>
          <w:sz w:val="22"/>
          <w:szCs w:val="22"/>
        </w:rPr>
      </w:pPr>
      <w:r>
        <w:rPr>
          <w:sz w:val="22"/>
          <w:szCs w:val="22"/>
        </w:rPr>
        <w:t>18.RADOVANOVIĆ IGOR, OIB: 91779534973,u iznosu od 6.962,98 kuna,</w:t>
      </w:r>
    </w:p>
    <w:p w:rsidRDefault="00EF18A5" w:rsidP="006D38E7" w:rsidR="00EF18A5">
      <w:pPr>
        <w:jc w:val="both"/>
        <w:rPr>
          <w:sz w:val="22"/>
          <w:szCs w:val="22"/>
        </w:rPr>
      </w:pPr>
      <w:r>
        <w:rPr>
          <w:sz w:val="22"/>
          <w:szCs w:val="22"/>
        </w:rPr>
        <w:t>19.BANIČEVIĆ ĆIRE, OIB: 02432909819, u iznosu od 7.175,23 kuna,</w:t>
      </w:r>
    </w:p>
    <w:p w:rsidRDefault="00EF18A5" w:rsidP="006D38E7" w:rsidR="00EF18A5">
      <w:pPr>
        <w:jc w:val="both"/>
        <w:rPr>
          <w:sz w:val="22"/>
          <w:szCs w:val="22"/>
        </w:rPr>
      </w:pPr>
      <w:r>
        <w:rPr>
          <w:sz w:val="22"/>
          <w:szCs w:val="22"/>
        </w:rPr>
        <w:t>20.STIPIŠIĆ JANKO, OIB: 88591067320, u iznosu od 35</w:t>
      </w:r>
      <w:r w:rsidR="00700C22">
        <w:rPr>
          <w:sz w:val="22"/>
          <w:szCs w:val="22"/>
        </w:rPr>
        <w:t>.803,35 kuna,</w:t>
      </w:r>
    </w:p>
    <w:p w:rsidRDefault="00700C22" w:rsidP="006D38E7" w:rsidR="00700C22">
      <w:pPr>
        <w:jc w:val="both"/>
        <w:rPr>
          <w:sz w:val="22"/>
          <w:szCs w:val="22"/>
        </w:rPr>
      </w:pPr>
      <w:r>
        <w:rPr>
          <w:sz w:val="22"/>
          <w:szCs w:val="22"/>
        </w:rPr>
        <w:t xml:space="preserve">21.HUDULIN IVAN, OIB: 35845054530, u iznosu od 12.713,06 kuna, </w:t>
      </w:r>
    </w:p>
    <w:p w:rsidRDefault="00700C22" w:rsidP="006D38E7" w:rsidR="00700C22">
      <w:pPr>
        <w:jc w:val="both"/>
        <w:rPr>
          <w:sz w:val="22"/>
          <w:szCs w:val="22"/>
        </w:rPr>
      </w:pPr>
      <w:r>
        <w:rPr>
          <w:sz w:val="22"/>
          <w:szCs w:val="22"/>
        </w:rPr>
        <w:t xml:space="preserve">22.PECOTIĆ SREĆKO,OIB: 71052623259, u iznosu od 55.055,91 kuna, </w:t>
      </w:r>
    </w:p>
    <w:p w:rsidRDefault="00700C22" w:rsidP="006D38E7" w:rsidR="00700C22">
      <w:pPr>
        <w:jc w:val="both"/>
        <w:rPr>
          <w:sz w:val="22"/>
          <w:szCs w:val="22"/>
        </w:rPr>
      </w:pPr>
      <w:r>
        <w:rPr>
          <w:sz w:val="22"/>
          <w:szCs w:val="22"/>
        </w:rPr>
        <w:t>23.PECOTIĆ MAJA, OIB: 86016235071, u iznosu od 19.378,32 kuna</w:t>
      </w:r>
    </w:p>
    <w:p w:rsidRDefault="00700C22" w:rsidP="006D38E7" w:rsidR="00646EA8">
      <w:pPr>
        <w:jc w:val="both"/>
        <w:rPr>
          <w:sz w:val="22"/>
          <w:szCs w:val="22"/>
        </w:rPr>
      </w:pPr>
      <w:r>
        <w:rPr>
          <w:sz w:val="22"/>
          <w:szCs w:val="22"/>
        </w:rPr>
        <w:t>24. PECOTIĆ JAKŠA, OIB: 47251280</w:t>
      </w:r>
      <w:r w:rsidR="00A20900">
        <w:rPr>
          <w:sz w:val="22"/>
          <w:szCs w:val="22"/>
        </w:rPr>
        <w:t>516, u iznosu od 13.964,74 kuna,</w:t>
      </w:r>
    </w:p>
    <w:p w:rsidRDefault="00A20900" w:rsidP="006D38E7" w:rsidR="00A20900">
      <w:pPr>
        <w:jc w:val="both"/>
        <w:rPr>
          <w:sz w:val="22"/>
          <w:szCs w:val="22"/>
        </w:rPr>
      </w:pPr>
    </w:p>
    <w:p w:rsidRDefault="004D0836" w:rsidP="006D38E7" w:rsidR="00DA4BDD" w:rsidRPr="00CF78E7">
      <w:pPr>
        <w:jc w:val="both"/>
        <w:rPr>
          <w:sz w:val="22"/>
          <w:szCs w:val="22"/>
        </w:rPr>
      </w:pPr>
      <w:r>
        <w:rPr>
          <w:sz w:val="22"/>
          <w:szCs w:val="22"/>
        </w:rPr>
        <w:t xml:space="preserve">i u iznosu </w:t>
      </w:r>
      <w:r w:rsidR="00646EA8">
        <w:rPr>
          <w:sz w:val="22"/>
          <w:szCs w:val="22"/>
        </w:rPr>
        <w:t>338.482,33 kuna</w:t>
      </w:r>
      <w:r w:rsidR="00DA4BDD">
        <w:rPr>
          <w:sz w:val="22"/>
          <w:szCs w:val="22"/>
        </w:rPr>
        <w:t xml:space="preserve"> </w:t>
      </w:r>
      <w:r w:rsidR="00646EA8" w:rsidRPr="00507A1D">
        <w:rPr>
          <w:sz w:val="22"/>
          <w:szCs w:val="22"/>
        </w:rPr>
        <w:t>za priznat</w:t>
      </w:r>
      <w:r w:rsidR="00646EA8">
        <w:rPr>
          <w:sz w:val="22"/>
          <w:szCs w:val="22"/>
        </w:rPr>
        <w:t>e</w:t>
      </w:r>
      <w:r w:rsidR="00646EA8" w:rsidRPr="00507A1D">
        <w:rPr>
          <w:sz w:val="22"/>
          <w:szCs w:val="22"/>
        </w:rPr>
        <w:t xml:space="preserve"> tražbin</w:t>
      </w:r>
      <w:r w:rsidR="00646EA8">
        <w:rPr>
          <w:sz w:val="22"/>
          <w:szCs w:val="22"/>
        </w:rPr>
        <w:t>e</w:t>
      </w:r>
      <w:r w:rsidR="00646EA8" w:rsidRPr="00507A1D">
        <w:rPr>
          <w:sz w:val="22"/>
          <w:szCs w:val="22"/>
        </w:rPr>
        <w:t xml:space="preserve"> vjerovnika </w:t>
      </w:r>
      <w:r w:rsidR="00646EA8">
        <w:rPr>
          <w:sz w:val="22"/>
          <w:szCs w:val="22"/>
        </w:rPr>
        <w:t xml:space="preserve">II. (drugog) višeg isplatnog reda </w:t>
      </w:r>
      <w:r w:rsidR="00DA4BDD">
        <w:rPr>
          <w:sz w:val="22"/>
          <w:szCs w:val="22"/>
        </w:rPr>
        <w:t xml:space="preserve">i </w:t>
      </w:r>
      <w:r w:rsidR="00DA4BDD" w:rsidRPr="00CF78E7">
        <w:rPr>
          <w:sz w:val="22"/>
          <w:szCs w:val="22"/>
        </w:rPr>
        <w:t>to:</w:t>
      </w:r>
    </w:p>
    <w:p w:rsidRDefault="00B818A1" w:rsidP="00B818A1" w:rsidR="005B4138">
      <w:pPr>
        <w:pStyle w:val="Odlomakpopisa"/>
        <w:numPr>
          <w:ilvl w:val="0"/>
          <w:numId w:val="11"/>
        </w:numPr>
        <w:jc w:val="both"/>
        <w:rPr>
          <w:sz w:val="22"/>
          <w:szCs w:val="22"/>
        </w:rPr>
      </w:pPr>
      <w:r>
        <w:rPr>
          <w:sz w:val="22"/>
          <w:szCs w:val="22"/>
        </w:rPr>
        <w:t>RH-HRVATSKI CENTAR ZA POLJOPRIVREDU HRANU I SELO, OIB: 35506269186, i to u iznosu od 8.912,82 kuna,</w:t>
      </w:r>
    </w:p>
    <w:p w:rsidRDefault="00B818A1" w:rsidP="00B818A1" w:rsidR="00B818A1">
      <w:pPr>
        <w:pStyle w:val="Odlomakpopisa"/>
        <w:numPr>
          <w:ilvl w:val="0"/>
          <w:numId w:val="11"/>
        </w:numPr>
        <w:jc w:val="both"/>
        <w:rPr>
          <w:sz w:val="22"/>
          <w:szCs w:val="22"/>
        </w:rPr>
      </w:pPr>
      <w:r>
        <w:rPr>
          <w:sz w:val="22"/>
          <w:szCs w:val="22"/>
        </w:rPr>
        <w:t>HRVATSKE ŠUME d.o.o. Zagreb, OIB: 69693144506, u iznosu od 3.732,94 kuna,</w:t>
      </w:r>
    </w:p>
    <w:p w:rsidRDefault="00B818A1" w:rsidP="00B818A1" w:rsidR="00B818A1">
      <w:pPr>
        <w:pStyle w:val="Odlomakpopisa"/>
        <w:numPr>
          <w:ilvl w:val="0"/>
          <w:numId w:val="11"/>
        </w:numPr>
        <w:jc w:val="both"/>
        <w:rPr>
          <w:sz w:val="22"/>
          <w:szCs w:val="22"/>
        </w:rPr>
      </w:pPr>
      <w:r>
        <w:rPr>
          <w:sz w:val="22"/>
          <w:szCs w:val="22"/>
        </w:rPr>
        <w:t>MGK-PACK d.d. Kukuljanovo, OIB: 09381762740, u iznosu od 7.153,27 kuna,</w:t>
      </w:r>
    </w:p>
    <w:p w:rsidRDefault="00B818A1" w:rsidP="00B818A1" w:rsidR="00B818A1">
      <w:pPr>
        <w:pStyle w:val="Odlomakpopisa"/>
        <w:numPr>
          <w:ilvl w:val="0"/>
          <w:numId w:val="11"/>
        </w:numPr>
        <w:jc w:val="both"/>
        <w:rPr>
          <w:sz w:val="22"/>
          <w:szCs w:val="22"/>
        </w:rPr>
      </w:pPr>
      <w:r>
        <w:rPr>
          <w:sz w:val="22"/>
          <w:szCs w:val="22"/>
        </w:rPr>
        <w:lastRenderedPageBreak/>
        <w:t xml:space="preserve">REPUBLIKA HRVATSKA, Ministarstvo financija Porezna uprava,Područni ured Dubrovnik, Ispostava Korčula, OIB: 18683136487, u iznosu od 114.922,05 kuna, </w:t>
      </w:r>
    </w:p>
    <w:p w:rsidRDefault="00B818A1" w:rsidP="00B818A1" w:rsidR="00B818A1">
      <w:pPr>
        <w:pStyle w:val="Odlomakpopisa"/>
        <w:numPr>
          <w:ilvl w:val="0"/>
          <w:numId w:val="11"/>
        </w:numPr>
        <w:jc w:val="both"/>
        <w:rPr>
          <w:sz w:val="22"/>
          <w:szCs w:val="22"/>
        </w:rPr>
      </w:pPr>
      <w:r>
        <w:rPr>
          <w:sz w:val="22"/>
          <w:szCs w:val="22"/>
        </w:rPr>
        <w:t xml:space="preserve">CROATIA OSIGURANJE d.d. Filijala Durovnik, OIB: 26187994862, u iznosu od 28.192,70 kuna, </w:t>
      </w:r>
    </w:p>
    <w:p w:rsidRDefault="00B818A1" w:rsidP="00B818A1" w:rsidR="00B818A1">
      <w:pPr>
        <w:pStyle w:val="Odlomakpopisa"/>
        <w:numPr>
          <w:ilvl w:val="0"/>
          <w:numId w:val="11"/>
        </w:numPr>
        <w:jc w:val="both"/>
        <w:rPr>
          <w:sz w:val="22"/>
          <w:szCs w:val="22"/>
        </w:rPr>
      </w:pPr>
      <w:r>
        <w:rPr>
          <w:sz w:val="22"/>
          <w:szCs w:val="22"/>
        </w:rPr>
        <w:t xml:space="preserve">FINA ZAGREB, OIB: 85821130368, u iznosu od 931,48 kuna, </w:t>
      </w:r>
    </w:p>
    <w:p w:rsidRDefault="00B818A1" w:rsidP="00B818A1" w:rsidR="00B818A1">
      <w:pPr>
        <w:pStyle w:val="Odlomakpopisa"/>
        <w:numPr>
          <w:ilvl w:val="0"/>
          <w:numId w:val="11"/>
        </w:numPr>
        <w:jc w:val="both"/>
        <w:rPr>
          <w:sz w:val="22"/>
          <w:szCs w:val="22"/>
        </w:rPr>
      </w:pPr>
      <w:r>
        <w:rPr>
          <w:sz w:val="22"/>
          <w:szCs w:val="22"/>
        </w:rPr>
        <w:t xml:space="preserve">OPĆINA SMOKVICA, OIB: 23492092438, u iznosu od 3.514,04 kuna, </w:t>
      </w:r>
    </w:p>
    <w:p w:rsidRDefault="00B818A1" w:rsidP="00B818A1" w:rsidR="00B818A1">
      <w:pPr>
        <w:pStyle w:val="Odlomakpopisa"/>
        <w:numPr>
          <w:ilvl w:val="0"/>
          <w:numId w:val="11"/>
        </w:numPr>
        <w:jc w:val="both"/>
        <w:rPr>
          <w:sz w:val="22"/>
          <w:szCs w:val="22"/>
        </w:rPr>
      </w:pPr>
      <w:r>
        <w:rPr>
          <w:sz w:val="22"/>
          <w:szCs w:val="22"/>
        </w:rPr>
        <w:t xml:space="preserve">LAGUNA NOVIGRAD d.d. NOVIGRAD, OIB: 58935879058, u iznosu od 23,01 kuna, </w:t>
      </w:r>
    </w:p>
    <w:p w:rsidRDefault="00B818A1" w:rsidP="00B818A1" w:rsidR="00B818A1">
      <w:pPr>
        <w:pStyle w:val="Odlomakpopisa"/>
        <w:numPr>
          <w:ilvl w:val="0"/>
          <w:numId w:val="11"/>
        </w:numPr>
        <w:jc w:val="both"/>
        <w:rPr>
          <w:sz w:val="22"/>
          <w:szCs w:val="22"/>
        </w:rPr>
      </w:pPr>
      <w:r>
        <w:rPr>
          <w:sz w:val="22"/>
          <w:szCs w:val="22"/>
        </w:rPr>
        <w:t>JAKOV PECOTIĆ</w:t>
      </w:r>
      <w:r w:rsidR="0035606D">
        <w:rPr>
          <w:sz w:val="22"/>
          <w:szCs w:val="22"/>
        </w:rPr>
        <w:t>, OIB: 79196597878, u iznosu od 547,43 kuna,</w:t>
      </w:r>
    </w:p>
    <w:p w:rsidRDefault="0035606D" w:rsidP="00B818A1" w:rsidR="0035606D">
      <w:pPr>
        <w:pStyle w:val="Odlomakpopisa"/>
        <w:numPr>
          <w:ilvl w:val="0"/>
          <w:numId w:val="11"/>
        </w:numPr>
        <w:jc w:val="both"/>
        <w:rPr>
          <w:sz w:val="22"/>
          <w:szCs w:val="22"/>
        </w:rPr>
      </w:pPr>
      <w:r>
        <w:rPr>
          <w:sz w:val="22"/>
          <w:szCs w:val="22"/>
        </w:rPr>
        <w:t>JURE ANDRIJIĆ,SMOKVICA BRNA,OIB: 15375407607, u iznosu od 1.211,34 kuna,</w:t>
      </w:r>
    </w:p>
    <w:p w:rsidRDefault="0035606D" w:rsidP="00B818A1" w:rsidR="0035606D">
      <w:pPr>
        <w:pStyle w:val="Odlomakpopisa"/>
        <w:numPr>
          <w:ilvl w:val="0"/>
          <w:numId w:val="11"/>
        </w:numPr>
        <w:jc w:val="both"/>
        <w:rPr>
          <w:sz w:val="22"/>
          <w:szCs w:val="22"/>
        </w:rPr>
      </w:pPr>
      <w:r>
        <w:rPr>
          <w:sz w:val="22"/>
          <w:szCs w:val="22"/>
        </w:rPr>
        <w:t>JOAKIM KUNJAŠIĆ, SMOKVICA, OIB: 48631002665, u iznosu od 260,37 kuna,</w:t>
      </w:r>
    </w:p>
    <w:p w:rsidRDefault="0035606D" w:rsidP="00B818A1" w:rsidR="0035606D">
      <w:pPr>
        <w:pStyle w:val="Odlomakpopisa"/>
        <w:numPr>
          <w:ilvl w:val="0"/>
          <w:numId w:val="11"/>
        </w:numPr>
        <w:jc w:val="both"/>
        <w:rPr>
          <w:sz w:val="22"/>
          <w:szCs w:val="22"/>
        </w:rPr>
      </w:pPr>
      <w:r>
        <w:rPr>
          <w:sz w:val="22"/>
          <w:szCs w:val="22"/>
        </w:rPr>
        <w:t>JANKO STIPIŠIĆ, SMOKVICA, OIB: 88591067320, u iznosu od 299,62 kuna,</w:t>
      </w:r>
    </w:p>
    <w:p w:rsidRDefault="0035606D" w:rsidP="00B818A1" w:rsidR="0035606D">
      <w:pPr>
        <w:pStyle w:val="Odlomakpopisa"/>
        <w:numPr>
          <w:ilvl w:val="0"/>
          <w:numId w:val="11"/>
        </w:numPr>
        <w:jc w:val="both"/>
        <w:rPr>
          <w:sz w:val="22"/>
          <w:szCs w:val="22"/>
        </w:rPr>
      </w:pPr>
      <w:r>
        <w:rPr>
          <w:sz w:val="22"/>
          <w:szCs w:val="22"/>
        </w:rPr>
        <w:t xml:space="preserve">MARIJA PECOTIĆ, SMOKVICA, OIB: 98670474583, u iznosu od 1.130,29 kuna, </w:t>
      </w:r>
    </w:p>
    <w:p w:rsidRDefault="0035606D" w:rsidP="00B818A1" w:rsidR="0035606D">
      <w:pPr>
        <w:pStyle w:val="Odlomakpopisa"/>
        <w:numPr>
          <w:ilvl w:val="0"/>
          <w:numId w:val="11"/>
        </w:numPr>
        <w:jc w:val="both"/>
        <w:rPr>
          <w:sz w:val="22"/>
          <w:szCs w:val="22"/>
        </w:rPr>
      </w:pPr>
      <w:r>
        <w:rPr>
          <w:sz w:val="22"/>
          <w:szCs w:val="22"/>
        </w:rPr>
        <w:t xml:space="preserve">SUZANA FARAC, SMOKVICA,OIB: 51194189691, u iznosu od 282,33 kuna, </w:t>
      </w:r>
    </w:p>
    <w:p w:rsidRDefault="00C67936" w:rsidP="00B818A1" w:rsidR="0035606D">
      <w:pPr>
        <w:pStyle w:val="Odlomakpopisa"/>
        <w:numPr>
          <w:ilvl w:val="0"/>
          <w:numId w:val="11"/>
        </w:numPr>
        <w:jc w:val="both"/>
        <w:rPr>
          <w:sz w:val="22"/>
          <w:szCs w:val="22"/>
        </w:rPr>
      </w:pPr>
      <w:r>
        <w:rPr>
          <w:sz w:val="22"/>
          <w:szCs w:val="22"/>
        </w:rPr>
        <w:t>DUBO RADOVANOVIĆ,SMOKVICA, OIB: 34484938455, u iznosu od 1.037,45 kuna,</w:t>
      </w:r>
    </w:p>
    <w:p w:rsidRDefault="00C67936" w:rsidP="00B818A1" w:rsidR="00C67936">
      <w:pPr>
        <w:pStyle w:val="Odlomakpopisa"/>
        <w:numPr>
          <w:ilvl w:val="0"/>
          <w:numId w:val="11"/>
        </w:numPr>
        <w:jc w:val="both"/>
        <w:rPr>
          <w:sz w:val="22"/>
          <w:szCs w:val="22"/>
        </w:rPr>
      </w:pPr>
      <w:r>
        <w:rPr>
          <w:sz w:val="22"/>
          <w:szCs w:val="22"/>
        </w:rPr>
        <w:t xml:space="preserve">TIHOMIR PECOTIĆ pok.FRANA, SMOKVICA, OIB: 95580820240, u iznosu od 170,59 kuna, </w:t>
      </w:r>
    </w:p>
    <w:p w:rsidRDefault="00C67936" w:rsidP="00B818A1" w:rsidR="00C67936">
      <w:pPr>
        <w:pStyle w:val="Odlomakpopisa"/>
        <w:numPr>
          <w:ilvl w:val="0"/>
          <w:numId w:val="11"/>
        </w:numPr>
        <w:jc w:val="both"/>
        <w:rPr>
          <w:sz w:val="22"/>
          <w:szCs w:val="22"/>
        </w:rPr>
      </w:pPr>
      <w:r>
        <w:rPr>
          <w:sz w:val="22"/>
          <w:szCs w:val="22"/>
        </w:rPr>
        <w:t xml:space="preserve">FRANO BANIČEVIĆ,SMOKVICA, OIB: 88223665918, OIB: </w:t>
      </w:r>
      <w:r w:rsidR="005303BD">
        <w:rPr>
          <w:sz w:val="22"/>
          <w:szCs w:val="22"/>
        </w:rPr>
        <w:t xml:space="preserve">88223665918,u iznosu od 953,67 kuna, </w:t>
      </w:r>
    </w:p>
    <w:p w:rsidRDefault="005303BD" w:rsidP="00B818A1" w:rsidR="005303BD">
      <w:pPr>
        <w:pStyle w:val="Odlomakpopisa"/>
        <w:numPr>
          <w:ilvl w:val="0"/>
          <w:numId w:val="11"/>
        </w:numPr>
        <w:jc w:val="both"/>
        <w:rPr>
          <w:sz w:val="22"/>
          <w:szCs w:val="22"/>
        </w:rPr>
      </w:pPr>
      <w:r>
        <w:rPr>
          <w:sz w:val="22"/>
          <w:szCs w:val="22"/>
        </w:rPr>
        <w:t xml:space="preserve">MILIVOJ BANIČEVIĆ,SMOKVICA, OIB:37291728761, u iznosu od 1.532,74 kuna, </w:t>
      </w:r>
    </w:p>
    <w:p w:rsidRDefault="005303BD" w:rsidP="00B818A1" w:rsidR="005303BD">
      <w:pPr>
        <w:pStyle w:val="Odlomakpopisa"/>
        <w:numPr>
          <w:ilvl w:val="0"/>
          <w:numId w:val="11"/>
        </w:numPr>
        <w:jc w:val="both"/>
        <w:rPr>
          <w:sz w:val="22"/>
          <w:szCs w:val="22"/>
        </w:rPr>
      </w:pPr>
      <w:r>
        <w:rPr>
          <w:sz w:val="22"/>
          <w:szCs w:val="22"/>
        </w:rPr>
        <w:t>MARKO BANIČEVIĆ,pok. Marka Smokvica, OIB: 52046084575, u iznosu od 2.053,01 kuna,</w:t>
      </w:r>
    </w:p>
    <w:p w:rsidRDefault="000C1229" w:rsidP="00B818A1" w:rsidR="005303BD">
      <w:pPr>
        <w:pStyle w:val="Odlomakpopisa"/>
        <w:numPr>
          <w:ilvl w:val="0"/>
          <w:numId w:val="11"/>
        </w:numPr>
        <w:jc w:val="both"/>
        <w:rPr>
          <w:sz w:val="22"/>
          <w:szCs w:val="22"/>
        </w:rPr>
      </w:pPr>
      <w:r>
        <w:rPr>
          <w:sz w:val="22"/>
          <w:szCs w:val="22"/>
        </w:rPr>
        <w:t xml:space="preserve">VICKO BANIČEVIĆ, SMOKVICA, OIB: 97708118789, u iznosu od 2.105,46 kuna, </w:t>
      </w:r>
    </w:p>
    <w:p w:rsidRDefault="000C1229" w:rsidP="00B818A1" w:rsidR="000C1229">
      <w:pPr>
        <w:pStyle w:val="Odlomakpopisa"/>
        <w:numPr>
          <w:ilvl w:val="0"/>
          <w:numId w:val="11"/>
        </w:numPr>
        <w:jc w:val="both"/>
        <w:rPr>
          <w:sz w:val="22"/>
          <w:szCs w:val="22"/>
        </w:rPr>
      </w:pPr>
      <w:r>
        <w:rPr>
          <w:sz w:val="22"/>
          <w:szCs w:val="22"/>
        </w:rPr>
        <w:t>ĐANI</w:t>
      </w:r>
      <w:r w:rsidR="009A1F0A">
        <w:rPr>
          <w:sz w:val="22"/>
          <w:szCs w:val="22"/>
        </w:rPr>
        <w:t xml:space="preserve"> SALEČIĆ, SMOKVICA, OIB: 32823020892, u iznosu od 429.39 kuna, </w:t>
      </w:r>
    </w:p>
    <w:p w:rsidRDefault="009A1F0A" w:rsidP="00B818A1" w:rsidR="009A1F0A">
      <w:pPr>
        <w:pStyle w:val="Odlomakpopisa"/>
        <w:numPr>
          <w:ilvl w:val="0"/>
          <w:numId w:val="11"/>
        </w:numPr>
        <w:jc w:val="both"/>
        <w:rPr>
          <w:sz w:val="22"/>
          <w:szCs w:val="22"/>
        </w:rPr>
      </w:pPr>
      <w:r>
        <w:rPr>
          <w:sz w:val="22"/>
          <w:szCs w:val="22"/>
        </w:rPr>
        <w:t xml:space="preserve">SREĆKO RADOVANOVIĆ, SMOKVICA, OIB: 56175390499, u iznosu od 1.396,90 kuna, </w:t>
      </w:r>
    </w:p>
    <w:p w:rsidRDefault="009A1F0A" w:rsidP="00B818A1" w:rsidR="009A1F0A">
      <w:pPr>
        <w:pStyle w:val="Odlomakpopisa"/>
        <w:numPr>
          <w:ilvl w:val="0"/>
          <w:numId w:val="11"/>
        </w:numPr>
        <w:jc w:val="both"/>
        <w:rPr>
          <w:sz w:val="22"/>
          <w:szCs w:val="22"/>
        </w:rPr>
      </w:pPr>
      <w:r>
        <w:rPr>
          <w:sz w:val="22"/>
          <w:szCs w:val="22"/>
        </w:rPr>
        <w:t>MIRA PECOTIĆ,ul. ŽELA SMOKVICA, OIB: 66893527732, u iznosu od 123,24 kune,</w:t>
      </w:r>
    </w:p>
    <w:p w:rsidRDefault="009A1F0A" w:rsidP="00B818A1" w:rsidR="009A1F0A">
      <w:pPr>
        <w:pStyle w:val="Odlomakpopisa"/>
        <w:numPr>
          <w:ilvl w:val="0"/>
          <w:numId w:val="11"/>
        </w:numPr>
        <w:jc w:val="both"/>
        <w:rPr>
          <w:sz w:val="22"/>
          <w:szCs w:val="22"/>
        </w:rPr>
      </w:pPr>
      <w:r>
        <w:rPr>
          <w:sz w:val="22"/>
          <w:szCs w:val="22"/>
        </w:rPr>
        <w:t>DAROSLAV TOMAŠIĆ,SMOKVICA, OIB: 08761048523, u iznosu od 1.723,14 kune,</w:t>
      </w:r>
    </w:p>
    <w:p w:rsidRDefault="009A1F0A" w:rsidP="00B818A1" w:rsidR="009A1F0A">
      <w:pPr>
        <w:pStyle w:val="Odlomakpopisa"/>
        <w:numPr>
          <w:ilvl w:val="0"/>
          <w:numId w:val="11"/>
        </w:numPr>
        <w:jc w:val="both"/>
        <w:rPr>
          <w:sz w:val="22"/>
          <w:szCs w:val="22"/>
        </w:rPr>
      </w:pPr>
      <w:r>
        <w:rPr>
          <w:sz w:val="22"/>
          <w:szCs w:val="22"/>
        </w:rPr>
        <w:t>NEDA SALEČIĆ, ul. PETRA SMOKVICA, OIB: 13956234500, u iznosu od 171,07 kune,</w:t>
      </w:r>
    </w:p>
    <w:p w:rsidRDefault="009A1F0A" w:rsidP="00B818A1" w:rsidR="009A1F0A">
      <w:pPr>
        <w:pStyle w:val="Odlomakpopisa"/>
        <w:numPr>
          <w:ilvl w:val="0"/>
          <w:numId w:val="11"/>
        </w:numPr>
        <w:jc w:val="both"/>
        <w:rPr>
          <w:sz w:val="22"/>
          <w:szCs w:val="22"/>
        </w:rPr>
      </w:pPr>
      <w:r>
        <w:rPr>
          <w:sz w:val="22"/>
          <w:szCs w:val="22"/>
        </w:rPr>
        <w:t>ZDRAVKA PECOTIĆ ANTUŠIN, SMOKVICA</w:t>
      </w:r>
      <w:r w:rsidR="006212B1">
        <w:rPr>
          <w:sz w:val="22"/>
          <w:szCs w:val="22"/>
        </w:rPr>
        <w:t>, OIB: 62662263335,u iznosu od 281,07 kune,</w:t>
      </w:r>
    </w:p>
    <w:p w:rsidRDefault="006212B1" w:rsidP="00B818A1" w:rsidR="006212B1">
      <w:pPr>
        <w:pStyle w:val="Odlomakpopisa"/>
        <w:numPr>
          <w:ilvl w:val="0"/>
          <w:numId w:val="11"/>
        </w:numPr>
        <w:jc w:val="both"/>
        <w:rPr>
          <w:sz w:val="22"/>
          <w:szCs w:val="22"/>
        </w:rPr>
      </w:pPr>
      <w:r>
        <w:rPr>
          <w:sz w:val="22"/>
          <w:szCs w:val="22"/>
        </w:rPr>
        <w:t>RIKARD KORUNIĆ,SMOKVICA, OIB: 37268201254, u iznosu od 1.183,38 kune,</w:t>
      </w:r>
    </w:p>
    <w:p w:rsidRDefault="006212B1" w:rsidP="00B818A1" w:rsidR="006212B1">
      <w:pPr>
        <w:pStyle w:val="Odlomakpopisa"/>
        <w:numPr>
          <w:ilvl w:val="0"/>
          <w:numId w:val="11"/>
        </w:numPr>
        <w:jc w:val="both"/>
        <w:rPr>
          <w:sz w:val="22"/>
          <w:szCs w:val="22"/>
        </w:rPr>
      </w:pPr>
      <w:r>
        <w:rPr>
          <w:sz w:val="22"/>
          <w:szCs w:val="22"/>
        </w:rPr>
        <w:t xml:space="preserve">IVAN SALEČIĆ pok. Petra Brna, OIB: 11189660102, u iznosu od 108,68 kuna, </w:t>
      </w:r>
    </w:p>
    <w:p w:rsidRDefault="006212B1" w:rsidP="00B818A1" w:rsidR="006212B1">
      <w:pPr>
        <w:pStyle w:val="Odlomakpopisa"/>
        <w:numPr>
          <w:ilvl w:val="0"/>
          <w:numId w:val="11"/>
        </w:numPr>
        <w:jc w:val="both"/>
        <w:rPr>
          <w:sz w:val="22"/>
          <w:szCs w:val="22"/>
        </w:rPr>
      </w:pPr>
      <w:r>
        <w:rPr>
          <w:sz w:val="22"/>
          <w:szCs w:val="22"/>
        </w:rPr>
        <w:t>CELINA PECOTIĆ,SMOKVICA, OIB: 27615926867, u iznosu od 2.289,88 kuna,</w:t>
      </w:r>
    </w:p>
    <w:p w:rsidRDefault="00837529" w:rsidP="00B818A1" w:rsidR="006212B1">
      <w:pPr>
        <w:pStyle w:val="Odlomakpopisa"/>
        <w:numPr>
          <w:ilvl w:val="0"/>
          <w:numId w:val="11"/>
        </w:numPr>
        <w:jc w:val="both"/>
        <w:rPr>
          <w:sz w:val="22"/>
          <w:szCs w:val="22"/>
        </w:rPr>
      </w:pPr>
      <w:r>
        <w:rPr>
          <w:sz w:val="22"/>
          <w:szCs w:val="22"/>
        </w:rPr>
        <w:t xml:space="preserve">TONČI RADOVANOVIĆ, OIB: 22214232720, u iznosu od 1.163,81 kuna, </w:t>
      </w:r>
    </w:p>
    <w:p w:rsidRDefault="00837529" w:rsidP="00B818A1" w:rsidR="00837529">
      <w:pPr>
        <w:pStyle w:val="Odlomakpopisa"/>
        <w:numPr>
          <w:ilvl w:val="0"/>
          <w:numId w:val="11"/>
        </w:numPr>
        <w:jc w:val="both"/>
        <w:rPr>
          <w:sz w:val="22"/>
          <w:szCs w:val="22"/>
        </w:rPr>
      </w:pPr>
      <w:r>
        <w:rPr>
          <w:sz w:val="22"/>
          <w:szCs w:val="22"/>
        </w:rPr>
        <w:t xml:space="preserve">PERO BANIČEVIĆ, pok. Petra Smokvica, OIB: 57778246922, u iznosu od 1.973,95 kuna, </w:t>
      </w:r>
    </w:p>
    <w:p w:rsidRDefault="00837529" w:rsidP="00B818A1" w:rsidR="00837529">
      <w:pPr>
        <w:pStyle w:val="Odlomakpopisa"/>
        <w:numPr>
          <w:ilvl w:val="0"/>
          <w:numId w:val="11"/>
        </w:numPr>
        <w:jc w:val="both"/>
        <w:rPr>
          <w:sz w:val="22"/>
          <w:szCs w:val="22"/>
        </w:rPr>
      </w:pPr>
      <w:r>
        <w:rPr>
          <w:sz w:val="22"/>
          <w:szCs w:val="22"/>
        </w:rPr>
        <w:t>PETAR BANIČEVIĆ LUCIĆ, Petrov Brna, OIB: 55607598403, u iznosu od 471,61 kuna,</w:t>
      </w:r>
    </w:p>
    <w:p w:rsidRDefault="00837529" w:rsidP="00B818A1" w:rsidR="00837529">
      <w:pPr>
        <w:pStyle w:val="Odlomakpopisa"/>
        <w:numPr>
          <w:ilvl w:val="0"/>
          <w:numId w:val="11"/>
        </w:numPr>
        <w:jc w:val="both"/>
        <w:rPr>
          <w:sz w:val="22"/>
          <w:szCs w:val="22"/>
        </w:rPr>
      </w:pPr>
      <w:r>
        <w:rPr>
          <w:sz w:val="22"/>
          <w:szCs w:val="22"/>
        </w:rPr>
        <w:t>MARKO BANIČEVIĆ, pok. Pavla Smokvica, OIB: 90635825548, u iznosu od 2.804,74 kune,</w:t>
      </w:r>
    </w:p>
    <w:p w:rsidRDefault="0039591B" w:rsidP="00B818A1" w:rsidR="00837529">
      <w:pPr>
        <w:pStyle w:val="Odlomakpopisa"/>
        <w:numPr>
          <w:ilvl w:val="0"/>
          <w:numId w:val="11"/>
        </w:numPr>
        <w:jc w:val="both"/>
        <w:rPr>
          <w:sz w:val="22"/>
          <w:szCs w:val="22"/>
        </w:rPr>
      </w:pPr>
      <w:r>
        <w:rPr>
          <w:sz w:val="22"/>
          <w:szCs w:val="22"/>
        </w:rPr>
        <w:t>IVKO PEŠELJ, pok. Ivana Smokvica, OIB: 36303199278,u iznosu od  1.267,29 kuna,</w:t>
      </w:r>
    </w:p>
    <w:p w:rsidRDefault="0039591B" w:rsidP="00B818A1" w:rsidR="0039591B">
      <w:pPr>
        <w:pStyle w:val="Odlomakpopisa"/>
        <w:numPr>
          <w:ilvl w:val="0"/>
          <w:numId w:val="11"/>
        </w:numPr>
        <w:jc w:val="both"/>
        <w:rPr>
          <w:sz w:val="22"/>
          <w:szCs w:val="22"/>
        </w:rPr>
      </w:pPr>
      <w:r>
        <w:rPr>
          <w:sz w:val="22"/>
          <w:szCs w:val="22"/>
        </w:rPr>
        <w:t xml:space="preserve">KATA PECOTIĆ,pk. Kuzme Smokvica, OIB: </w:t>
      </w:r>
      <w:r w:rsidR="0019631A">
        <w:rPr>
          <w:sz w:val="22"/>
          <w:szCs w:val="22"/>
        </w:rPr>
        <w:t>03245470856, u iznosu od 730,33 kune,</w:t>
      </w:r>
    </w:p>
    <w:p w:rsidRDefault="0019631A" w:rsidP="00B818A1" w:rsidR="0019631A">
      <w:pPr>
        <w:pStyle w:val="Odlomakpopisa"/>
        <w:numPr>
          <w:ilvl w:val="0"/>
          <w:numId w:val="11"/>
        </w:numPr>
        <w:jc w:val="both"/>
        <w:rPr>
          <w:sz w:val="22"/>
          <w:szCs w:val="22"/>
        </w:rPr>
      </w:pPr>
      <w:r>
        <w:rPr>
          <w:sz w:val="22"/>
          <w:szCs w:val="22"/>
        </w:rPr>
        <w:t xml:space="preserve">DANIRA PECOTĆ, SMOKVICA, OIB: 49066645523, u iznosu od 228,13 kune, </w:t>
      </w:r>
    </w:p>
    <w:p w:rsidRDefault="0019631A" w:rsidP="00B818A1" w:rsidR="0019631A">
      <w:pPr>
        <w:pStyle w:val="Odlomakpopisa"/>
        <w:numPr>
          <w:ilvl w:val="0"/>
          <w:numId w:val="11"/>
        </w:numPr>
        <w:jc w:val="both"/>
        <w:rPr>
          <w:sz w:val="22"/>
          <w:szCs w:val="22"/>
        </w:rPr>
      </w:pPr>
      <w:r>
        <w:rPr>
          <w:sz w:val="22"/>
          <w:szCs w:val="22"/>
        </w:rPr>
        <w:t>MIRKO RADOVANOVIĆ,SMOKVICA,OIB: 17546459215, u iznosu od 819,68 kuna,</w:t>
      </w:r>
    </w:p>
    <w:p w:rsidRDefault="0019631A" w:rsidP="00B818A1" w:rsidR="0019631A">
      <w:pPr>
        <w:pStyle w:val="Odlomakpopisa"/>
        <w:numPr>
          <w:ilvl w:val="0"/>
          <w:numId w:val="11"/>
        </w:numPr>
        <w:jc w:val="both"/>
        <w:rPr>
          <w:sz w:val="22"/>
          <w:szCs w:val="22"/>
        </w:rPr>
      </w:pPr>
      <w:r>
        <w:rPr>
          <w:sz w:val="22"/>
          <w:szCs w:val="22"/>
        </w:rPr>
        <w:t>IVAN TOMAŠIĆ, pok.Ivana BARBACA,SMOKVICA, OIB: 82320909380, u iznosu od 2.214,93 kune,</w:t>
      </w:r>
    </w:p>
    <w:p w:rsidRDefault="0019631A" w:rsidP="0019631A" w:rsidR="0019631A">
      <w:pPr>
        <w:pStyle w:val="Odlomakpopisa"/>
        <w:numPr>
          <w:ilvl w:val="0"/>
          <w:numId w:val="11"/>
        </w:numPr>
        <w:jc w:val="both"/>
        <w:rPr>
          <w:sz w:val="22"/>
          <w:szCs w:val="22"/>
        </w:rPr>
      </w:pPr>
      <w:r>
        <w:rPr>
          <w:sz w:val="22"/>
          <w:szCs w:val="22"/>
        </w:rPr>
        <w:lastRenderedPageBreak/>
        <w:t>IVAN TOMAŠIĆ,pok. Antua Smokvica, OIB: 19797804756, UI ZNOSU OD 2.194,82 kune,</w:t>
      </w:r>
    </w:p>
    <w:p w:rsidRDefault="0019631A" w:rsidP="0019631A" w:rsidR="0019631A">
      <w:pPr>
        <w:pStyle w:val="Odlomakpopisa"/>
        <w:numPr>
          <w:ilvl w:val="0"/>
          <w:numId w:val="11"/>
        </w:numPr>
        <w:jc w:val="both"/>
        <w:rPr>
          <w:sz w:val="22"/>
          <w:szCs w:val="22"/>
        </w:rPr>
      </w:pPr>
      <w:r>
        <w:rPr>
          <w:sz w:val="22"/>
          <w:szCs w:val="22"/>
        </w:rPr>
        <w:t>OMER PECOTIĆ,SMOKVICA,OIB: 58952875239, u iznosu od 269,12 kune,</w:t>
      </w:r>
    </w:p>
    <w:p w:rsidRDefault="0019631A" w:rsidP="0019631A" w:rsidR="0019631A">
      <w:pPr>
        <w:pStyle w:val="Odlomakpopisa"/>
        <w:numPr>
          <w:ilvl w:val="0"/>
          <w:numId w:val="11"/>
        </w:numPr>
        <w:jc w:val="both"/>
        <w:rPr>
          <w:sz w:val="22"/>
          <w:szCs w:val="22"/>
        </w:rPr>
      </w:pPr>
      <w:r>
        <w:rPr>
          <w:sz w:val="22"/>
          <w:szCs w:val="22"/>
        </w:rPr>
        <w:t>MARINKO TOMAŠIĆ RADIĆ, Smokvica, OIB: 59563517268, u iznosu od 2.647,33 kune,</w:t>
      </w:r>
    </w:p>
    <w:p w:rsidRDefault="0019631A" w:rsidP="0019631A" w:rsidR="0019631A">
      <w:pPr>
        <w:pStyle w:val="Odlomakpopisa"/>
        <w:numPr>
          <w:ilvl w:val="0"/>
          <w:numId w:val="11"/>
        </w:numPr>
        <w:jc w:val="both"/>
        <w:rPr>
          <w:sz w:val="22"/>
          <w:szCs w:val="22"/>
        </w:rPr>
      </w:pPr>
      <w:r>
        <w:rPr>
          <w:sz w:val="22"/>
          <w:szCs w:val="22"/>
        </w:rPr>
        <w:t>ANTE BLEUŠ, SMOKVICA, OIB: 60321615992, u iznosu od 1.523,78 kuna,</w:t>
      </w:r>
    </w:p>
    <w:p w:rsidRDefault="0019631A" w:rsidP="0019631A" w:rsidR="0019631A">
      <w:pPr>
        <w:pStyle w:val="Odlomakpopisa"/>
        <w:numPr>
          <w:ilvl w:val="0"/>
          <w:numId w:val="11"/>
        </w:numPr>
        <w:jc w:val="both"/>
        <w:rPr>
          <w:sz w:val="22"/>
          <w:szCs w:val="22"/>
        </w:rPr>
      </w:pPr>
      <w:r>
        <w:rPr>
          <w:sz w:val="22"/>
          <w:szCs w:val="22"/>
        </w:rPr>
        <w:t>MLADEN BANIČEVIĆ, SMOKVICA, OIB: 92174233157, u iznosu od 413,20 kuna,</w:t>
      </w:r>
    </w:p>
    <w:p w:rsidRDefault="0019631A" w:rsidP="0019631A" w:rsidR="0019631A">
      <w:pPr>
        <w:pStyle w:val="Odlomakpopisa"/>
        <w:numPr>
          <w:ilvl w:val="0"/>
          <w:numId w:val="11"/>
        </w:numPr>
        <w:jc w:val="both"/>
        <w:rPr>
          <w:sz w:val="22"/>
          <w:szCs w:val="22"/>
        </w:rPr>
      </w:pPr>
      <w:r>
        <w:rPr>
          <w:sz w:val="22"/>
          <w:szCs w:val="22"/>
        </w:rPr>
        <w:t>TONKO PECOTIĆ, pok.Vida, OIB: 56346962956, u iznosu od 4.612,62 kuna,</w:t>
      </w:r>
    </w:p>
    <w:p w:rsidRDefault="0019631A" w:rsidP="0019631A" w:rsidR="0019631A">
      <w:pPr>
        <w:pStyle w:val="Odlomakpopisa"/>
        <w:numPr>
          <w:ilvl w:val="0"/>
          <w:numId w:val="11"/>
        </w:numPr>
        <w:jc w:val="both"/>
        <w:rPr>
          <w:sz w:val="22"/>
          <w:szCs w:val="22"/>
        </w:rPr>
      </w:pPr>
      <w:r>
        <w:rPr>
          <w:sz w:val="22"/>
          <w:szCs w:val="22"/>
        </w:rPr>
        <w:t>BORISLAV BANIČEVIĆ, SMOKVICA, OIB: 30708286914, u iznosu od 62,74 kune,</w:t>
      </w:r>
    </w:p>
    <w:p w:rsidRDefault="0019631A" w:rsidP="0019631A" w:rsidR="0019631A">
      <w:pPr>
        <w:pStyle w:val="Odlomakpopisa"/>
        <w:numPr>
          <w:ilvl w:val="0"/>
          <w:numId w:val="11"/>
        </w:numPr>
        <w:jc w:val="both"/>
        <w:rPr>
          <w:sz w:val="22"/>
          <w:szCs w:val="22"/>
        </w:rPr>
      </w:pPr>
      <w:r>
        <w:rPr>
          <w:sz w:val="22"/>
          <w:szCs w:val="22"/>
        </w:rPr>
        <w:t>ŽELJKO  KORUNIĆ, OIB: 74827333379, u iznosu od 293,10 kuna,</w:t>
      </w:r>
    </w:p>
    <w:p w:rsidRDefault="0019631A" w:rsidP="0019631A" w:rsidR="0019631A">
      <w:pPr>
        <w:pStyle w:val="Odlomakpopisa"/>
        <w:numPr>
          <w:ilvl w:val="0"/>
          <w:numId w:val="11"/>
        </w:numPr>
        <w:jc w:val="both"/>
        <w:rPr>
          <w:sz w:val="22"/>
          <w:szCs w:val="22"/>
        </w:rPr>
      </w:pPr>
      <w:r>
        <w:rPr>
          <w:sz w:val="22"/>
          <w:szCs w:val="22"/>
        </w:rPr>
        <w:t>JURE PECOTIĆ, SMOKVICA, OIB: 31678896761, u iznosu od 1.423,02 kune,</w:t>
      </w:r>
    </w:p>
    <w:p w:rsidRDefault="0019631A" w:rsidP="0019631A" w:rsidR="0019631A">
      <w:pPr>
        <w:pStyle w:val="Odlomakpopisa"/>
        <w:numPr>
          <w:ilvl w:val="0"/>
          <w:numId w:val="11"/>
        </w:numPr>
        <w:jc w:val="both"/>
        <w:rPr>
          <w:sz w:val="22"/>
          <w:szCs w:val="22"/>
        </w:rPr>
      </w:pPr>
      <w:r>
        <w:rPr>
          <w:sz w:val="22"/>
          <w:szCs w:val="22"/>
        </w:rPr>
        <w:t>IVAN HUDULIN,SMOKVICA,OIB: 35845054530, u iznosu od  1.060,10 kuna,</w:t>
      </w:r>
    </w:p>
    <w:p w:rsidRDefault="0019631A" w:rsidP="0019631A" w:rsidR="0019631A">
      <w:pPr>
        <w:pStyle w:val="Odlomakpopisa"/>
        <w:numPr>
          <w:ilvl w:val="0"/>
          <w:numId w:val="11"/>
        </w:numPr>
        <w:jc w:val="both"/>
        <w:rPr>
          <w:sz w:val="22"/>
          <w:szCs w:val="22"/>
        </w:rPr>
      </w:pPr>
      <w:r>
        <w:rPr>
          <w:sz w:val="22"/>
          <w:szCs w:val="22"/>
        </w:rPr>
        <w:t xml:space="preserve">GOJKO TOMAŠIĆ, BRNA, OIB: 61715266930, u iznosu od 658,49 kuna, </w:t>
      </w:r>
    </w:p>
    <w:p w:rsidRDefault="0019631A" w:rsidP="0019631A" w:rsidR="0019631A">
      <w:pPr>
        <w:pStyle w:val="Odlomakpopisa"/>
        <w:numPr>
          <w:ilvl w:val="0"/>
          <w:numId w:val="11"/>
        </w:numPr>
        <w:jc w:val="both"/>
        <w:rPr>
          <w:sz w:val="22"/>
          <w:szCs w:val="22"/>
        </w:rPr>
      </w:pPr>
      <w:r>
        <w:rPr>
          <w:sz w:val="22"/>
          <w:szCs w:val="22"/>
        </w:rPr>
        <w:t>DANKO SALEČIĆ, OIB: 10004679981,u iznosu od 159,04 kune,</w:t>
      </w:r>
    </w:p>
    <w:p w:rsidRDefault="0019631A" w:rsidP="0019631A" w:rsidR="0019631A">
      <w:pPr>
        <w:pStyle w:val="Odlomakpopisa"/>
        <w:numPr>
          <w:ilvl w:val="0"/>
          <w:numId w:val="11"/>
        </w:numPr>
        <w:jc w:val="both"/>
        <w:rPr>
          <w:sz w:val="22"/>
          <w:szCs w:val="22"/>
        </w:rPr>
      </w:pPr>
      <w:r>
        <w:rPr>
          <w:sz w:val="22"/>
          <w:szCs w:val="22"/>
        </w:rPr>
        <w:t>DUŠAN DIDOVIĆ, SMOKVICA,OIB: 56960465013, u iznosu od 91,70 kuna,</w:t>
      </w:r>
    </w:p>
    <w:p w:rsidRDefault="0093405E" w:rsidP="0019631A" w:rsidR="0019631A">
      <w:pPr>
        <w:pStyle w:val="Odlomakpopisa"/>
        <w:numPr>
          <w:ilvl w:val="0"/>
          <w:numId w:val="11"/>
        </w:numPr>
        <w:jc w:val="both"/>
        <w:rPr>
          <w:sz w:val="22"/>
          <w:szCs w:val="22"/>
        </w:rPr>
      </w:pPr>
      <w:r>
        <w:rPr>
          <w:sz w:val="22"/>
          <w:szCs w:val="22"/>
        </w:rPr>
        <w:t>PERICA BANIČEVIĆ, SMOKVICA,OIB: 81549857729, u iznosu od 25,64 kuna,</w:t>
      </w:r>
    </w:p>
    <w:p w:rsidRDefault="0093405E" w:rsidP="0019631A" w:rsidR="0093405E">
      <w:pPr>
        <w:pStyle w:val="Odlomakpopisa"/>
        <w:numPr>
          <w:ilvl w:val="0"/>
          <w:numId w:val="11"/>
        </w:numPr>
        <w:jc w:val="both"/>
        <w:rPr>
          <w:sz w:val="22"/>
          <w:szCs w:val="22"/>
        </w:rPr>
      </w:pPr>
      <w:r>
        <w:rPr>
          <w:sz w:val="22"/>
          <w:szCs w:val="22"/>
        </w:rPr>
        <w:t>DUŠAN PECOTIĆ BARAN,SMOKVICA,OIB: 82012465445, u iznosu od 509,19 kuna,</w:t>
      </w:r>
    </w:p>
    <w:p w:rsidRDefault="0093405E" w:rsidP="0019631A" w:rsidR="0093405E">
      <w:pPr>
        <w:pStyle w:val="Odlomakpopisa"/>
        <w:numPr>
          <w:ilvl w:val="0"/>
          <w:numId w:val="11"/>
        </w:numPr>
        <w:jc w:val="both"/>
        <w:rPr>
          <w:sz w:val="22"/>
          <w:szCs w:val="22"/>
        </w:rPr>
      </w:pPr>
      <w:r>
        <w:rPr>
          <w:sz w:val="22"/>
          <w:szCs w:val="22"/>
        </w:rPr>
        <w:t>DALIBOR PECOTIĆ, SMOKVICA, OIB: 54785210099, u iznosu od 380,54 kune,</w:t>
      </w:r>
    </w:p>
    <w:p w:rsidRDefault="0093405E" w:rsidP="0019631A" w:rsidR="0093405E">
      <w:pPr>
        <w:pStyle w:val="Odlomakpopisa"/>
        <w:numPr>
          <w:ilvl w:val="0"/>
          <w:numId w:val="11"/>
        </w:numPr>
        <w:jc w:val="both"/>
        <w:rPr>
          <w:sz w:val="22"/>
          <w:szCs w:val="22"/>
        </w:rPr>
      </w:pPr>
      <w:r>
        <w:rPr>
          <w:sz w:val="22"/>
          <w:szCs w:val="22"/>
        </w:rPr>
        <w:t>TIHOMIR PECOTIĆ, BRNA,OIB: 62311967075, u iznosu od 3.432,54 kune,</w:t>
      </w:r>
    </w:p>
    <w:p w:rsidRDefault="0093405E" w:rsidP="0019631A" w:rsidR="0093405E">
      <w:pPr>
        <w:pStyle w:val="Odlomakpopisa"/>
        <w:numPr>
          <w:ilvl w:val="0"/>
          <w:numId w:val="11"/>
        </w:numPr>
        <w:jc w:val="both"/>
        <w:rPr>
          <w:sz w:val="22"/>
          <w:szCs w:val="22"/>
        </w:rPr>
      </w:pPr>
      <w:r>
        <w:rPr>
          <w:sz w:val="22"/>
          <w:szCs w:val="22"/>
        </w:rPr>
        <w:t>IVAN KORUNIĆ DUNDO, SMOKVICA, OIB: 26096900086, u iznosu od 139,32 kune,</w:t>
      </w:r>
    </w:p>
    <w:p w:rsidRDefault="0093405E" w:rsidP="0019631A" w:rsidR="0093405E">
      <w:pPr>
        <w:pStyle w:val="Odlomakpopisa"/>
        <w:numPr>
          <w:ilvl w:val="0"/>
          <w:numId w:val="11"/>
        </w:numPr>
        <w:jc w:val="both"/>
        <w:rPr>
          <w:sz w:val="22"/>
          <w:szCs w:val="22"/>
        </w:rPr>
      </w:pPr>
      <w:r>
        <w:rPr>
          <w:sz w:val="22"/>
          <w:szCs w:val="22"/>
        </w:rPr>
        <w:t>IVAN PECOTIĆ KUZMIĆ, SMOKVICA, OIB: 83866121523, u iznosu od 2.220,02 kuna,</w:t>
      </w:r>
    </w:p>
    <w:p w:rsidRDefault="0093405E" w:rsidP="0019631A" w:rsidR="0093405E">
      <w:pPr>
        <w:pStyle w:val="Odlomakpopisa"/>
        <w:numPr>
          <w:ilvl w:val="0"/>
          <w:numId w:val="11"/>
        </w:numPr>
        <w:jc w:val="both"/>
        <w:rPr>
          <w:sz w:val="22"/>
          <w:szCs w:val="22"/>
        </w:rPr>
      </w:pPr>
      <w:r>
        <w:rPr>
          <w:sz w:val="22"/>
          <w:szCs w:val="22"/>
        </w:rPr>
        <w:t>SRĐAN PECOTIĆ, GRGURA, OIB: 76637031832, u iznosu od 533,48 kuna,</w:t>
      </w:r>
    </w:p>
    <w:p w:rsidRDefault="0093405E" w:rsidP="0019631A" w:rsidR="0093405E">
      <w:pPr>
        <w:pStyle w:val="Odlomakpopisa"/>
        <w:numPr>
          <w:ilvl w:val="0"/>
          <w:numId w:val="11"/>
        </w:numPr>
        <w:jc w:val="both"/>
        <w:rPr>
          <w:sz w:val="22"/>
          <w:szCs w:val="22"/>
        </w:rPr>
      </w:pPr>
      <w:r>
        <w:rPr>
          <w:sz w:val="22"/>
          <w:szCs w:val="22"/>
        </w:rPr>
        <w:t>KUZMA BANIČEVIĆ GROŠIĆ, SMOKVICA, OIB: 83584328149, u iznosu od 1.612,05 kuna,</w:t>
      </w:r>
    </w:p>
    <w:p w:rsidRDefault="0093405E" w:rsidP="0019631A" w:rsidR="0093405E">
      <w:pPr>
        <w:pStyle w:val="Odlomakpopisa"/>
        <w:numPr>
          <w:ilvl w:val="0"/>
          <w:numId w:val="11"/>
        </w:numPr>
        <w:jc w:val="both"/>
        <w:rPr>
          <w:sz w:val="22"/>
          <w:szCs w:val="22"/>
        </w:rPr>
      </w:pPr>
      <w:r>
        <w:rPr>
          <w:sz w:val="22"/>
          <w:szCs w:val="22"/>
        </w:rPr>
        <w:t>JAKOV BANIČEVIĆ OREBIČIĆ, SMOKVICA,OIB: 56613033040, u iznosu od 1.966,84 kune,</w:t>
      </w:r>
    </w:p>
    <w:p w:rsidRDefault="0093405E" w:rsidP="0019631A" w:rsidR="0093405E">
      <w:pPr>
        <w:pStyle w:val="Odlomakpopisa"/>
        <w:numPr>
          <w:ilvl w:val="0"/>
          <w:numId w:val="11"/>
        </w:numPr>
        <w:jc w:val="both"/>
        <w:rPr>
          <w:sz w:val="22"/>
          <w:szCs w:val="22"/>
        </w:rPr>
      </w:pPr>
      <w:r>
        <w:rPr>
          <w:sz w:val="22"/>
          <w:szCs w:val="22"/>
        </w:rPr>
        <w:t>ŽELJKO PECOTIĆ, pok.Petra Smokvica, OIB: 93469562632, u iznosu od 305,45 kuna,</w:t>
      </w:r>
    </w:p>
    <w:p w:rsidRDefault="0093405E" w:rsidP="0019631A" w:rsidR="0093405E">
      <w:pPr>
        <w:pStyle w:val="Odlomakpopisa"/>
        <w:numPr>
          <w:ilvl w:val="0"/>
          <w:numId w:val="11"/>
        </w:numPr>
        <w:jc w:val="both"/>
        <w:rPr>
          <w:sz w:val="22"/>
          <w:szCs w:val="22"/>
        </w:rPr>
      </w:pPr>
      <w:r>
        <w:rPr>
          <w:sz w:val="22"/>
          <w:szCs w:val="22"/>
        </w:rPr>
        <w:t>ANTUN BANIČEVIĆ, pok. Antuna Smokvica, OIB: 08583630920, u iznosu od 514,16 kuna,</w:t>
      </w:r>
    </w:p>
    <w:p w:rsidRDefault="00111337" w:rsidP="0019631A" w:rsidR="0093405E">
      <w:pPr>
        <w:pStyle w:val="Odlomakpopisa"/>
        <w:numPr>
          <w:ilvl w:val="0"/>
          <w:numId w:val="11"/>
        </w:numPr>
        <w:jc w:val="both"/>
        <w:rPr>
          <w:sz w:val="22"/>
          <w:szCs w:val="22"/>
        </w:rPr>
      </w:pPr>
      <w:r>
        <w:rPr>
          <w:sz w:val="22"/>
          <w:szCs w:val="22"/>
        </w:rPr>
        <w:t>IVAN SALEČIĆ, pok. Ivana Smokvica, OIB: 77490461721, u iznosu od 1.558,71 kuna,</w:t>
      </w:r>
    </w:p>
    <w:p w:rsidRDefault="00111337" w:rsidP="0019631A" w:rsidR="00111337">
      <w:pPr>
        <w:pStyle w:val="Odlomakpopisa"/>
        <w:numPr>
          <w:ilvl w:val="0"/>
          <w:numId w:val="11"/>
        </w:numPr>
        <w:jc w:val="both"/>
        <w:rPr>
          <w:sz w:val="22"/>
          <w:szCs w:val="22"/>
        </w:rPr>
      </w:pPr>
      <w:r>
        <w:rPr>
          <w:sz w:val="22"/>
          <w:szCs w:val="22"/>
        </w:rPr>
        <w:t>JOSIP PECOTIĆ, SMOKVICA, OIB: 81926927816, u iznosu od 220,64 kune</w:t>
      </w:r>
    </w:p>
    <w:p w:rsidRDefault="00111337" w:rsidP="0019631A" w:rsidR="00111337">
      <w:pPr>
        <w:pStyle w:val="Odlomakpopisa"/>
        <w:numPr>
          <w:ilvl w:val="0"/>
          <w:numId w:val="11"/>
        </w:numPr>
        <w:jc w:val="both"/>
        <w:rPr>
          <w:sz w:val="22"/>
          <w:szCs w:val="22"/>
        </w:rPr>
      </w:pPr>
      <w:r>
        <w:rPr>
          <w:sz w:val="22"/>
          <w:szCs w:val="22"/>
        </w:rPr>
        <w:t>KUZMA TOMAŠIĆ pok.Janka Smokvica, OIB: 47848562076,u iznosu od 204,58 kunem,</w:t>
      </w:r>
    </w:p>
    <w:p w:rsidRDefault="00111337" w:rsidP="0019631A" w:rsidR="00111337">
      <w:pPr>
        <w:pStyle w:val="Odlomakpopisa"/>
        <w:numPr>
          <w:ilvl w:val="0"/>
          <w:numId w:val="11"/>
        </w:numPr>
        <w:jc w:val="both"/>
        <w:rPr>
          <w:sz w:val="22"/>
          <w:szCs w:val="22"/>
        </w:rPr>
      </w:pPr>
      <w:r>
        <w:rPr>
          <w:sz w:val="22"/>
          <w:szCs w:val="22"/>
        </w:rPr>
        <w:t>IVAN TOMAŠIĆ DEŽEVIĆ, BRNA, OIB: 45025415169, u iznosu od 116,71 kune,</w:t>
      </w:r>
    </w:p>
    <w:p w:rsidRDefault="00111337" w:rsidP="0019631A" w:rsidR="00111337">
      <w:pPr>
        <w:pStyle w:val="Odlomakpopisa"/>
        <w:numPr>
          <w:ilvl w:val="0"/>
          <w:numId w:val="11"/>
        </w:numPr>
        <w:jc w:val="both"/>
        <w:rPr>
          <w:sz w:val="22"/>
          <w:szCs w:val="22"/>
        </w:rPr>
      </w:pPr>
      <w:r>
        <w:rPr>
          <w:sz w:val="22"/>
          <w:szCs w:val="22"/>
        </w:rPr>
        <w:t>DUŠAN TOMAŠEVIĆ DEŽEVIĆ, BRNA, OIB: 18283165460, u iznosu od 63,53 kune,</w:t>
      </w:r>
    </w:p>
    <w:p w:rsidRDefault="00111337" w:rsidP="0019631A" w:rsidR="00111337">
      <w:pPr>
        <w:pStyle w:val="Odlomakpopisa"/>
        <w:numPr>
          <w:ilvl w:val="0"/>
          <w:numId w:val="11"/>
        </w:numPr>
        <w:jc w:val="both"/>
        <w:rPr>
          <w:sz w:val="22"/>
          <w:szCs w:val="22"/>
        </w:rPr>
      </w:pPr>
      <w:r>
        <w:rPr>
          <w:sz w:val="22"/>
          <w:szCs w:val="22"/>
        </w:rPr>
        <w:t>IVAN RADOVANOVIĆ/ANĐA, SMOKVICA, OIB: 961879017458, u iznosu od 400,51 kune,</w:t>
      </w:r>
    </w:p>
    <w:p w:rsidRDefault="00111337" w:rsidP="0019631A" w:rsidR="00111337">
      <w:pPr>
        <w:pStyle w:val="Odlomakpopisa"/>
        <w:numPr>
          <w:ilvl w:val="0"/>
          <w:numId w:val="11"/>
        </w:numPr>
        <w:jc w:val="both"/>
        <w:rPr>
          <w:sz w:val="22"/>
          <w:szCs w:val="22"/>
        </w:rPr>
      </w:pPr>
      <w:r>
        <w:rPr>
          <w:sz w:val="22"/>
          <w:szCs w:val="22"/>
        </w:rPr>
        <w:t>BLEUS-KORKIRA d.0.o. SMOKVICA, OIB: 44122770964, u iznosu</w:t>
      </w:r>
      <w:r w:rsidR="00E74422">
        <w:rPr>
          <w:sz w:val="22"/>
          <w:szCs w:val="22"/>
        </w:rPr>
        <w:t xml:space="preserve"> od 274,35 kune,</w:t>
      </w:r>
    </w:p>
    <w:p w:rsidRDefault="00663A06" w:rsidP="0019631A" w:rsidR="00E74422">
      <w:pPr>
        <w:pStyle w:val="Odlomakpopisa"/>
        <w:numPr>
          <w:ilvl w:val="0"/>
          <w:numId w:val="11"/>
        </w:numPr>
        <w:jc w:val="both"/>
        <w:rPr>
          <w:sz w:val="22"/>
          <w:szCs w:val="22"/>
        </w:rPr>
      </w:pPr>
      <w:r>
        <w:rPr>
          <w:sz w:val="22"/>
          <w:szCs w:val="22"/>
        </w:rPr>
        <w:t>ŽELJKO BLEUŠ, SMOKVICA, OIB: 59915399212, u iznosu od 1.155,15 kuna,</w:t>
      </w:r>
    </w:p>
    <w:p w:rsidRDefault="00663A06" w:rsidP="0019631A" w:rsidR="00663A06">
      <w:pPr>
        <w:pStyle w:val="Odlomakpopisa"/>
        <w:numPr>
          <w:ilvl w:val="0"/>
          <w:numId w:val="11"/>
        </w:numPr>
        <w:jc w:val="both"/>
        <w:rPr>
          <w:sz w:val="22"/>
          <w:szCs w:val="22"/>
        </w:rPr>
      </w:pPr>
      <w:r>
        <w:rPr>
          <w:sz w:val="22"/>
          <w:szCs w:val="22"/>
        </w:rPr>
        <w:t>IVAN TOMAŠIĆ JADIN,SMOKVICA, OIB: 59631657813, u iznosu od 2.354,12 kune,</w:t>
      </w:r>
    </w:p>
    <w:p w:rsidRDefault="00663A06" w:rsidP="0019631A" w:rsidR="00663A06">
      <w:pPr>
        <w:pStyle w:val="Odlomakpopisa"/>
        <w:numPr>
          <w:ilvl w:val="0"/>
          <w:numId w:val="11"/>
        </w:numPr>
        <w:jc w:val="both"/>
        <w:rPr>
          <w:sz w:val="22"/>
          <w:szCs w:val="22"/>
        </w:rPr>
      </w:pPr>
      <w:r>
        <w:rPr>
          <w:sz w:val="22"/>
          <w:szCs w:val="22"/>
        </w:rPr>
        <w:t>ALEN TOMAŠIĆ JADIN, KORČULA,OIB: 82163957266, u iznosu od 567,99 kune,</w:t>
      </w:r>
    </w:p>
    <w:p w:rsidRDefault="00663A06" w:rsidP="0019631A" w:rsidR="00663A06">
      <w:pPr>
        <w:pStyle w:val="Odlomakpopisa"/>
        <w:numPr>
          <w:ilvl w:val="0"/>
          <w:numId w:val="11"/>
        </w:numPr>
        <w:jc w:val="both"/>
        <w:rPr>
          <w:sz w:val="22"/>
          <w:szCs w:val="22"/>
        </w:rPr>
      </w:pPr>
      <w:r>
        <w:rPr>
          <w:sz w:val="22"/>
          <w:szCs w:val="22"/>
        </w:rPr>
        <w:t>KUZMA BANIČEVIĆ, pok.Fabijana,SMOKVICA,OIB: 15134842913, u iznosu od 1.073,87 kune,</w:t>
      </w:r>
    </w:p>
    <w:p w:rsidRDefault="00663A06" w:rsidP="0019631A" w:rsidR="00663A06">
      <w:pPr>
        <w:pStyle w:val="Odlomakpopisa"/>
        <w:numPr>
          <w:ilvl w:val="0"/>
          <w:numId w:val="11"/>
        </w:numPr>
        <w:jc w:val="both"/>
        <w:rPr>
          <w:sz w:val="22"/>
          <w:szCs w:val="22"/>
        </w:rPr>
      </w:pPr>
      <w:r>
        <w:rPr>
          <w:sz w:val="22"/>
          <w:szCs w:val="22"/>
        </w:rPr>
        <w:t>ANITO PECOTIĆ BARAN,SMOKVICA, OIB: 16212484063, u iznosu od 413,00 kune,</w:t>
      </w:r>
    </w:p>
    <w:p w:rsidRDefault="00663A06" w:rsidP="0019631A" w:rsidR="00663A06">
      <w:pPr>
        <w:pStyle w:val="Odlomakpopisa"/>
        <w:numPr>
          <w:ilvl w:val="0"/>
          <w:numId w:val="11"/>
        </w:numPr>
        <w:jc w:val="both"/>
        <w:rPr>
          <w:sz w:val="22"/>
          <w:szCs w:val="22"/>
        </w:rPr>
      </w:pPr>
      <w:r>
        <w:rPr>
          <w:sz w:val="22"/>
          <w:szCs w:val="22"/>
        </w:rPr>
        <w:lastRenderedPageBreak/>
        <w:t>LUKA BANIČEVIĆ, pok.Frana Brna, OIB: 98663577887, u iznosu od  1.020,33 kune,</w:t>
      </w:r>
    </w:p>
    <w:p w:rsidRDefault="00663A06" w:rsidP="0019631A" w:rsidR="00663A06">
      <w:pPr>
        <w:pStyle w:val="Odlomakpopisa"/>
        <w:numPr>
          <w:ilvl w:val="0"/>
          <w:numId w:val="11"/>
        </w:numPr>
        <w:jc w:val="both"/>
        <w:rPr>
          <w:sz w:val="22"/>
          <w:szCs w:val="22"/>
        </w:rPr>
      </w:pPr>
      <w:r>
        <w:rPr>
          <w:sz w:val="22"/>
          <w:szCs w:val="22"/>
        </w:rPr>
        <w:t>IVAN MARELIĆ IVAN, SMOKVICA, OIB: 21089244760, u iznosu od 3.818,37 kuna,</w:t>
      </w:r>
    </w:p>
    <w:p w:rsidRDefault="00663A06" w:rsidP="0019631A" w:rsidR="00663A06">
      <w:pPr>
        <w:pStyle w:val="Odlomakpopisa"/>
        <w:numPr>
          <w:ilvl w:val="0"/>
          <w:numId w:val="11"/>
        </w:numPr>
        <w:jc w:val="both"/>
        <w:rPr>
          <w:sz w:val="22"/>
          <w:szCs w:val="22"/>
        </w:rPr>
      </w:pPr>
      <w:r>
        <w:rPr>
          <w:sz w:val="22"/>
          <w:szCs w:val="22"/>
        </w:rPr>
        <w:t>MIRJANA BANIČEVIĆ, SMOKVICA, OIB: 91669241000,u iznosu od 363,84 kune,</w:t>
      </w:r>
    </w:p>
    <w:p w:rsidRDefault="005763BE" w:rsidP="0019631A" w:rsidR="00663A06">
      <w:pPr>
        <w:pStyle w:val="Odlomakpopisa"/>
        <w:numPr>
          <w:ilvl w:val="0"/>
          <w:numId w:val="11"/>
        </w:numPr>
        <w:jc w:val="both"/>
        <w:rPr>
          <w:sz w:val="22"/>
          <w:szCs w:val="22"/>
        </w:rPr>
      </w:pPr>
      <w:r>
        <w:rPr>
          <w:sz w:val="22"/>
          <w:szCs w:val="22"/>
        </w:rPr>
        <w:t>MIRJANA TOMAŠIĆ, ud. Stojana Smokvica, OIB: 93209720439, u iznosu od 230,79 kn</w:t>
      </w:r>
    </w:p>
    <w:p w:rsidRDefault="00DE2FDB" w:rsidP="0019631A" w:rsidR="005763BE">
      <w:pPr>
        <w:pStyle w:val="Odlomakpopisa"/>
        <w:numPr>
          <w:ilvl w:val="0"/>
          <w:numId w:val="11"/>
        </w:numPr>
        <w:jc w:val="both"/>
        <w:rPr>
          <w:sz w:val="22"/>
          <w:szCs w:val="22"/>
        </w:rPr>
      </w:pPr>
      <w:r>
        <w:rPr>
          <w:sz w:val="22"/>
          <w:szCs w:val="22"/>
        </w:rPr>
        <w:t>DOMINANT d.o.o. Metković, OIB: 62799980235, u iznosu od 12.593,93 kune,</w:t>
      </w:r>
    </w:p>
    <w:p w:rsidRDefault="007000A9" w:rsidP="0019631A" w:rsidR="00DE2FDB">
      <w:pPr>
        <w:pStyle w:val="Odlomakpopisa"/>
        <w:numPr>
          <w:ilvl w:val="0"/>
          <w:numId w:val="11"/>
        </w:numPr>
        <w:jc w:val="both"/>
        <w:rPr>
          <w:sz w:val="22"/>
          <w:szCs w:val="22"/>
        </w:rPr>
      </w:pPr>
      <w:r>
        <w:rPr>
          <w:sz w:val="22"/>
          <w:szCs w:val="22"/>
        </w:rPr>
        <w:t>SREDNJA ŠKOLA PETRA ŠEGEDINA, KORČULA, OIB: 30204241777, u iznosu od 588.03 kune,</w:t>
      </w:r>
    </w:p>
    <w:p w:rsidRDefault="007000A9" w:rsidP="007000A9" w:rsidR="007000A9" w:rsidRPr="007000A9">
      <w:pPr>
        <w:pStyle w:val="Odlomakpopisa"/>
        <w:numPr>
          <w:ilvl w:val="0"/>
          <w:numId w:val="11"/>
        </w:numPr>
        <w:jc w:val="both"/>
        <w:rPr>
          <w:sz w:val="22"/>
          <w:szCs w:val="22"/>
        </w:rPr>
      </w:pPr>
      <w:r>
        <w:rPr>
          <w:sz w:val="22"/>
          <w:szCs w:val="22"/>
        </w:rPr>
        <w:t>HEP- OPERATOR DISTRIBUCIJSKOG SUSTAVA D.O.O. ZAGREB, ELEKTROJU DUBROVNIK, OIB: 46830600751, u iznosu od 199,11 kune,</w:t>
      </w:r>
    </w:p>
    <w:p w:rsidRDefault="00FC4126" w:rsidP="0019631A" w:rsidR="007000A9">
      <w:pPr>
        <w:pStyle w:val="Odlomakpopisa"/>
        <w:numPr>
          <w:ilvl w:val="0"/>
          <w:numId w:val="11"/>
        </w:numPr>
        <w:jc w:val="both"/>
        <w:rPr>
          <w:sz w:val="22"/>
          <w:szCs w:val="22"/>
        </w:rPr>
      </w:pPr>
      <w:r>
        <w:rPr>
          <w:sz w:val="22"/>
          <w:szCs w:val="22"/>
        </w:rPr>
        <w:t>TRANSEFER d.o.o., Rijeka, OIB: 77544568297, u iznosu od 657,68 kuna,</w:t>
      </w:r>
    </w:p>
    <w:p w:rsidRDefault="00FC4126" w:rsidP="00FC4126" w:rsidR="00FC4126">
      <w:pPr>
        <w:pStyle w:val="Odlomakpopisa"/>
        <w:numPr>
          <w:ilvl w:val="0"/>
          <w:numId w:val="11"/>
        </w:numPr>
        <w:jc w:val="both"/>
        <w:rPr>
          <w:sz w:val="22"/>
          <w:szCs w:val="22"/>
        </w:rPr>
      </w:pPr>
      <w:r>
        <w:rPr>
          <w:sz w:val="22"/>
          <w:szCs w:val="22"/>
        </w:rPr>
        <w:t>ODVJETNIK ĐORĐE ANĐELKOVIĆ, ZAGREB, OIB:83301421911, u iznosu od 10.746,83 kune,</w:t>
      </w:r>
    </w:p>
    <w:p w:rsidRDefault="00FC4126" w:rsidP="00FC4126" w:rsidR="00FC4126">
      <w:pPr>
        <w:pStyle w:val="Odlomakpopisa"/>
        <w:numPr>
          <w:ilvl w:val="0"/>
          <w:numId w:val="11"/>
        </w:numPr>
        <w:jc w:val="both"/>
        <w:rPr>
          <w:sz w:val="22"/>
          <w:szCs w:val="22"/>
        </w:rPr>
      </w:pPr>
      <w:r>
        <w:rPr>
          <w:sz w:val="22"/>
          <w:szCs w:val="22"/>
        </w:rPr>
        <w:t>VODOVOD d.o.o. Blato, OIB: 25167296962, u iznosu od 2.365,49 kuna,</w:t>
      </w:r>
    </w:p>
    <w:p w:rsidRDefault="00605380" w:rsidP="00FC4126" w:rsidR="00FC4126">
      <w:pPr>
        <w:pStyle w:val="Odlomakpopisa"/>
        <w:numPr>
          <w:ilvl w:val="0"/>
          <w:numId w:val="11"/>
        </w:numPr>
        <w:jc w:val="both"/>
        <w:rPr>
          <w:sz w:val="22"/>
          <w:szCs w:val="22"/>
        </w:rPr>
      </w:pPr>
      <w:r>
        <w:rPr>
          <w:sz w:val="22"/>
          <w:szCs w:val="22"/>
        </w:rPr>
        <w:t>KONTINENTAL PAKIRANJE d.o.o. Split, OIB: 87358951669, u iznosu od 2.142,52 kn,</w:t>
      </w:r>
    </w:p>
    <w:p w:rsidRDefault="00605380" w:rsidP="00FC4126" w:rsidR="00605380">
      <w:pPr>
        <w:pStyle w:val="Odlomakpopisa"/>
        <w:numPr>
          <w:ilvl w:val="0"/>
          <w:numId w:val="11"/>
        </w:numPr>
        <w:jc w:val="both"/>
        <w:rPr>
          <w:sz w:val="22"/>
          <w:szCs w:val="22"/>
        </w:rPr>
      </w:pPr>
      <w:r>
        <w:rPr>
          <w:sz w:val="22"/>
          <w:szCs w:val="22"/>
        </w:rPr>
        <w:t>BADEL 1862 d.d. Zagreb, OIB: 36749512860, u iznosu od 36.474,46 kuna,</w:t>
      </w:r>
    </w:p>
    <w:p w:rsidRDefault="00410FF6" w:rsidP="00FC4126" w:rsidR="00605380">
      <w:pPr>
        <w:pStyle w:val="Odlomakpopisa"/>
        <w:numPr>
          <w:ilvl w:val="0"/>
          <w:numId w:val="11"/>
        </w:numPr>
        <w:jc w:val="both"/>
        <w:rPr>
          <w:sz w:val="22"/>
          <w:szCs w:val="22"/>
        </w:rPr>
      </w:pPr>
      <w:r>
        <w:rPr>
          <w:sz w:val="22"/>
          <w:szCs w:val="22"/>
        </w:rPr>
        <w:t>DAMOR d.o.o. Kaštel Sućurac, OIB: 58057226580, u iznosu od 27.454,82 kune,</w:t>
      </w:r>
    </w:p>
    <w:p w:rsidRDefault="00410FF6" w:rsidP="00FC4126" w:rsidR="00410FF6">
      <w:pPr>
        <w:pStyle w:val="Odlomakpopisa"/>
        <w:numPr>
          <w:ilvl w:val="0"/>
          <w:numId w:val="11"/>
        </w:numPr>
        <w:jc w:val="both"/>
        <w:rPr>
          <w:sz w:val="22"/>
          <w:szCs w:val="22"/>
        </w:rPr>
      </w:pPr>
      <w:r>
        <w:rPr>
          <w:sz w:val="22"/>
          <w:szCs w:val="22"/>
        </w:rPr>
        <w:t>REPUBLIKA HRVATSKA,Ministarstvo financija, OIB: 1868313</w:t>
      </w:r>
      <w:r w:rsidR="008B7299">
        <w:rPr>
          <w:sz w:val="22"/>
          <w:szCs w:val="22"/>
        </w:rPr>
        <w:t>6487, u iznosu od 5.736,88 kuna,</w:t>
      </w:r>
    </w:p>
    <w:p w:rsidRDefault="00277E84" w:rsidP="00BA1539" w:rsidR="00277E84" w:rsidRPr="00A20900">
      <w:pPr>
        <w:jc w:val="both"/>
        <w:rPr>
          <w:b/>
          <w:sz w:val="16"/>
          <w:szCs w:val="16"/>
        </w:rPr>
      </w:pPr>
    </w:p>
    <w:p w:rsidRDefault="0045226F" w:rsidP="0045226F" w:rsidR="0045226F">
      <w:pPr>
        <w:ind w:hanging="705" w:left="705"/>
        <w:jc w:val="both"/>
        <w:rPr>
          <w:b/>
          <w:sz w:val="22"/>
          <w:szCs w:val="22"/>
        </w:rPr>
      </w:pPr>
      <w:r w:rsidRPr="00A20900">
        <w:rPr>
          <w:b/>
          <w:sz w:val="22"/>
          <w:szCs w:val="22"/>
        </w:rPr>
        <w:t>II.</w:t>
      </w:r>
      <w:r w:rsidRPr="00A20900">
        <w:rPr>
          <w:b/>
          <w:sz w:val="22"/>
          <w:szCs w:val="22"/>
        </w:rPr>
        <w:tab/>
      </w:r>
      <w:r w:rsidRPr="00A20900">
        <w:rPr>
          <w:sz w:val="22"/>
          <w:szCs w:val="22"/>
        </w:rPr>
        <w:t>Završnoj diobi se može pristupiti</w:t>
      </w:r>
      <w:r w:rsidRPr="0045226F">
        <w:rPr>
          <w:sz w:val="22"/>
          <w:szCs w:val="22"/>
        </w:rPr>
        <w:t xml:space="preserve"> nakon pravomoćnosti ovog rješenja.</w:t>
      </w:r>
    </w:p>
    <w:p w:rsidRDefault="0045226F" w:rsidP="0045226F" w:rsidR="0045226F" w:rsidRPr="0045226F">
      <w:pPr>
        <w:ind w:hanging="705" w:left="705"/>
        <w:jc w:val="both"/>
        <w:rPr>
          <w:b/>
          <w:sz w:val="22"/>
          <w:szCs w:val="22"/>
        </w:rPr>
      </w:pPr>
    </w:p>
    <w:p w:rsidRDefault="0045226F" w:rsidP="002314B2" w:rsidR="00F53C33" w:rsidRPr="00631E08">
      <w:pPr>
        <w:ind w:firstLine="4"/>
        <w:jc w:val="both"/>
        <w:rPr>
          <w:sz w:val="22"/>
          <w:szCs w:val="22"/>
        </w:rPr>
      </w:pPr>
      <w:r>
        <w:rPr>
          <w:b/>
          <w:sz w:val="22"/>
          <w:szCs w:val="22"/>
        </w:rPr>
        <w:t>III.</w:t>
      </w:r>
      <w:r w:rsidR="00B810F0" w:rsidRPr="00B810F0">
        <w:rPr>
          <w:b/>
          <w:sz w:val="22"/>
          <w:szCs w:val="22"/>
        </w:rPr>
        <w:tab/>
      </w:r>
      <w:r w:rsidR="00ED5A33" w:rsidRPr="009355B3">
        <w:rPr>
          <w:sz w:val="22"/>
          <w:szCs w:val="22"/>
        </w:rPr>
        <w:t xml:space="preserve">Određuje se završno ročište za </w:t>
      </w:r>
      <w:r w:rsidR="00B51366">
        <w:rPr>
          <w:sz w:val="22"/>
          <w:szCs w:val="22"/>
        </w:rPr>
        <w:t xml:space="preserve">dan </w:t>
      </w:r>
      <w:r w:rsidR="007C6A9D" w:rsidRPr="007C6A9D">
        <w:rPr>
          <w:b/>
          <w:sz w:val="22"/>
          <w:szCs w:val="22"/>
        </w:rPr>
        <w:t>16</w:t>
      </w:r>
      <w:r w:rsidR="00B51366" w:rsidRPr="00B51366">
        <w:rPr>
          <w:b/>
          <w:bCs/>
          <w:sz w:val="22"/>
          <w:szCs w:val="22"/>
        </w:rPr>
        <w:t>. s</w:t>
      </w:r>
      <w:r w:rsidR="007C6A9D">
        <w:rPr>
          <w:b/>
          <w:bCs/>
          <w:sz w:val="22"/>
          <w:szCs w:val="22"/>
        </w:rPr>
        <w:t>vibnja</w:t>
      </w:r>
      <w:r w:rsidR="00ED5A33" w:rsidRPr="00B51366">
        <w:rPr>
          <w:b/>
          <w:bCs/>
          <w:sz w:val="22"/>
          <w:szCs w:val="22"/>
        </w:rPr>
        <w:t xml:space="preserve"> 201</w:t>
      </w:r>
      <w:r w:rsidR="007C6A9D">
        <w:rPr>
          <w:b/>
          <w:bCs/>
          <w:sz w:val="22"/>
          <w:szCs w:val="22"/>
        </w:rPr>
        <w:t>9</w:t>
      </w:r>
      <w:r w:rsidR="00ED5A33" w:rsidRPr="00B51366">
        <w:rPr>
          <w:b/>
          <w:bCs/>
          <w:sz w:val="22"/>
          <w:szCs w:val="22"/>
        </w:rPr>
        <w:t xml:space="preserve">. godine u </w:t>
      </w:r>
      <w:r w:rsidR="007C6A9D">
        <w:rPr>
          <w:b/>
          <w:bCs/>
          <w:sz w:val="22"/>
          <w:szCs w:val="22"/>
        </w:rPr>
        <w:t>10,00</w:t>
      </w:r>
      <w:r w:rsidR="00ED5A33" w:rsidRPr="00B51366">
        <w:rPr>
          <w:b/>
          <w:bCs/>
          <w:sz w:val="22"/>
          <w:szCs w:val="22"/>
        </w:rPr>
        <w:t xml:space="preserve"> sati</w:t>
      </w:r>
      <w:r w:rsidR="00ED5A33" w:rsidRPr="0024723B">
        <w:rPr>
          <w:sz w:val="22"/>
          <w:szCs w:val="22"/>
        </w:rPr>
        <w:t xml:space="preserve"> </w:t>
      </w:r>
      <w:r w:rsidR="000C5DC6" w:rsidRPr="000C5DC6">
        <w:rPr>
          <w:sz w:val="22"/>
          <w:szCs w:val="22"/>
        </w:rPr>
        <w:t xml:space="preserve">u </w:t>
      </w:r>
      <w:r w:rsidR="00CF2B31" w:rsidRPr="00CF2B31">
        <w:rPr>
          <w:sz w:val="22"/>
          <w:szCs w:val="22"/>
        </w:rPr>
        <w:t xml:space="preserve">prostorijama Trgovačkog suda u </w:t>
      </w:r>
      <w:r w:rsidR="007C6A9D">
        <w:rPr>
          <w:sz w:val="22"/>
          <w:szCs w:val="22"/>
        </w:rPr>
        <w:t>Dubrovniku</w:t>
      </w:r>
      <w:r w:rsidR="00CF2B31" w:rsidRPr="00CF2B31">
        <w:rPr>
          <w:sz w:val="22"/>
          <w:szCs w:val="22"/>
        </w:rPr>
        <w:t xml:space="preserve">, na adresi </w:t>
      </w:r>
      <w:r w:rsidR="007C6A9D">
        <w:rPr>
          <w:sz w:val="22"/>
          <w:szCs w:val="22"/>
        </w:rPr>
        <w:t>Dr. Ante Starčevića 23</w:t>
      </w:r>
      <w:r w:rsidR="00CF2B31" w:rsidRPr="00CF2B31">
        <w:rPr>
          <w:sz w:val="22"/>
          <w:szCs w:val="22"/>
        </w:rPr>
        <w:t xml:space="preserve">, </w:t>
      </w:r>
      <w:r w:rsidR="007C6A9D">
        <w:rPr>
          <w:sz w:val="22"/>
          <w:szCs w:val="22"/>
        </w:rPr>
        <w:t>Dubrovnik, sudnica 2</w:t>
      </w:r>
      <w:r w:rsidR="00CF2B31" w:rsidRPr="00CF2B31">
        <w:rPr>
          <w:sz w:val="22"/>
          <w:szCs w:val="22"/>
        </w:rPr>
        <w:t xml:space="preserve"> (</w:t>
      </w:r>
      <w:r w:rsidR="007C6A9D">
        <w:rPr>
          <w:sz w:val="22"/>
          <w:szCs w:val="22"/>
        </w:rPr>
        <w:t>prvi kat</w:t>
      </w:r>
      <w:r w:rsidR="00CF2B31">
        <w:rPr>
          <w:sz w:val="22"/>
          <w:szCs w:val="22"/>
        </w:rPr>
        <w:t>)</w:t>
      </w:r>
      <w:r w:rsidR="00DF3CBB" w:rsidRPr="00CD0630">
        <w:rPr>
          <w:sz w:val="22"/>
          <w:szCs w:val="22"/>
        </w:rPr>
        <w:t>,</w:t>
      </w:r>
      <w:r w:rsidR="00DF3CBB">
        <w:rPr>
          <w:sz w:val="22"/>
          <w:szCs w:val="22"/>
        </w:rPr>
        <w:t xml:space="preserve"> </w:t>
      </w:r>
      <w:r w:rsidR="00ED5A33" w:rsidRPr="00940ED8">
        <w:rPr>
          <w:sz w:val="22"/>
          <w:szCs w:val="22"/>
        </w:rPr>
        <w:t>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w:t>
      </w:r>
      <w:r w:rsidR="002314B2">
        <w:rPr>
          <w:sz w:val="22"/>
          <w:szCs w:val="22"/>
        </w:rPr>
        <w:t>uke od značaja za stečajnu masu</w:t>
      </w:r>
      <w:r w:rsidR="00F53C33" w:rsidRPr="00631E08">
        <w:rPr>
          <w:sz w:val="22"/>
          <w:szCs w:val="22"/>
        </w:rPr>
        <w:t>.</w:t>
      </w:r>
    </w:p>
    <w:p w:rsidRDefault="009D69CC" w:rsidP="008B7299" w:rsidR="009D69CC">
      <w:pPr>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2314B2">
        <w:rPr>
          <w:sz w:val="22"/>
          <w:szCs w:val="22"/>
        </w:rPr>
        <w:t>28</w:t>
      </w:r>
      <w:r w:rsidR="001646F7">
        <w:rPr>
          <w:sz w:val="22"/>
          <w:szCs w:val="22"/>
        </w:rPr>
        <w:t xml:space="preserve">. </w:t>
      </w:r>
      <w:r w:rsidR="002314B2">
        <w:rPr>
          <w:sz w:val="22"/>
          <w:szCs w:val="22"/>
        </w:rPr>
        <w:t>ožujka</w:t>
      </w:r>
      <w:r w:rsidR="00653E9F">
        <w:rPr>
          <w:sz w:val="22"/>
          <w:szCs w:val="22"/>
        </w:rPr>
        <w:t xml:space="preserve"> </w:t>
      </w:r>
      <w:r w:rsidR="003964AE" w:rsidRPr="00D7579B">
        <w:rPr>
          <w:sz w:val="22"/>
          <w:szCs w:val="22"/>
        </w:rPr>
        <w:t>201</w:t>
      </w:r>
      <w:r w:rsidR="002314B2">
        <w:rPr>
          <w:sz w:val="22"/>
          <w:szCs w:val="22"/>
        </w:rPr>
        <w:t>9</w:t>
      </w:r>
      <w:r w:rsidR="003964AE" w:rsidRPr="00D7579B">
        <w:rPr>
          <w:sz w:val="22"/>
          <w:szCs w:val="22"/>
        </w:rPr>
        <w:t>. godine</w:t>
      </w:r>
      <w:r w:rsidR="00391F71">
        <w:rPr>
          <w:sz w:val="22"/>
          <w:szCs w:val="22"/>
        </w:rPr>
        <w:t xml:space="preserve"> </w:t>
      </w:r>
      <w:r w:rsidR="00CF7D4A">
        <w:rPr>
          <w:sz w:val="22"/>
          <w:szCs w:val="22"/>
        </w:rPr>
        <w:t xml:space="preserve">(list spisa </w:t>
      </w:r>
      <w:r w:rsidR="00667DBF">
        <w:rPr>
          <w:sz w:val="22"/>
          <w:szCs w:val="22"/>
        </w:rPr>
        <w:t>1381</w:t>
      </w:r>
      <w:r w:rsidR="00CF7D4A">
        <w:rPr>
          <w:sz w:val="22"/>
          <w:szCs w:val="22"/>
        </w:rPr>
        <w:t>-</w:t>
      </w:r>
      <w:r w:rsidR="00FC6090">
        <w:rPr>
          <w:sz w:val="22"/>
          <w:szCs w:val="22"/>
        </w:rPr>
        <w:t>13</w:t>
      </w:r>
      <w:r w:rsidR="00667DBF">
        <w:rPr>
          <w:sz w:val="22"/>
          <w:szCs w:val="22"/>
        </w:rPr>
        <w:t>88</w:t>
      </w:r>
      <w:r w:rsidR="00FC6090">
        <w:rPr>
          <w:sz w:val="22"/>
          <w:szCs w:val="22"/>
        </w:rPr>
        <w:t xml:space="preserve">) </w:t>
      </w:r>
      <w:r w:rsidR="003D2EED">
        <w:rPr>
          <w:sz w:val="22"/>
          <w:szCs w:val="22"/>
        </w:rPr>
        <w:t>predložio</w:t>
      </w:r>
      <w:r w:rsidR="006855F1">
        <w:rPr>
          <w:sz w:val="22"/>
          <w:szCs w:val="22"/>
        </w:rPr>
        <w:t xml:space="preserve"> </w:t>
      </w:r>
      <w:r w:rsidR="00FC6090">
        <w:rPr>
          <w:sz w:val="22"/>
          <w:szCs w:val="22"/>
        </w:rPr>
        <w:t>završno ročište i završni diobni popis</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2E56F8" w:rsidRPr="002E56F8">
        <w:rPr>
          <w:sz w:val="22"/>
          <w:szCs w:val="22"/>
        </w:rPr>
        <w:t xml:space="preserve">čl. </w:t>
      </w:r>
      <w:r w:rsidR="005302E6">
        <w:rPr>
          <w:sz w:val="22"/>
          <w:szCs w:val="22"/>
        </w:rPr>
        <w:t>28</w:t>
      </w:r>
      <w:r w:rsidR="005438D3">
        <w:rPr>
          <w:sz w:val="22"/>
          <w:szCs w:val="22"/>
        </w:rPr>
        <w:t>9</w:t>
      </w:r>
      <w:r w:rsidR="002E56F8" w:rsidRPr="002E56F8">
        <w:rPr>
          <w:sz w:val="22"/>
          <w:szCs w:val="22"/>
        </w:rPr>
        <w:t xml:space="preserve">. </w:t>
      </w:r>
      <w:r w:rsidR="005302E6" w:rsidRPr="005302E6">
        <w:rPr>
          <w:sz w:val="22"/>
          <w:szCs w:val="22"/>
        </w:rPr>
        <w:t>Stečajnog zakona (NN 71/15, 104/17, dalje u tekst</w:t>
      </w:r>
      <w:r w:rsidR="005302E6">
        <w:rPr>
          <w:sz w:val="22"/>
          <w:szCs w:val="22"/>
        </w:rPr>
        <w:t>u SZ</w:t>
      </w:r>
      <w:r w:rsidR="002E56F8" w:rsidRPr="002E56F8">
        <w:rPr>
          <w:sz w:val="22"/>
          <w:szCs w:val="22"/>
        </w:rPr>
        <w:t>)</w:t>
      </w:r>
      <w:r w:rsidR="00D06F1D">
        <w:rPr>
          <w:sz w:val="22"/>
          <w:szCs w:val="22"/>
        </w:rPr>
        <w:t xml:space="preserve"> u svezi s čl. 283. SZ</w:t>
      </w:r>
      <w:r w:rsidR="002E56F8" w:rsidRPr="002E56F8">
        <w:rPr>
          <w:sz w:val="22"/>
          <w:szCs w:val="22"/>
        </w:rPr>
        <w:t xml:space="preserve">, </w:t>
      </w:r>
      <w:r>
        <w:rPr>
          <w:sz w:val="22"/>
          <w:szCs w:val="22"/>
        </w:rPr>
        <w:t>prigodom davanja suglasnosti za završnu diobu stečajni sudac određuje završno 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r w:rsidR="00314374">
        <w:rPr>
          <w:sz w:val="22"/>
          <w:szCs w:val="22"/>
        </w:rPr>
        <w:t xml:space="preserve"> </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667DBF">
        <w:rPr>
          <w:b/>
          <w:sz w:val="22"/>
          <w:szCs w:val="22"/>
        </w:rPr>
        <w:t>4. travnja</w:t>
      </w:r>
      <w:r w:rsidR="00190E49" w:rsidRPr="00190E49">
        <w:rPr>
          <w:b/>
          <w:sz w:val="22"/>
          <w:szCs w:val="22"/>
        </w:rPr>
        <w:t xml:space="preserve"> 201</w:t>
      </w:r>
      <w:r w:rsidR="00667DBF">
        <w:rPr>
          <w:b/>
          <w:sz w:val="22"/>
          <w:szCs w:val="22"/>
        </w:rPr>
        <w:t>9</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CD0630" w:rsidP="00ED5A33" w:rsidR="00CD0630">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34581C" w:rsidP="0034581C" w:rsidR="0034581C" w:rsidRPr="0034581C">
      <w:pPr>
        <w:jc w:val="both"/>
        <w:rPr>
          <w:sz w:val="22"/>
          <w:szCs w:val="22"/>
        </w:rPr>
      </w:pPr>
      <w:r w:rsidRPr="0034581C">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667DBF">
        <w:rPr>
          <w:sz w:val="22"/>
          <w:szCs w:val="22"/>
        </w:rPr>
        <w:t>04.04.</w:t>
      </w:r>
      <w:r w:rsidRPr="00E635A3">
        <w:rPr>
          <w:sz w:val="22"/>
          <w:szCs w:val="22"/>
        </w:rPr>
        <w:t>201</w:t>
      </w:r>
      <w:r w:rsidR="00667DBF">
        <w:rPr>
          <w:sz w:val="22"/>
          <w:szCs w:val="22"/>
        </w:rPr>
        <w:t>9</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2"/>
      <w:headerReference w:type="default" r:id="rId13"/>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C72" w:rsidR="00594C72">
      <w:r>
        <w:separator/>
      </w:r>
    </w:p>
  </w:endnote>
  <w:endnote w:id="0" w:type="continuationSeparator">
    <w:p w:rsidRDefault="00594C72" w:rsidR="00594C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C72" w:rsidR="00594C72">
      <w:r>
        <w:separator/>
      </w:r>
    </w:p>
  </w:footnote>
  <w:footnote w:id="0" w:type="continuationSeparator">
    <w:p w:rsidRDefault="00594C72" w:rsidR="00594C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354C58">
      <w:rPr>
        <w:rStyle w:val="Brojstranice"/>
        <w:noProof/>
        <w:sz w:val="20"/>
        <w:szCs w:val="20"/>
      </w:rPr>
      <w:t>5</w:t>
    </w:r>
    <w:r w:rsidRPr="00DA4373">
      <w:rPr>
        <w:rStyle w:val="Brojstranice"/>
        <w:sz w:val="20"/>
        <w:szCs w:val="20"/>
      </w:rPr>
      <w:fldChar w:fldCharType="end"/>
    </w:r>
  </w:p>
  <w:p w:rsidRDefault="00D45C63" w:rsidP="00D45C63" w:rsidR="00D45C63" w:rsidRPr="00D45C63">
    <w:pPr>
      <w:jc w:val="right"/>
      <w:rPr>
        <w:b/>
        <w:bCs/>
        <w:sz w:val="22"/>
        <w:szCs w:val="22"/>
      </w:rPr>
    </w:pPr>
    <w:r w:rsidRPr="00D45C63">
      <w:rPr>
        <w:b/>
        <w:bCs/>
        <w:sz w:val="22"/>
        <w:szCs w:val="22"/>
      </w:rPr>
      <w:t xml:space="preserve">Posl. br. 6-St. </w:t>
    </w:r>
    <w:r w:rsidR="002314B2">
      <w:rPr>
        <w:b/>
        <w:bCs/>
        <w:sz w:val="22"/>
        <w:szCs w:val="22"/>
      </w:rPr>
      <w:t>25</w:t>
    </w:r>
    <w:r w:rsidRPr="00D45C63">
      <w:rPr>
        <w:b/>
        <w:bCs/>
        <w:sz w:val="22"/>
        <w:szCs w:val="22"/>
      </w:rPr>
      <w:t>/201</w:t>
    </w:r>
    <w:r w:rsidR="002314B2">
      <w:rPr>
        <w:b/>
        <w:bCs/>
        <w:sz w:val="22"/>
        <w:szCs w:val="22"/>
      </w:rPr>
      <w:t>9</w:t>
    </w:r>
    <w:r w:rsidRPr="00D45C63">
      <w:rPr>
        <w:b/>
        <w:bCs/>
        <w:sz w:val="22"/>
        <w:szCs w:val="22"/>
      </w:rPr>
      <w:t>-</w:t>
    </w:r>
    <w:r w:rsidR="002314B2">
      <w:rPr>
        <w:b/>
        <w:bCs/>
        <w:sz w:val="22"/>
        <w:szCs w:val="22"/>
      </w:rPr>
      <w:t>366</w:t>
    </w:r>
  </w:p>
  <w:p w:rsidRDefault="007C1FE6" w:rsidP="00D45C63" w:rsidR="007C1FE6" w:rsidRPr="007C1FE6">
    <w:pPr>
      <w:jc w:val="right"/>
      <w:rPr>
        <w:b/>
        <w:bCs/>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60466A"/>
    <w:multiLevelType w:val="hybridMultilevel"/>
    <w:tmpl w:val="CF0475A8"/>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7">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8">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9">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0">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9"/>
  </w:num>
  <w:num w:numId="3">
    <w:abstractNumId w:val="2"/>
  </w:num>
  <w:num w:numId="4">
    <w:abstractNumId w:val="10"/>
  </w:num>
  <w:num w:numId="5">
    <w:abstractNumId w:val="3"/>
  </w:num>
  <w:num w:numId="6">
    <w:abstractNumId w:val="5"/>
  </w:num>
  <w:num w:numId="7">
    <w:abstractNumId w:val="6"/>
  </w:num>
  <w:num w:numId="8">
    <w:abstractNumId w:val="0"/>
  </w:num>
  <w:num w:numId="9">
    <w:abstractNumId w:val="8"/>
  </w:num>
  <w:num w:numId="10">
    <w:abstractNumId w:val="7"/>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47125"/>
    <w:rsid w:val="0005165F"/>
    <w:rsid w:val="0005784F"/>
    <w:rsid w:val="00060302"/>
    <w:rsid w:val="00062DCF"/>
    <w:rsid w:val="00063242"/>
    <w:rsid w:val="00064E57"/>
    <w:rsid w:val="00067453"/>
    <w:rsid w:val="00073AF6"/>
    <w:rsid w:val="00075B6B"/>
    <w:rsid w:val="000922F0"/>
    <w:rsid w:val="000954C7"/>
    <w:rsid w:val="000A1F6A"/>
    <w:rsid w:val="000B3478"/>
    <w:rsid w:val="000C1229"/>
    <w:rsid w:val="000C53DA"/>
    <w:rsid w:val="000C5DC6"/>
    <w:rsid w:val="000D7146"/>
    <w:rsid w:val="000F2392"/>
    <w:rsid w:val="000F33EE"/>
    <w:rsid w:val="000F64D0"/>
    <w:rsid w:val="00105FEC"/>
    <w:rsid w:val="00107936"/>
    <w:rsid w:val="00110FF0"/>
    <w:rsid w:val="00111337"/>
    <w:rsid w:val="00115876"/>
    <w:rsid w:val="00124189"/>
    <w:rsid w:val="001417E7"/>
    <w:rsid w:val="00144919"/>
    <w:rsid w:val="0015535E"/>
    <w:rsid w:val="00156C9A"/>
    <w:rsid w:val="001646F7"/>
    <w:rsid w:val="001676BE"/>
    <w:rsid w:val="00184943"/>
    <w:rsid w:val="00185768"/>
    <w:rsid w:val="00185F11"/>
    <w:rsid w:val="00190E49"/>
    <w:rsid w:val="00191201"/>
    <w:rsid w:val="00194E94"/>
    <w:rsid w:val="0019631A"/>
    <w:rsid w:val="001A66AE"/>
    <w:rsid w:val="001B14F0"/>
    <w:rsid w:val="001B32F6"/>
    <w:rsid w:val="001B3E78"/>
    <w:rsid w:val="001B4361"/>
    <w:rsid w:val="001C0033"/>
    <w:rsid w:val="001C0F81"/>
    <w:rsid w:val="001C12D2"/>
    <w:rsid w:val="001C6AD2"/>
    <w:rsid w:val="001D050B"/>
    <w:rsid w:val="001D7717"/>
    <w:rsid w:val="001E05E8"/>
    <w:rsid w:val="001F266E"/>
    <w:rsid w:val="001F5524"/>
    <w:rsid w:val="00205FE2"/>
    <w:rsid w:val="0021319E"/>
    <w:rsid w:val="00213378"/>
    <w:rsid w:val="002314B2"/>
    <w:rsid w:val="00232AF0"/>
    <w:rsid w:val="00241DC7"/>
    <w:rsid w:val="00241FF9"/>
    <w:rsid w:val="0024723B"/>
    <w:rsid w:val="00252727"/>
    <w:rsid w:val="00255B89"/>
    <w:rsid w:val="0027349C"/>
    <w:rsid w:val="002750E1"/>
    <w:rsid w:val="00277E84"/>
    <w:rsid w:val="00282876"/>
    <w:rsid w:val="002840D1"/>
    <w:rsid w:val="002854D0"/>
    <w:rsid w:val="00287129"/>
    <w:rsid w:val="002875DF"/>
    <w:rsid w:val="002918C0"/>
    <w:rsid w:val="00294348"/>
    <w:rsid w:val="002A062D"/>
    <w:rsid w:val="002C3535"/>
    <w:rsid w:val="002C7CAD"/>
    <w:rsid w:val="002D515D"/>
    <w:rsid w:val="002E39A6"/>
    <w:rsid w:val="002E56F8"/>
    <w:rsid w:val="002F1AE4"/>
    <w:rsid w:val="002F39C4"/>
    <w:rsid w:val="0030233E"/>
    <w:rsid w:val="00312F3F"/>
    <w:rsid w:val="00314374"/>
    <w:rsid w:val="0031484A"/>
    <w:rsid w:val="00316876"/>
    <w:rsid w:val="00317209"/>
    <w:rsid w:val="00320035"/>
    <w:rsid w:val="0032078F"/>
    <w:rsid w:val="00326620"/>
    <w:rsid w:val="00331AD9"/>
    <w:rsid w:val="00332239"/>
    <w:rsid w:val="00332DE0"/>
    <w:rsid w:val="003356EA"/>
    <w:rsid w:val="0034146D"/>
    <w:rsid w:val="0034581C"/>
    <w:rsid w:val="00354C58"/>
    <w:rsid w:val="0035606D"/>
    <w:rsid w:val="0036415C"/>
    <w:rsid w:val="00370A2A"/>
    <w:rsid w:val="003755D0"/>
    <w:rsid w:val="00386A35"/>
    <w:rsid w:val="00391F71"/>
    <w:rsid w:val="0039591B"/>
    <w:rsid w:val="003963B3"/>
    <w:rsid w:val="003964AE"/>
    <w:rsid w:val="003A1CC2"/>
    <w:rsid w:val="003A440E"/>
    <w:rsid w:val="003C656B"/>
    <w:rsid w:val="003C6B9F"/>
    <w:rsid w:val="003C727D"/>
    <w:rsid w:val="003D2EED"/>
    <w:rsid w:val="003E520D"/>
    <w:rsid w:val="003F2396"/>
    <w:rsid w:val="003F5029"/>
    <w:rsid w:val="0040267B"/>
    <w:rsid w:val="004067CA"/>
    <w:rsid w:val="00410FF6"/>
    <w:rsid w:val="0041169A"/>
    <w:rsid w:val="00421841"/>
    <w:rsid w:val="004226A7"/>
    <w:rsid w:val="00423769"/>
    <w:rsid w:val="00430B62"/>
    <w:rsid w:val="0043253F"/>
    <w:rsid w:val="00437933"/>
    <w:rsid w:val="00437DC8"/>
    <w:rsid w:val="00442375"/>
    <w:rsid w:val="00445ABB"/>
    <w:rsid w:val="00450284"/>
    <w:rsid w:val="0045226F"/>
    <w:rsid w:val="00456024"/>
    <w:rsid w:val="00456C39"/>
    <w:rsid w:val="00461D43"/>
    <w:rsid w:val="004661BA"/>
    <w:rsid w:val="00476859"/>
    <w:rsid w:val="004811BF"/>
    <w:rsid w:val="00481AAB"/>
    <w:rsid w:val="0048431B"/>
    <w:rsid w:val="004A2645"/>
    <w:rsid w:val="004A5A9A"/>
    <w:rsid w:val="004B16C6"/>
    <w:rsid w:val="004B2109"/>
    <w:rsid w:val="004B522D"/>
    <w:rsid w:val="004D0836"/>
    <w:rsid w:val="004D1B5C"/>
    <w:rsid w:val="004F12DF"/>
    <w:rsid w:val="0050127F"/>
    <w:rsid w:val="00507A1D"/>
    <w:rsid w:val="005121AC"/>
    <w:rsid w:val="00512E2A"/>
    <w:rsid w:val="0051394F"/>
    <w:rsid w:val="00521B93"/>
    <w:rsid w:val="005302E6"/>
    <w:rsid w:val="005303BD"/>
    <w:rsid w:val="0053716F"/>
    <w:rsid w:val="005418D9"/>
    <w:rsid w:val="005438D3"/>
    <w:rsid w:val="005474A8"/>
    <w:rsid w:val="005525BB"/>
    <w:rsid w:val="0055693B"/>
    <w:rsid w:val="005663A0"/>
    <w:rsid w:val="00570D4B"/>
    <w:rsid w:val="005763BE"/>
    <w:rsid w:val="00585320"/>
    <w:rsid w:val="00594C72"/>
    <w:rsid w:val="005A7C5E"/>
    <w:rsid w:val="005B4138"/>
    <w:rsid w:val="005C716F"/>
    <w:rsid w:val="005D0030"/>
    <w:rsid w:val="005D1246"/>
    <w:rsid w:val="005D2275"/>
    <w:rsid w:val="005D54EF"/>
    <w:rsid w:val="005D5A3C"/>
    <w:rsid w:val="005E5293"/>
    <w:rsid w:val="005E5665"/>
    <w:rsid w:val="005F2998"/>
    <w:rsid w:val="00601367"/>
    <w:rsid w:val="006035C0"/>
    <w:rsid w:val="00605380"/>
    <w:rsid w:val="00606E2C"/>
    <w:rsid w:val="00612C69"/>
    <w:rsid w:val="00614E07"/>
    <w:rsid w:val="00617702"/>
    <w:rsid w:val="006212B1"/>
    <w:rsid w:val="00621E09"/>
    <w:rsid w:val="00622143"/>
    <w:rsid w:val="006267A3"/>
    <w:rsid w:val="0063094D"/>
    <w:rsid w:val="00631E08"/>
    <w:rsid w:val="00634063"/>
    <w:rsid w:val="00636D61"/>
    <w:rsid w:val="00646EA8"/>
    <w:rsid w:val="00650495"/>
    <w:rsid w:val="00653E9F"/>
    <w:rsid w:val="00655689"/>
    <w:rsid w:val="00663A06"/>
    <w:rsid w:val="00664034"/>
    <w:rsid w:val="00667DBF"/>
    <w:rsid w:val="00682D3A"/>
    <w:rsid w:val="006855F1"/>
    <w:rsid w:val="00691AE4"/>
    <w:rsid w:val="00694B45"/>
    <w:rsid w:val="00696185"/>
    <w:rsid w:val="006A1F4E"/>
    <w:rsid w:val="006B7AE6"/>
    <w:rsid w:val="006C21BE"/>
    <w:rsid w:val="006C3BA6"/>
    <w:rsid w:val="006C3DDF"/>
    <w:rsid w:val="006C5BDD"/>
    <w:rsid w:val="006D38E7"/>
    <w:rsid w:val="006E462A"/>
    <w:rsid w:val="007000A9"/>
    <w:rsid w:val="00700B6D"/>
    <w:rsid w:val="00700C22"/>
    <w:rsid w:val="007011B9"/>
    <w:rsid w:val="00701FFC"/>
    <w:rsid w:val="00710887"/>
    <w:rsid w:val="0071103A"/>
    <w:rsid w:val="00723BBD"/>
    <w:rsid w:val="00727783"/>
    <w:rsid w:val="00727B29"/>
    <w:rsid w:val="007366E2"/>
    <w:rsid w:val="00741FCA"/>
    <w:rsid w:val="00742071"/>
    <w:rsid w:val="007458AE"/>
    <w:rsid w:val="007621A4"/>
    <w:rsid w:val="0076712B"/>
    <w:rsid w:val="007716BE"/>
    <w:rsid w:val="00782893"/>
    <w:rsid w:val="00786982"/>
    <w:rsid w:val="007921DB"/>
    <w:rsid w:val="007A59AB"/>
    <w:rsid w:val="007B6140"/>
    <w:rsid w:val="007C1FE6"/>
    <w:rsid w:val="007C275F"/>
    <w:rsid w:val="007C2A13"/>
    <w:rsid w:val="007C6A9D"/>
    <w:rsid w:val="007D31DA"/>
    <w:rsid w:val="007E31FC"/>
    <w:rsid w:val="007F01FC"/>
    <w:rsid w:val="007F744C"/>
    <w:rsid w:val="00804A97"/>
    <w:rsid w:val="008140C5"/>
    <w:rsid w:val="00822ED9"/>
    <w:rsid w:val="00825A46"/>
    <w:rsid w:val="00836C50"/>
    <w:rsid w:val="008371FC"/>
    <w:rsid w:val="00837529"/>
    <w:rsid w:val="00842257"/>
    <w:rsid w:val="00850802"/>
    <w:rsid w:val="008542DE"/>
    <w:rsid w:val="008652FA"/>
    <w:rsid w:val="0086682C"/>
    <w:rsid w:val="00867014"/>
    <w:rsid w:val="00867722"/>
    <w:rsid w:val="008704F4"/>
    <w:rsid w:val="00871BAD"/>
    <w:rsid w:val="00872314"/>
    <w:rsid w:val="00874FE2"/>
    <w:rsid w:val="008833AA"/>
    <w:rsid w:val="008840C5"/>
    <w:rsid w:val="00885A7A"/>
    <w:rsid w:val="00897B76"/>
    <w:rsid w:val="008B596F"/>
    <w:rsid w:val="008B7299"/>
    <w:rsid w:val="008B7A64"/>
    <w:rsid w:val="008C234D"/>
    <w:rsid w:val="008C68B8"/>
    <w:rsid w:val="008D240E"/>
    <w:rsid w:val="008D7EA9"/>
    <w:rsid w:val="008E2D85"/>
    <w:rsid w:val="008F33B5"/>
    <w:rsid w:val="008F650E"/>
    <w:rsid w:val="00911C92"/>
    <w:rsid w:val="009154DF"/>
    <w:rsid w:val="00923731"/>
    <w:rsid w:val="009258F2"/>
    <w:rsid w:val="00932C19"/>
    <w:rsid w:val="0093405E"/>
    <w:rsid w:val="009406E1"/>
    <w:rsid w:val="009408EF"/>
    <w:rsid w:val="00946CF2"/>
    <w:rsid w:val="00960197"/>
    <w:rsid w:val="00972963"/>
    <w:rsid w:val="009A1F0A"/>
    <w:rsid w:val="009A2183"/>
    <w:rsid w:val="009A2F41"/>
    <w:rsid w:val="009C17C6"/>
    <w:rsid w:val="009D04AD"/>
    <w:rsid w:val="009D5524"/>
    <w:rsid w:val="009D69CC"/>
    <w:rsid w:val="009D69E5"/>
    <w:rsid w:val="009E08F2"/>
    <w:rsid w:val="009E5A40"/>
    <w:rsid w:val="009F5FAA"/>
    <w:rsid w:val="00A13BF1"/>
    <w:rsid w:val="00A20900"/>
    <w:rsid w:val="00A35F1E"/>
    <w:rsid w:val="00A6367C"/>
    <w:rsid w:val="00A779EF"/>
    <w:rsid w:val="00A82DB6"/>
    <w:rsid w:val="00A87FC5"/>
    <w:rsid w:val="00AA10E2"/>
    <w:rsid w:val="00AA4212"/>
    <w:rsid w:val="00AA7BB3"/>
    <w:rsid w:val="00AB0EDD"/>
    <w:rsid w:val="00AB5F55"/>
    <w:rsid w:val="00AB64AD"/>
    <w:rsid w:val="00AC1A08"/>
    <w:rsid w:val="00AC2766"/>
    <w:rsid w:val="00AC6D9E"/>
    <w:rsid w:val="00AD019F"/>
    <w:rsid w:val="00AD23DE"/>
    <w:rsid w:val="00AD70AF"/>
    <w:rsid w:val="00AD7AEE"/>
    <w:rsid w:val="00AE238A"/>
    <w:rsid w:val="00AE6F26"/>
    <w:rsid w:val="00AF5F39"/>
    <w:rsid w:val="00B00F2A"/>
    <w:rsid w:val="00B04BF9"/>
    <w:rsid w:val="00B10A89"/>
    <w:rsid w:val="00B1204D"/>
    <w:rsid w:val="00B14DA4"/>
    <w:rsid w:val="00B15E0B"/>
    <w:rsid w:val="00B21A88"/>
    <w:rsid w:val="00B301F9"/>
    <w:rsid w:val="00B34BDB"/>
    <w:rsid w:val="00B37068"/>
    <w:rsid w:val="00B3737E"/>
    <w:rsid w:val="00B41CA3"/>
    <w:rsid w:val="00B44151"/>
    <w:rsid w:val="00B50A1E"/>
    <w:rsid w:val="00B51366"/>
    <w:rsid w:val="00B52CDB"/>
    <w:rsid w:val="00B547F0"/>
    <w:rsid w:val="00B630DE"/>
    <w:rsid w:val="00B70172"/>
    <w:rsid w:val="00B70BE0"/>
    <w:rsid w:val="00B7339D"/>
    <w:rsid w:val="00B80388"/>
    <w:rsid w:val="00B810F0"/>
    <w:rsid w:val="00B818A1"/>
    <w:rsid w:val="00B82EE7"/>
    <w:rsid w:val="00B836D4"/>
    <w:rsid w:val="00B84E2B"/>
    <w:rsid w:val="00B97B00"/>
    <w:rsid w:val="00BA1539"/>
    <w:rsid w:val="00BA5D55"/>
    <w:rsid w:val="00BA61DF"/>
    <w:rsid w:val="00BB5F01"/>
    <w:rsid w:val="00BC619F"/>
    <w:rsid w:val="00BD7680"/>
    <w:rsid w:val="00BE14E2"/>
    <w:rsid w:val="00BF0406"/>
    <w:rsid w:val="00BF14D8"/>
    <w:rsid w:val="00C01F57"/>
    <w:rsid w:val="00C037D9"/>
    <w:rsid w:val="00C0657E"/>
    <w:rsid w:val="00C11FCC"/>
    <w:rsid w:val="00C150DF"/>
    <w:rsid w:val="00C1564B"/>
    <w:rsid w:val="00C15A22"/>
    <w:rsid w:val="00C21426"/>
    <w:rsid w:val="00C24815"/>
    <w:rsid w:val="00C261CC"/>
    <w:rsid w:val="00C32D57"/>
    <w:rsid w:val="00C3316C"/>
    <w:rsid w:val="00C40F8A"/>
    <w:rsid w:val="00C42295"/>
    <w:rsid w:val="00C43D6F"/>
    <w:rsid w:val="00C52A99"/>
    <w:rsid w:val="00C52C9B"/>
    <w:rsid w:val="00C572E8"/>
    <w:rsid w:val="00C67936"/>
    <w:rsid w:val="00C73392"/>
    <w:rsid w:val="00C807FB"/>
    <w:rsid w:val="00C8388D"/>
    <w:rsid w:val="00C90538"/>
    <w:rsid w:val="00CA2605"/>
    <w:rsid w:val="00CA3350"/>
    <w:rsid w:val="00CB053B"/>
    <w:rsid w:val="00CB05E7"/>
    <w:rsid w:val="00CB1F64"/>
    <w:rsid w:val="00CB509A"/>
    <w:rsid w:val="00CC6519"/>
    <w:rsid w:val="00CD0630"/>
    <w:rsid w:val="00CD713B"/>
    <w:rsid w:val="00CD73A3"/>
    <w:rsid w:val="00CD7839"/>
    <w:rsid w:val="00CE04EC"/>
    <w:rsid w:val="00CE5C30"/>
    <w:rsid w:val="00CE7A86"/>
    <w:rsid w:val="00CE7CC8"/>
    <w:rsid w:val="00CF1E56"/>
    <w:rsid w:val="00CF2B31"/>
    <w:rsid w:val="00CF3D22"/>
    <w:rsid w:val="00CF78E7"/>
    <w:rsid w:val="00CF7A5E"/>
    <w:rsid w:val="00CF7D4A"/>
    <w:rsid w:val="00D049DE"/>
    <w:rsid w:val="00D04F35"/>
    <w:rsid w:val="00D04FD0"/>
    <w:rsid w:val="00D05C20"/>
    <w:rsid w:val="00D06F1D"/>
    <w:rsid w:val="00D11029"/>
    <w:rsid w:val="00D25026"/>
    <w:rsid w:val="00D25509"/>
    <w:rsid w:val="00D31A0D"/>
    <w:rsid w:val="00D33BFE"/>
    <w:rsid w:val="00D341B5"/>
    <w:rsid w:val="00D41341"/>
    <w:rsid w:val="00D4221E"/>
    <w:rsid w:val="00D44232"/>
    <w:rsid w:val="00D455D4"/>
    <w:rsid w:val="00D45C63"/>
    <w:rsid w:val="00D461D4"/>
    <w:rsid w:val="00D6075E"/>
    <w:rsid w:val="00D636C5"/>
    <w:rsid w:val="00D7579B"/>
    <w:rsid w:val="00D757B8"/>
    <w:rsid w:val="00D778DA"/>
    <w:rsid w:val="00D85741"/>
    <w:rsid w:val="00D97E9B"/>
    <w:rsid w:val="00DA4373"/>
    <w:rsid w:val="00DA4B3C"/>
    <w:rsid w:val="00DA4BDD"/>
    <w:rsid w:val="00DB1FD5"/>
    <w:rsid w:val="00DB2845"/>
    <w:rsid w:val="00DB630F"/>
    <w:rsid w:val="00DC2E79"/>
    <w:rsid w:val="00DC3650"/>
    <w:rsid w:val="00DC4443"/>
    <w:rsid w:val="00DC564C"/>
    <w:rsid w:val="00DD02AE"/>
    <w:rsid w:val="00DD24A5"/>
    <w:rsid w:val="00DE22DF"/>
    <w:rsid w:val="00DE2FDB"/>
    <w:rsid w:val="00DF3CBB"/>
    <w:rsid w:val="00DF435C"/>
    <w:rsid w:val="00E026BA"/>
    <w:rsid w:val="00E17F8F"/>
    <w:rsid w:val="00E21BF7"/>
    <w:rsid w:val="00E3236D"/>
    <w:rsid w:val="00E3345A"/>
    <w:rsid w:val="00E4076D"/>
    <w:rsid w:val="00E47E39"/>
    <w:rsid w:val="00E503D2"/>
    <w:rsid w:val="00E56836"/>
    <w:rsid w:val="00E56924"/>
    <w:rsid w:val="00E6108D"/>
    <w:rsid w:val="00E64930"/>
    <w:rsid w:val="00E656F9"/>
    <w:rsid w:val="00E7330E"/>
    <w:rsid w:val="00E74422"/>
    <w:rsid w:val="00E75DA1"/>
    <w:rsid w:val="00E84D19"/>
    <w:rsid w:val="00E90C6D"/>
    <w:rsid w:val="00E91F84"/>
    <w:rsid w:val="00E92337"/>
    <w:rsid w:val="00EB031D"/>
    <w:rsid w:val="00EB1CD5"/>
    <w:rsid w:val="00EB557F"/>
    <w:rsid w:val="00EB5E96"/>
    <w:rsid w:val="00EB675F"/>
    <w:rsid w:val="00EC3C61"/>
    <w:rsid w:val="00EC4360"/>
    <w:rsid w:val="00EC5FE5"/>
    <w:rsid w:val="00ED5A33"/>
    <w:rsid w:val="00EE2C91"/>
    <w:rsid w:val="00EE362D"/>
    <w:rsid w:val="00EE47C7"/>
    <w:rsid w:val="00EE658C"/>
    <w:rsid w:val="00EF18A5"/>
    <w:rsid w:val="00EF6C3B"/>
    <w:rsid w:val="00F05C65"/>
    <w:rsid w:val="00F05D45"/>
    <w:rsid w:val="00F15FD2"/>
    <w:rsid w:val="00F1646D"/>
    <w:rsid w:val="00F27381"/>
    <w:rsid w:val="00F33016"/>
    <w:rsid w:val="00F34960"/>
    <w:rsid w:val="00F34E7D"/>
    <w:rsid w:val="00F35964"/>
    <w:rsid w:val="00F37A50"/>
    <w:rsid w:val="00F40745"/>
    <w:rsid w:val="00F43324"/>
    <w:rsid w:val="00F437B0"/>
    <w:rsid w:val="00F53C33"/>
    <w:rsid w:val="00F700D4"/>
    <w:rsid w:val="00F80DDC"/>
    <w:rsid w:val="00F92908"/>
    <w:rsid w:val="00FB73B6"/>
    <w:rsid w:val="00FC4126"/>
    <w:rsid w:val="00FC6090"/>
    <w:rsid w:val="00FC66CD"/>
    <w:rsid w:val="00FD2D12"/>
    <w:rsid w:val="00FD59FE"/>
    <w:rsid w:val="00FD5F90"/>
    <w:rsid w:val="00FE3190"/>
    <w:rsid w:val="00FE440F"/>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354C58"/>
    <w:rPr>
      <w:color w:val="808080"/>
      <w:bdr w:space="0" w:sz="0" w:color="auto" w:val="none"/>
      <w:shd w:fill="auto" w:color="auto" w:val="clear"/>
    </w:rPr>
  </w:style>
  <w:style w:customStyle="true" w:styleId="eSPISCCParagraphDefaultFont" w:type="character">
    <w:name w:val="eSPIS_CC_Paragraph Default Font"/>
    <w:basedOn w:val="Zadanifontodlomka"/>
    <w:rsid w:val="00354C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4C58"/>
    <w:rPr>
      <w:bdr w:space="0" w:sz="0" w:color="auto" w:val="none"/>
      <w:shd w:fill="FFFFCC" w:color="auto" w:val="clear"/>
      <w:lang w:val="hr-HR"/>
    </w:rPr>
  </w:style>
  <w:style w:customStyle="true" w:styleId="PozadinaSvijetloCrvena" w:type="character">
    <w:name w:val="Pozadina_SvijetloCrvena"/>
    <w:basedOn w:val="eSPISCCParagraphDefaultFont"/>
    <w:rsid w:val="00354C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4C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354C58"/>
    <w:rPr>
      <w:color w:val="808080"/>
      <w:bdr w:color="auto" w:space="0" w:sz="0" w:val="none"/>
      <w:shd w:color="auto" w:fill="auto" w:val="clear"/>
    </w:rPr>
  </w:style>
  <w:style w:customStyle="1" w:styleId="eSPISCCParagraphDefaultFont" w:type="character">
    <w:name w:val="eSPIS_CC_Paragraph Default Font"/>
    <w:basedOn w:val="Zadanifontodlomka"/>
    <w:rsid w:val="00354C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4C58"/>
    <w:rPr>
      <w:bdr w:color="auto" w:space="0" w:sz="0" w:val="none"/>
      <w:shd w:color="auto" w:fill="FFFFCC" w:val="clear"/>
      <w:lang w:val="hr-HR"/>
    </w:rPr>
  </w:style>
  <w:style w:customStyle="1" w:styleId="PozadinaSvijetloCrvena" w:type="character">
    <w:name w:val="Pozadina_SvijetloCrvena"/>
    <w:basedOn w:val="eSPISCCParagraphDefaultFont"/>
    <w:rsid w:val="00354C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4C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St-25/2019</izvorni_sadrzaj>
    <derivirana_varijabla naziv="DomainObject.Predmet.OznakaBroj_1">St-25/2019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i 7. svezak u ref.
ostatak spisa arh. kor. kal 15</izvorni_sadrzaj>
    <derivirana_varijabla naziv="DomainObject.Predmet.PrimjedbaSuca_1">1. i 7. svezak u ref.
ostatak spisa arh. kor. kal 15</derivirana_varijabla>
  </DomainObject.Predmet.PrimjedbaSuca>
  <DomainObject.Predmet.ProtustrankaFormated>
    <izvorni_sadrzaj>  JEDINSTVO, poljoprivredna zadruga</izvorni_sadrzaj>
    <derivirana_varijabla naziv="DomainObject.Predmet.ProtustrankaFormated_1">  JEDINSTVO, poljoprivredna zadruga</derivirana_varijabla>
  </DomainObject.Predmet.ProtustrankaFormated>
  <DomainObject.Predmet.ProtustrankaFormatedOIB>
    <izvorni_sadrzaj>  JEDINSTVO, poljoprivredna zadruga, OIB 30698530431</izvorni_sadrzaj>
    <derivirana_varijabla naziv="DomainObject.Predmet.ProtustrankaFormatedOIB_1">  JEDINSTVO, poljoprivredna zadruga, OIB 30698530431</derivirana_varijabla>
  </DomainObject.Predmet.ProtustrankaFormatedOIB>
  <DomainObject.Predmet.ProtustrankaFormatedWithAdress>
    <izvorni_sadrzaj> JEDINSTVO, poljoprivredna zadruga, Smokvica/bb, 20271 Smokvica</izvorni_sadrzaj>
    <derivirana_varijabla naziv="DomainObject.Predmet.ProtustrankaFormatedWithAdress_1"> JEDINSTVO, poljoprivredna zadruga, Smokvica/bb, 20271 Smokvica</derivirana_varijabla>
  </DomainObject.Predmet.ProtustrankaFormatedWithAdress>
  <DomainObject.Predmet.ProtustrankaFormatedWithAdressOIB>
    <izvorni_sadrzaj> JEDINSTVO, poljoprivredna zadruga, OIB 30698530431, Smokvica/bb, 20271 Smokvica</izvorni_sadrzaj>
    <derivirana_varijabla naziv="DomainObject.Predmet.ProtustrankaFormatedWithAdressOIB_1"> JEDINSTVO, poljoprivredna zadruga, OIB 30698530431, Smokvica/bb, 20271 Smokvica</derivirana_varijabla>
  </DomainObject.Predmet.ProtustrankaFormatedWithAdressOIB>
  <DomainObject.Predmet.ProtustrankaWithAdress>
    <izvorni_sadrzaj>JEDINSTVO, poljoprivredna zadruga Smokvica/bb, 20271 Smokvica</izvorni_sadrzaj>
    <derivirana_varijabla naziv="DomainObject.Predmet.ProtustrankaWithAdress_1">JEDINSTVO, poljoprivredna zadruga Smokvica/bb, 20271 Smokvica</derivirana_varijabla>
  </DomainObject.Predmet.ProtustrankaWithAdress>
  <DomainObject.Predmet.ProtustrankaWithAdressOIB>
    <izvorni_sadrzaj>JEDINSTVO, poljoprivredna zadruga, OIB 30698530431, Smokvica/bb, 20271 Smokvica</izvorni_sadrzaj>
    <derivirana_varijabla naziv="DomainObject.Predmet.ProtustrankaWithAdressOIB_1">JEDINSTVO, poljoprivredna zadruga, OIB 30698530431, Smokvica/bb, 20271 Smokvica</derivirana_varijabla>
  </DomainObject.Predmet.ProtustrankaWithAdressOIB>
  <DomainObject.Predmet.ProtustrankaNazivFormated>
    <izvorni_sadrzaj>JEDINSTVO, poljoprivredna zadruga</izvorni_sadrzaj>
    <derivirana_varijabla naziv="DomainObject.Predmet.ProtustrankaNazivFormated_1">JEDINSTVO, poljoprivredna zadruga</derivirana_varijabla>
  </DomainObject.Predmet.ProtustrankaNazivFormated>
  <DomainObject.Predmet.ProtustrankaNazivFormatedOIB>
    <izvorni_sadrzaj>JEDINSTVO, poljoprivredna zadruga, OIB 30698530431</izvorni_sadrzaj>
    <derivirana_varijabla naziv="DomainObject.Predmet.ProtustrankaNazivFormatedOIB_1">JEDINSTVO, poljoprivredna zadruga, OIB 30698530431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DAMOR, d.o.o. za preradu plastičnih masa, brodogradnju, turizam i trgovinu zastupanog po punomoćniku odvjetnik Neven Matas; odvjetnik Đorđe Anđelković; BADEL 1862 dioničko društvo, vina, alkoholna i bezalkoholna pića zastupanog po punomoćniku Igor Svilar; KONTINENTAL PAKIRANJE d.o.o. za graditeljstvo i usluge; VODOVOD, društvo s ograničenom odgovornošću za obavljanje komunalnih djelatnosti opskrbe pitkom vodom; TRANSFER međunarodna špedicija i trgovina, društvo s ograničenom odgovornošću; HEP-Operator distribucijskog sustava d.o.o. za distribuciju i opskrbu električne energije; Fina Zagreb</izvorni_sadrzaj>
    <derivirana_varijabla naziv="DomainObject.Predmet.StrankaFormated_1">  DAMOR, d.o.o. za preradu plastičnih masa, brodogradnju, turizam i trgovinu zastupanog po punomoćniku odvjetnik Neven Matas; odvjetnik Đorđe Anđelković; BADEL 1862 dioničko društvo, vina, alkoholna i bezalkoholna pića zastupanog po punomoćniku Igor Svilar; KONTINENTAL PAKIRANJE d.o.o. za graditeljstvo i usluge; VODOVOD, društvo s ograničenom odgovornošću za obavljanje komunalnih djelatnosti opskrbe pitkom vodom; TRANSFER međunarodna špedicija i trgovina, društvo s ograničenom odgovornošću; HEP-Operator distribucijskog sustava d.o.o. za distribuciju i opskrbu električne energije; Fina Zagreb</derivirana_varijabla>
  </DomainObject.Predmet.StrankaFormated>
  <DomainObject.Predmet.StrankaFormatedOIB>
    <izvorni_sadrzaj>  DAMOR, d.o.o. za preradu plastičnih masa, brodogradnju, turizam i trgovinu, OIB 58057226580 zastupanog po punomoćniku odvjetnik Neven Matas; odvjetnik Đorđe Anđelković, OIB 83301421911; BADEL 1862 dioničko društvo, vina, alkoholna i bezalkoholna pića, OIB 36749512860 zastupanog po punomoćniku Igor Svilar; KONTINENTAL PAKIRANJE d.o.o. za graditeljstvo i usluge, OIB 87358951669; VODOVOD, društvo s ograničenom odgovornošću za obavljanje komunalnih djelatnosti opskrbe pitkom vodom, OIB 25167296962; TRANSFER međunarodna špedicija i trgovina, društvo s ograničenom odgovornošću, OIB 77544568297; HEP-Operator distribucijskog sustava d.o.o. za distribuciju i opskrbu električne energije, OIB 46830600751; Fina Zagreb, OIB 85821130368</izvorni_sadrzaj>
    <derivirana_varijabla naziv="DomainObject.Predmet.StrankaFormatedOIB_1">  DAMOR, d.o.o. za preradu plastičnih masa, brodogradnju, turizam i trgovinu, OIB 58057226580 zastupanog po punomoćniku odvjetnik Neven Matas; odvjetnik Đorđe Anđelković, OIB 83301421911; BADEL 1862 dioničko društvo, vina, alkoholna i bezalkoholna pića, OIB 36749512860 zastupanog po punomoćniku Igor Svilar; KONTINENTAL PAKIRANJE d.o.o. za graditeljstvo i usluge, OIB 87358951669; VODOVOD, društvo s ograničenom odgovornošću za obavljanje komunalnih djelatnosti opskrbe pitkom vodom, OIB 25167296962; TRANSFER međunarodna špedicija i trgovina, društvo s ograničenom odgovornošću, OIB 77544568297; HEP-Operator distribucijskog sustava d.o.o. za distribuciju i opskrbu električne energije, OIB 46830600751; Fina Zagreb, OIB 85821130368</derivirana_varijabla>
  </DomainObject.Predmet.StrankaFormatedOIB>
  <DomainObject.Predmet.StrankaFormatedWithAdress>
    <izvorni_sadrzaj> DAMOR, d.o.o. za preradu plastičnih masa, brodogradnju, turizam i trgovinu, Put Brižina 14, 21212 Kaštel Sućurac zastupanog po punomoćniku odvjetnik Neven Matas; odvjetnik Đorđe Anđelković, Vrbanićeva 20, 10000 Zagreb; BADEL 1862 dioničko društvo, vina, alkoholna i bezalkoholna pića, Vlaška 116, Zagreb zastupanog po punomoćniku Igor Svilar; KONTINENTAL PAKIRANJE d.o.o. za graditeljstvo i usluge, Pod Kosom 40, 21000 Split; VODOVOD, društvo s ograničenom odgovornošću za obavljanje komunalnih djelatnosti opskrbe pitkom vodom, Ulica 32 br. 9/1, 20271 Blato; TRANSFER međunarodna špedicija i trgovina, društvo s ograničenom odgovornošću, Ciottina 26, 51000 Rijeka; HEP-Operator distribucijskog sustava d.o.o. za distribuciju i opskrbu električne energije, Ulica grada Vukovara 37, Zagreb; Fina Zagreb, Ulica grada Vukovara 70, 10000 Zagreb</izvorni_sadrzaj>
    <derivirana_varijabla naziv="DomainObject.Predmet.StrankaFormatedWithAdress_1"> DAMOR, d.o.o. za preradu plastičnih masa, brodogradnju, turizam i trgovinu, Put Brižina 14, 21212 Kaštel Sućurac zastupanog po punomoćniku odvjetnik Neven Matas; odvjetnik Đorđe Anđelković, Vrbanićeva 20, 10000 Zagreb; BADEL 1862 dioničko društvo, vina, alkoholna i bezalkoholna pića, Vlaška 116, Zagreb zastupanog po punomoćniku Igor Svilar; KONTINENTAL PAKIRANJE d.o.o. za graditeljstvo i usluge, Pod Kosom 40, 21000 Split; VODOVOD, društvo s ograničenom odgovornošću za obavljanje komunalnih djelatnosti opskrbe pitkom vodom, Ulica 32 br. 9/1, 20271 Blato; TRANSFER međunarodna špedicija i trgovina, društvo s ograničenom odgovornošću, Ciottina 26, 51000 Rijeka; HEP-Operator distribucijskog sustava d.o.o. za distribuciju i opskrbu električne energije, Ulica grada Vukovara 37, Zagreb; Fina Zagreb, Ulica grada Vukovara 70, 10000 Zagreb</derivirana_varijabla>
  </DomainObject.Predmet.StrankaFormatedWithAdress>
  <DomainObject.Predmet.StrankaFormatedWithAdressOIB>
    <izvorni_sadrzaj> DAMOR, d.o.o. za preradu plastičnih masa, brodogradnju, turizam i trgovinu, OIB 58057226580, Put Brižina 14, 21212 Kaštel Sućurac zastupanog po punomoćniku odvjetnik Neven Matas; odvjetnik Đorđe Anđelković, OIB 83301421911, Vrbanićeva 20, 10000 Zagreb; BADEL 1862 dioničko društvo, vina, alkoholna i bezalkoholna pića, OIB 36749512860, Vlaška 116, Zagreb zastupanog po punomoćniku Igor Svilar; KONTINENTAL PAKIRANJE d.o.o. za graditeljstvo i usluge, OIB 87358951669, Pod Kosom 40, 21000 Split; VODOVOD, društvo s ograničenom odgovornošću za obavljanje komunalnih djelatnosti opskrbe pitkom vodom, OIB 25167296962, Ulica 32 br. 9/1, 20271 Blato; TRANSFER međunarodna špedicija i trgovina, društvo s ograničenom odgovornošću, OIB 77544568297, Ciottina 26, 51000 Rijeka; HEP-Operator distribucijskog sustava d.o.o. za distribuciju i opskrbu električne energije, OIB 46830600751, Ulica grada Vukovara 37, Zagreb; Fina Zagreb, OIB 85821130368, Ulica grada Vukovara 70, 10000 Zagreb</izvorni_sadrzaj>
    <derivirana_varijabla naziv="DomainObject.Predmet.StrankaFormatedWithAdressOIB_1"> DAMOR, d.o.o. za preradu plastičnih masa, brodogradnju, turizam i trgovinu, OIB 58057226580, Put Brižina 14, 21212 Kaštel Sućurac zastupanog po punomoćniku odvjetnik Neven Matas; odvjetnik Đorđe Anđelković, OIB 83301421911, Vrbanićeva 20, 10000 Zagreb; BADEL 1862 dioničko društvo, vina, alkoholna i bezalkoholna pića, OIB 36749512860, Vlaška 116, Zagreb zastupanog po punomoćniku Igor Svilar; KONTINENTAL PAKIRANJE d.o.o. za graditeljstvo i usluge, OIB 87358951669, Pod Kosom 40, 21000 Split; VODOVOD, društvo s ograničenom odgovornošću za obavljanje komunalnih djelatnosti opskrbe pitkom vodom, OIB 25167296962, Ulica 32 br. 9/1, 20271 Blato; TRANSFER međunarodna špedicija i trgovina, društvo s ograničenom odgovornošću, OIB 77544568297, Ciottina 26, 51000 Rijeka; HEP-Operator distribucijskog sustava d.o.o. za distribuciju i opskrbu električne energije, OIB 46830600751, Ulica grada Vukovara 37, Zagreb; Fina Zagreb, OIB 85821130368, Ulica grada Vukovara 70, 10000 Zagreb</derivirana_varijabla>
  </DomainObject.Predmet.StrankaFormatedWithAdressOIB>
  <DomainObject.Predmet.StrankaWithAdress>
    <izvorni_sadrzaj>DAMOR, d.o.o. za preradu plastičnih masa, brodogradnju, turizam i trgovinu Put Brižina 14,21212 Kaštel Sućurac,odvjetnik Đorđe Anđelković Vrbanićeva 20,10000 Zagreb,BADEL 1862 dioničko društvo, vina, alkoholna i bezalkoholna pića Vlaška 116,Zagreb,KONTINENTAL PAKIRANJE d.o.o. za graditeljstvo i usluge Pod Kosom 40,21000 Split,VODOVOD, društvo s ograničenom odgovornošću za obavljanje komunalnih djelatnosti opskrbe pitkom vodom Ulica 32 br. 9/1,20271 Blato,TRANSFER međunarodna špedicija i trgovina, društvo s ograničenom odgovornošću Ciottina 26,51000 Rijeka,HEP-Operator distribucijskog sustava d.o.o. za distribuciju i opskrbu električne energije Ulica grada Vukovara 37,Zagreb,Fina Zagreb Ulica grada Vukovara 70,10000 Zagreb</izvorni_sadrzaj>
    <derivirana_varijabla naziv="DomainObject.Predmet.StrankaWithAdress_1">DAMOR, d.o.o. za preradu plastičnih masa, brodogradnju, turizam i trgovinu Put Brižina 14,21212 Kaštel Sućurac,odvjetnik Đorđe Anđelković Vrbanićeva 20,10000 Zagreb,BADEL 1862 dioničko društvo, vina, alkoholna i bezalkoholna pića Vlaška 116,Zagreb,KONTINENTAL PAKIRANJE d.o.o. za graditeljstvo i usluge Pod Kosom 40,21000 Split,VODOVOD, društvo s ograničenom odgovornošću za obavljanje komunalnih djelatnosti opskrbe pitkom vodom Ulica 32 br. 9/1,20271 Blato,TRANSFER međunarodna špedicija i trgovina, društvo s ograničenom odgovornošću Ciottina 26,51000 Rijeka,HEP-Operator distribucijskog sustava d.o.o. za distribuciju i opskrbu električne energije Ulica grada Vukovara 37,Zagreb,Fina Zagreb Ulica grada Vukovara 70,10000 Zagreb</derivirana_varijabla>
  </DomainObject.Predmet.StrankaWithAdress>
  <DomainObject.Predmet.StrankaWithAdressOIB>
    <izvorni_sadrzaj>DAMOR, d.o.o. za preradu plastičnih masa, brodogradnju, turizam i trgovinu, OIB 58057226580, Put Brižina 14,21212 Kaštel Sućurac,odvjetnik Đorđe Anđelković, OIB 83301421911, Vrbanićeva 20,10000 Zagreb,BADEL 1862 dioničko društvo, vina, alkoholna i bezalkoholna pića, OIB 36749512860, Vlaška 116,Zagreb,KONTINENTAL PAKIRANJE d.o.o. za graditeljstvo i usluge, OIB 87358951669, Pod Kosom 40,21000 Split,VODOVOD, društvo s ograničenom odgovornošću za obavljanje komunalnih djelatnosti opskrbe pitkom vodom, OIB 25167296962, Ulica 32 br. 9/1,20271 Blato,TRANSFER međunarodna špedicija i trgovina, društvo s ograničenom odgovornošću, OIB 77544568297, Ciottina 26,51000 Rijeka,HEP-Operator distribucijskog sustava d.o.o. za distribuciju i opskrbu električne energije, OIB 46830600751, Ulica grada Vukovara 37,Zagreb,Fina Zagreb, OIB 85821130368, Ulica grada Vukovara 70,10000 Zagreb</izvorni_sadrzaj>
    <derivirana_varijabla naziv="DomainObject.Predmet.StrankaWithAdressOIB_1">DAMOR, d.o.o. za preradu plastičnih masa, brodogradnju, turizam i trgovinu, OIB 58057226580, Put Brižina 14,21212 Kaštel Sućurac,odvjetnik Đorđe Anđelković, OIB 83301421911, Vrbanićeva 20,10000 Zagreb,BADEL 1862 dioničko društvo, vina, alkoholna i bezalkoholna pića, OIB 36749512860, Vlaška 116,Zagreb,KONTINENTAL PAKIRANJE d.o.o. za graditeljstvo i usluge, OIB 87358951669, Pod Kosom 40,21000 Split,VODOVOD, društvo s ograničenom odgovornošću za obavljanje komunalnih djelatnosti opskrbe pitkom vodom, OIB 25167296962, Ulica 32 br. 9/1,20271 Blato,TRANSFER međunarodna špedicija i trgovina, društvo s ograničenom odgovornošću, OIB 77544568297, Ciottina 26,51000 Rijeka,HEP-Operator distribucijskog sustava d.o.o. za distribuciju i opskrbu električne energije, OIB 46830600751, Ulica grada Vukovara 37,Zagreb,Fina Zagreb, OIB 85821130368, Ulica grada Vukovara 70,10000 Zagreb</derivirana_varijabla>
  </DomainObject.Predmet.StrankaWithAdressOIB>
  <DomainObject.Predmet.StrankaNazivFormated>
    <izvorni_sadrzaj>DAMOR, d.o.o. za preradu plastičnih masa, brodogradnju, turizam i trgovinu,odvjetnik Đorđe Anđelković,BADEL 1862 dioničko društvo, vina, alkoholna i bezalkoholna pića,KONTINENTAL PAKIRANJE d.o.o. za graditeljstvo i usluge,VODOVOD, društvo s ograničenom odgovornošću za obavljanje komunalnih djelatnosti opskrbe pitkom vodom,TRANSFER međunarodna špedicija i trgovina, društvo s ograničenom odgovornošću,HEP-Operator distribucijskog sustava d.o.o. za distribuciju i opskrbu električne energije,Fina Zagreb</izvorni_sadrzaj>
    <derivirana_varijabla naziv="DomainObject.Predmet.StrankaNazivFormated_1">DAMOR, d.o.o. za preradu plastičnih masa, brodogradnju, turizam i trgovinu,odvjetnik Đorđe Anđelković,BADEL 1862 dioničko društvo, vina, alkoholna i bezalkoholna pića,KONTINENTAL PAKIRANJE d.o.o. za graditeljstvo i usluge,VODOVOD, društvo s ograničenom odgovornošću za obavljanje komunalnih djelatnosti opskrbe pitkom vodom,TRANSFER međunarodna špedicija i trgovina, društvo s ograničenom odgovornošću,HEP-Operator distribucijskog sustava d.o.o. za distribuciju i opskrbu električne energije,Fina Zagreb</derivirana_varijabla>
  </DomainObject.Predmet.StrankaNazivFormated>
  <DomainObject.Predmet.StrankaNazivFormatedOIB>
    <izvorni_sadrzaj>DAMOR, d.o.o. za preradu plastičnih masa, brodogradnju, turizam i trgovinu, OIB 58057226580,odvjetnik Đorđe Anđelković, OIB 83301421911,BADEL 1862 dioničko društvo, vina, alkoholna i bezalkoholna pića, OIB 36749512860,KONTINENTAL PAKIRANJE d.o.o. za graditeljstvo i usluge, OIB 87358951669,VODOVOD, društvo s ograničenom odgovornošću za obavljanje komunalnih djelatnosti opskrbe pitkom vodom, OIB 25167296962,TRANSFER međunarodna špedicija i trgovina, društvo s ograničenom odgovornošću, OIB 77544568297,HEP-Operator distribucijskog sustava d.o.o. za distribuciju i opskrbu električne energije, OIB 46830600751,Fina Zagreb, OIB 85821130368</izvorni_sadrzaj>
    <derivirana_varijabla naziv="DomainObject.Predmet.StrankaNazivFormatedOIB_1">DAMOR, d.o.o. za preradu plastičnih masa, brodogradnju, turizam i trgovinu, OIB 58057226580,odvjetnik Đorđe Anđelković, OIB 83301421911,BADEL 1862 dioničko društvo, vina, alkoholna i bezalkoholna pića, OIB 36749512860,KONTINENTAL PAKIRANJE d.o.o. za graditeljstvo i usluge, OIB 87358951669,VODOVOD, društvo s ograničenom odgovornošću za obavljanje komunalnih djelatnosti opskrbe pitkom vodom, OIB 25167296962,TRANSFER međunarodna špedicija i trgovina, društvo s ograničenom odgovornošću, OIB 77544568297,HEP-Operator distribucijskog sustava d.o.o. za distribuciju i opskrbu električne energije, OIB 46830600751,Fina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DAMOR, d.o.o. za preradu plastičnih masa, brodogradnju, turizam i trgovinu zastupanog po punomoćniku odvjetnik Neven Matas</item>
      <item>odvjetnik Đorđe Anđelković</item>
      <item>BADEL 1862 dioničko društvo, vina, alkoholna i bezalkoholna pića zastupanog po punomoćniku Igor Svilar</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item>Fina Zagreb</item>
    </izvorni_sadrzaj>
    <derivirana_varijabla naziv="DomainObject.Predmet.StrankaListFormated_1">
      <item>DAMOR, d.o.o. za preradu plastičnih masa, brodogradnju, turizam i trgovinu zastupanog po punomoćniku odvjetnik Neven Matas</item>
      <item>odvjetnik Đorđe Anđelković</item>
      <item>BADEL 1862 dioničko društvo, vina, alkoholna i bezalkoholna pića zastupanog po punomoćniku Igor Svilar</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item>Fina Zagreb</item>
    </derivirana_varijabla>
  </DomainObject.Predmet.StrankaListFormated>
  <DomainObject.Predmet.StrankaListFormatedOIB>
    <izvorni_sadrzaj>
      <item>DAMOR, d.o.o. za preradu plastičnih masa, brodogradnju, turizam i trgovinu, OIB 58057226580 zastupanog po punomoćniku odvjetnik Neven Matas</item>
      <item>odvjetnik Đorđe Anđelković, OIB 83301421911</item>
      <item>BADEL 1862 dioničko društvo, vina, alkoholna i bezalkoholna pića, OIB 36749512860 zastupanog po punomoćniku Igor Svilar</item>
      <item>KONTINENTAL PAKIRANJE d.o.o. za graditeljstvo i usluge, OIB 87358951669</item>
      <item>VODOVOD, društvo s ograničenom odgovornošću za obavljanje komunalnih djelatnosti opskrbe pitkom vodom, OIB 25167296962</item>
      <item>TRANSFER međunarodna špedicija i trgovina, društvo s ograničenom odgovornošću, OIB 77544568297</item>
      <item>HEP-Operator distribucijskog sustava d.o.o. za distribuciju i opskrbu električne energije, OIB 46830600751</item>
      <item>Fina Zagreb, OIB 85821130368</item>
    </izvorni_sadrzaj>
    <derivirana_varijabla naziv="DomainObject.Predmet.StrankaListFormatedOIB_1">
      <item>DAMOR, d.o.o. za preradu plastičnih masa, brodogradnju, turizam i trgovinu, OIB 58057226580 zastupanog po punomoćniku odvjetnik Neven Matas</item>
      <item>odvjetnik Đorđe Anđelković, OIB 83301421911</item>
      <item>BADEL 1862 dioničko društvo, vina, alkoholna i bezalkoholna pića, OIB 36749512860 zastupanog po punomoćniku Igor Svilar</item>
      <item>KONTINENTAL PAKIRANJE d.o.o. za graditeljstvo i usluge, OIB 87358951669</item>
      <item>VODOVOD, društvo s ograničenom odgovornošću za obavljanje komunalnih djelatnosti opskrbe pitkom vodom, OIB 25167296962</item>
      <item>TRANSFER međunarodna špedicija i trgovina, društvo s ograničenom odgovornošću, OIB 77544568297</item>
      <item>HEP-Operator distribucijskog sustava d.o.o. za distribuciju i opskrbu električne energije, OIB 46830600751</item>
      <item>Fina Zagreb, OIB 85821130368</item>
    </derivirana_varijabla>
  </DomainObject.Predmet.StrankaListFormatedOIB>
  <DomainObject.Predmet.StrankaListFormatedWithAdress>
    <izvorni_sadrzaj>
      <item>DAMOR, d.o.o. za preradu plastičnih masa, brodogradnju, turizam i trgovinu, Put Brižina 14, 21212 Kaštel Sućurac zastupanog po punomoćniku odvjetnik Neven Matas</item>
      <item>odvjetnik Đorđe Anđelković, Vrbanićeva 20, 10000 Zagreb</item>
      <item>BADEL 1862 dioničko društvo, vina, alkoholna i bezalkoholna pića, Vlaška 116, Zagreb zastupanog po punomoćniku Igor Svilar</item>
      <item>KONTINENTAL PAKIRANJE d.o.o. za graditeljstvo i usluge, Pod Kosom 40, 21000 Split</item>
      <item>VODOVOD, društvo s ograničenom odgovornošću za obavljanje komunalnih djelatnosti opskrbe pitkom vodom, Ulica 32 br. 9/1, 20271 Blato</item>
      <item>TRANSFER međunarodna špedicija i trgovina, društvo s ograničenom odgovornošću, Ciottina 26, 51000 Rijeka</item>
      <item>HEP-Operator distribucijskog sustava d.o.o. za distribuciju i opskrbu električne energije, Ulica grada Vukovara 37, Zagreb</item>
      <item>Fina Zagreb, Ulica grada Vukovara 70, 10000 Zagreb</item>
    </izvorni_sadrzaj>
    <derivirana_varijabla naziv="DomainObject.Predmet.StrankaListFormatedWithAdress_1">
      <item>DAMOR, d.o.o. za preradu plastičnih masa, brodogradnju, turizam i trgovinu, Put Brižina 14, 21212 Kaštel Sućurac zastupanog po punomoćniku odvjetnik Neven Matas</item>
      <item>odvjetnik Đorđe Anđelković, Vrbanićeva 20, 10000 Zagreb</item>
      <item>BADEL 1862 dioničko društvo, vina, alkoholna i bezalkoholna pića, Vlaška 116, Zagreb zastupanog po punomoćniku Igor Svilar</item>
      <item>KONTINENTAL PAKIRANJE d.o.o. za graditeljstvo i usluge, Pod Kosom 40, 21000 Split</item>
      <item>VODOVOD, društvo s ograničenom odgovornošću za obavljanje komunalnih djelatnosti opskrbe pitkom vodom, Ulica 32 br. 9/1, 20271 Blato</item>
      <item>TRANSFER međunarodna špedicija i trgovina, društvo s ograničenom odgovornošću, Ciottina 26, 51000 Rijeka</item>
      <item>HEP-Operator distribucijskog sustava d.o.o. za distribuciju i opskrbu električne energije, Ulica grada Vukovara 37, Zagreb</item>
      <item>Fina Zagreb, Ulica grada Vukovara 70, 10000 Zagreb</item>
    </derivirana_varijabla>
  </DomainObject.Predmet.StrankaListFormatedWithAdress>
  <DomainObject.Predmet.StrankaListFormatedWithAdressOIB>
    <izvorni_sadrzaj>
      <item>DAMOR, d.o.o. za preradu plastičnih masa, brodogradnju, turizam i trgovinu, OIB 58057226580, Put Brižina 14, 21212 Kaštel Sućurac zastupanog po punomoćniku odvjetnik Neven Matas</item>
      <item>odvjetnik Đorđe Anđelković, OIB 83301421911, Vrbanićeva 20, 10000 Zagreb</item>
      <item>BADEL 1862 dioničko društvo, vina, alkoholna i bezalkoholna pića, OIB 36749512860, Vlaška 116, Zagreb zastupanog po punomoćniku Igor Svilar</item>
      <item>KONTINENTAL PAKIRANJE d.o.o. za graditeljstvo i usluge, OIB 87358951669, Pod Kosom 40, 21000 Split</item>
      <item>VODOVOD, društvo s ograničenom odgovornošću za obavljanje komunalnih djelatnosti opskrbe pitkom vodom, OIB 25167296962, Ulica 32 br. 9/1, 20271 Blato</item>
      <item>TRANSFER međunarodna špedicija i trgovina, društvo s ograničenom odgovornošću, OIB 77544568297, Ciottina 26, 51000 Rijeka</item>
      <item>HEP-Operator distribucijskog sustava d.o.o. za distribuciju i opskrbu električne energije, OIB 46830600751, Ulica grada Vukovara 37, Zagreb</item>
      <item>Fina Zagreb, OIB 85821130368, Ulica grada Vukovara 70, 10000 Zagreb</item>
    </izvorni_sadrzaj>
    <derivirana_varijabla naziv="DomainObject.Predmet.StrankaListFormatedWithAdressOIB_1">
      <item>DAMOR, d.o.o. za preradu plastičnih masa, brodogradnju, turizam i trgovinu, OIB 58057226580, Put Brižina 14, 21212 Kaštel Sućurac zastupanog po punomoćniku odvjetnik Neven Matas</item>
      <item>odvjetnik Đorđe Anđelković, OIB 83301421911, Vrbanićeva 20, 10000 Zagreb</item>
      <item>BADEL 1862 dioničko društvo, vina, alkoholna i bezalkoholna pića, OIB 36749512860, Vlaška 116, Zagreb zastupanog po punomoćniku Igor Svilar</item>
      <item>KONTINENTAL PAKIRANJE d.o.o. za graditeljstvo i usluge, OIB 87358951669, Pod Kosom 40, 21000 Split</item>
      <item>VODOVOD, društvo s ograničenom odgovornošću za obavljanje komunalnih djelatnosti opskrbe pitkom vodom, OIB 25167296962, Ulica 32 br. 9/1, 20271 Blato</item>
      <item>TRANSFER međunarodna špedicija i trgovina, društvo s ograničenom odgovornošću, OIB 77544568297, Ciottina 26, 51000 Rijeka</item>
      <item>HEP-Operator distribucijskog sustava d.o.o. za distribuciju i opskrbu električne energije, OIB 46830600751, Ulica grada Vukovara 37, Zagreb</item>
      <item>Fina Zagreb, OIB 85821130368, Ulica grada Vukovara 70, 10000 Zagreb</item>
    </derivirana_varijabla>
  </DomainObject.Predmet.StrankaListFormatedWithAdressOIB>
  <DomainObject.Predmet.StrankaListNazivFormated>
    <izvorni_sadrzaj>
      <item>DAMOR, d.o.o. za preradu plastičnih masa, brodogradnju, turizam i trgovinu</item>
      <item>odvjetnik Đorđe Anđelković</item>
      <item>BADEL 1862 dioničko društvo, vina, alkoholna i bezalkoholna pića</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item>Fina Zagreb</item>
    </izvorni_sadrzaj>
    <derivirana_varijabla naziv="DomainObject.Predmet.StrankaListNazivFormated_1">
      <item>DAMOR, d.o.o. za preradu plastičnih masa, brodogradnju, turizam i trgovinu</item>
      <item>odvjetnik Đorđe Anđelković</item>
      <item>BADEL 1862 dioničko društvo, vina, alkoholna i bezalkoholna pića</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item>Fina Zagreb</item>
    </derivirana_varijabla>
  </DomainObject.Predmet.StrankaListNazivFormated>
  <DomainObject.Predmet.StrankaListNazivFormatedOIB>
    <izvorni_sadrzaj>
      <item>DAMOR, d.o.o. za preradu plastičnih masa, brodogradnju, turizam i trgovinu, OIB 58057226580</item>
      <item>odvjetnik Đorđe Anđelković, OIB 83301421911</item>
      <item>BADEL 1862 dioničko društvo, vina, alkoholna i bezalkoholna pića, OIB 36749512860</item>
      <item>KONTINENTAL PAKIRANJE d.o.o. za graditeljstvo i usluge, OIB 87358951669</item>
      <item>VODOVOD, društvo s ograničenom odgovornošću za obavljanje komunalnih djelatnosti opskrbe pitkom vodom, OIB 25167296962</item>
      <item>TRANSFER međunarodna špedicija i trgovina, društvo s ograničenom odgovornošću, OIB 77544568297</item>
      <item>HEP-Operator distribucijskog sustava d.o.o. za distribuciju i opskrbu električne energije, OIB 46830600751</item>
      <item>Fina Zagreb, OIB 85821130368</item>
    </izvorni_sadrzaj>
    <derivirana_varijabla naziv="DomainObject.Predmet.StrankaListNazivFormatedOIB_1">
      <item>DAMOR, d.o.o. za preradu plastičnih masa, brodogradnju, turizam i trgovinu, OIB 58057226580</item>
      <item>odvjetnik Đorđe Anđelković, OIB 83301421911</item>
      <item>BADEL 1862 dioničko društvo, vina, alkoholna i bezalkoholna pića, OIB 36749512860</item>
      <item>KONTINENTAL PAKIRANJE d.o.o. za graditeljstvo i usluge, OIB 87358951669</item>
      <item>VODOVOD, društvo s ograničenom odgovornošću za obavljanje komunalnih djelatnosti opskrbe pitkom vodom, OIB 25167296962</item>
      <item>TRANSFER međunarodna špedicija i trgovina, društvo s ograničenom odgovornošću, OIB 77544568297</item>
      <item>HEP-Operator distribucijskog sustava d.o.o. za distribuciju i opskrbu električne energije, OIB 46830600751</item>
      <item>Fina Zagreb, OIB 85821130368</item>
    </derivirana_varijabla>
  </DomainObject.Predmet.StrankaListNazivFormatedOIB>
  <DomainObject.Predmet.ProtuStrankaListFormated>
    <izvorni_sadrzaj>
      <item>JEDINSTVO, poljoprivredna zadruga</item>
    </izvorni_sadrzaj>
    <derivirana_varijabla naziv="DomainObject.Predmet.ProtuStrankaListFormated_1">
      <item>JEDINSTVO, poljoprivredna zadruga</item>
    </derivirana_varijabla>
  </DomainObject.Predmet.ProtuStrankaListFormated>
  <DomainObject.Predmet.ProtuStrankaListFormatedOIB>
    <izvorni_sadrzaj>
      <item>JEDINSTVO, poljoprivredna zadruga, OIB 30698530431</item>
    </izvorni_sadrzaj>
    <derivirana_varijabla naziv="DomainObject.Predmet.ProtuStrankaListFormatedOIB_1">
      <item>JEDINSTVO, poljoprivredna zadruga, OIB 30698530431</item>
    </derivirana_varijabla>
  </DomainObject.Predmet.ProtuStrankaListFormatedOIB>
  <DomainObject.Predmet.ProtuStrankaListFormatedWithAdress>
    <izvorni_sadrzaj>
      <item>JEDINSTVO, poljoprivredna zadruga, Smokvica/bb, 20271 Smokvica</item>
    </izvorni_sadrzaj>
    <derivirana_varijabla naziv="DomainObject.Predmet.ProtuStrankaListFormatedWithAdress_1">
      <item>JEDINSTVO, poljoprivredna zadruga, Smokvica/bb, 20271 Smokvica</item>
    </derivirana_varijabla>
  </DomainObject.Predmet.ProtuStrankaListFormatedWithAdress>
  <DomainObject.Predmet.ProtuStrankaListFormatedWithAdressOIB>
    <izvorni_sadrzaj>
      <item>JEDINSTVO, poljoprivredna zadruga, OIB 30698530431, Smokvica/bb, 20271 Smokvica</item>
    </izvorni_sadrzaj>
    <derivirana_varijabla naziv="DomainObject.Predmet.ProtuStrankaListFormatedWithAdressOIB_1">
      <item>JEDINSTVO, poljoprivredna zadruga, OIB 30698530431, Smokvica/bb, 20271 Smokvica</item>
    </derivirana_varijabla>
  </DomainObject.Predmet.ProtuStrankaListFormatedWithAdressOIB>
  <DomainObject.Predmet.ProtuStrankaListNazivFormated>
    <izvorni_sadrzaj>
      <item>JEDINSTVO, poljoprivredna zadruga</item>
    </izvorni_sadrzaj>
    <derivirana_varijabla naziv="DomainObject.Predmet.ProtuStrankaListNazivFormated_1">
      <item>JEDINSTVO, poljoprivredna zadruga</item>
    </derivirana_varijabla>
  </DomainObject.Predmet.ProtuStrankaListNazivFormated>
  <DomainObject.Predmet.ProtuStrankaListNazivFormatedOIB>
    <izvorni_sadrzaj>
      <item>JEDINSTVO, poljoprivredna zadruga, OIB 30698530431</item>
    </izvorni_sadrzaj>
    <derivirana_varijabla naziv="DomainObject.Predmet.ProtuStrankaListNazivFormatedOIB_1">
      <item>JEDINSTVO, poljoprivredna zadruga, OIB 30698530431</item>
    </derivirana_varijabla>
  </DomainObject.Predmet.ProtuStrankaListNazivFormatedOIB>
  <DomainObject.Predmet.OstaliListFormated>
    <izvorni_sadrzaj>
      <item>FINA ZAGREB</item>
      <item>Narodne novine d.d.</item>
      <item>Gordana Jukić, Gorimix d.o.o.</item>
      <item>Davor Martinović, Poljopromet d.o.o.</item>
      <item>Mirko Jukić, Gorimix d.o.o.</item>
      <item>Vlaho Monković</item>
      <item>TIHOMIR PECOTIĆ</item>
      <item>IVAN KORUNIĆ DUNDO</item>
      <item>IVAN PECOTIĆ KUZMIĆ</item>
      <item>SRĐAN PECOTIĆ Grgura</item>
      <item>KUZMA BANIČEVIĆ GROŠIĆ</item>
      <item>JAKOV BANIČEVIĆ OREBIČIĆ</item>
      <item>ANTUN BANIČEVIĆ pok. Antuna</item>
      <item>IVAN SALEČIĆ pok. Ivana</item>
      <item>KUZMA TOMAŠIĆ pok. Janka</item>
      <item>IVAN TOMAŠIĆ DEŽEVIĆ</item>
      <item>DUŠAN TOMAŠIĆ DEŽEVIĆ</item>
      <item>IVAN RADOVANOVIĆ Repak</item>
      <item>Kate Perić Šubašić</item>
      <item>Kuzma Tomašić</item>
      <item>Lenko Salečić</item>
      <item>Željko Vidović</item>
      <item>Ministarstvo financija</item>
      <item>ANĐELKA BANIČEVIĆ</item>
      <item>JOSIP BOŠNJAK</item>
      <item>LOVOR SALEČIĆ</item>
      <item>NIVES PECOTIĆ</item>
      <item>NELI RADOVANOVIĆ</item>
      <item>TOMAŠIĆ ZDRAVKO</item>
      <item>ZDRAVKO SALEČIĆ</item>
      <item>DALIBOR PECOTIĆ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TONĆI RADOVANOVIĆ</item>
      <item>CELINA PECOTIĆ</item>
      <item>PERO BANIČEVIĆ pok. Petra</item>
      <item>PETAR BANIČEVIĆ LUCIĆ Petrov</item>
      <item>MARKO BANIČEVIĆ  pok. Pavla</item>
      <item>IVKO PEŠELJ pok. Ivana</item>
      <item>KATA PECOTIĆ pok. Kuzme</item>
      <item>DANIRA PECOTIĆ</item>
      <item>MIRKO RADOVANOVIĆ</item>
      <item>IVAN TOMAŠIĆ pok. Antuna</item>
      <item>IVAN TOMAŠIĆ pok. Ivana Barbaca</item>
      <item>OMER PECOTIĆ</item>
      <item>MARINKO TOMAŠIĆ RADIĆ</item>
      <item>MLADEN BANIČEVIĆ</item>
      <item>ANTE BLEUŠ</item>
      <item>TONKO PECOTIĆ pok. Vida</item>
      <item>BORISLAV BANIČEVIĆ</item>
      <item>ŽELJKO KORUNIĆ</item>
      <item>JURE PECOTIĆ</item>
      <item>GOJKO TOMAŠIĆ</item>
      <item>DANKO SALEČIĆ</item>
      <item>DUŠAN DIDOVIĆ</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DRAGAN RADOVANOVIĆ</item>
      <item>JAGODA VESELINOVIĆ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FRANKA DRAGOJEVIĆ</item>
      <item>PERICA BANIČEVIĆ</item>
      <item>DUŠAN PECOTIĆ BARAN</item>
      <item>ŽELJKO PECOTIĆ pok. Petra</item>
      <item>ZDRAVKO TOMAŠIĆ</item>
      <item>IVAN / Anđa RADOVANOVIĆ</item>
      <item>odvjetnik Đorđe Anđelković</item>
      <item>Odvj. Stjepan Eterović</item>
      <item>odvjetnik Neven Matas punomoćnik sudionika u postupku DAMOR, d.o.o. za preradu plastičnih masa, brodogradnju, turizam i trgovinu</item>
      <item>Igor Svilar punomoćnik sudionika u postupku BADEL 1862 dioničko društvo, vina, alkoholna i bezalkoholna pića</item>
      <item>Ivan Marelić</item>
    </izvorni_sadrzaj>
    <derivirana_varijabla naziv="DomainObject.Predmet.OstaliListFormated_1">
      <item>FINA ZAGREB</item>
      <item>Narodne novine d.d.</item>
      <item>Gordana Jukić, Gorimix d.o.o.</item>
      <item>Davor Martinović, Poljopromet d.o.o.</item>
      <item>Mirko Jukić, Gorimix d.o.o.</item>
      <item>Vlaho Monković</item>
      <item>TIHOMIR PECOTIĆ</item>
      <item>IVAN KORUNIĆ DUNDO</item>
      <item>IVAN PECOTIĆ KUZMIĆ</item>
      <item>SRĐAN PECOTIĆ Grgura</item>
      <item>KUZMA BANIČEVIĆ GROŠIĆ</item>
      <item>JAKOV BANIČEVIĆ OREBIČIĆ</item>
      <item>ANTUN BANIČEVIĆ pok. Antuna</item>
      <item>IVAN SALEČIĆ pok. Ivana</item>
      <item>KUZMA TOMAŠIĆ pok. Janka</item>
      <item>IVAN TOMAŠIĆ DEŽEVIĆ</item>
      <item>DUŠAN TOMAŠIĆ DEŽEVIĆ</item>
      <item>IVAN RADOVANOVIĆ Repak</item>
      <item>Kate Perić Šubašić</item>
      <item>Kuzma Tomašić</item>
      <item>Lenko Salečić</item>
      <item>Željko Vidović</item>
      <item>Ministarstvo financija</item>
      <item>ANĐELKA BANIČEVIĆ</item>
      <item>JOSIP BOŠNJAK</item>
      <item>LOVOR SALEČIĆ</item>
      <item>NIVES PECOTIĆ</item>
      <item>NELI RADOVANOVIĆ</item>
      <item>TOMAŠIĆ ZDRAVKO</item>
      <item>ZDRAVKO SALEČIĆ</item>
      <item>DALIBOR PECOTIĆ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TONĆI RADOVANOVIĆ</item>
      <item>CELINA PECOTIĆ</item>
      <item>PERO BANIČEVIĆ pok. Petra</item>
      <item>PETAR BANIČEVIĆ LUCIĆ Petrov</item>
      <item>MARKO BANIČEVIĆ  pok. Pavla</item>
      <item>IVKO PEŠELJ pok. Ivana</item>
      <item>KATA PECOTIĆ pok. Kuzme</item>
      <item>DANIRA PECOTIĆ</item>
      <item>MIRKO RADOVANOVIĆ</item>
      <item>IVAN TOMAŠIĆ pok. Antuna</item>
      <item>IVAN TOMAŠIĆ pok. Ivana Barbaca</item>
      <item>OMER PECOTIĆ</item>
      <item>MARINKO TOMAŠIĆ RADIĆ</item>
      <item>MLADEN BANIČEVIĆ</item>
      <item>ANTE BLEUŠ</item>
      <item>TONKO PECOTIĆ pok. Vida</item>
      <item>BORISLAV BANIČEVIĆ</item>
      <item>ŽELJKO KORUNIĆ</item>
      <item>JURE PECOTIĆ</item>
      <item>GOJKO TOMAŠIĆ</item>
      <item>DANKO SALEČIĆ</item>
      <item>DUŠAN DIDOVIĆ</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DRAGAN RADOVANOVIĆ</item>
      <item>JAGODA VESELINOVIĆ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FRANKA DRAGOJEVIĆ</item>
      <item>PERICA BANIČEVIĆ</item>
      <item>DUŠAN PECOTIĆ BARAN</item>
      <item>ŽELJKO PECOTIĆ pok. Petra</item>
      <item>ZDRAVKO TOMAŠIĆ</item>
      <item>IVAN / Anđa RADOVANOVIĆ</item>
      <item>odvjetnik Đorđe Anđelković</item>
      <item>Odvj. Stjepan Eterović</item>
      <item>odvjetnik Neven Matas punomoćnik sudionika u postupku DAMOR, d.o.o. za preradu plastičnih masa, brodogradnju, turizam i trgovinu</item>
      <item>Igor Svilar punomoćnik sudionika u postupku BADEL 1862 dioničko društvo, vina, alkoholna i bezalkoholna pića</item>
      <item>Ivan Marelić</item>
    </derivirana_varijabla>
  </DomainObject.Predmet.OstaliListFormated>
  <DomainObject.Predmet.OstaliListFormatedOIB>
    <izvorni_sadrzaj>
      <item>FINA ZAGREB, OIB 85821130368</item>
      <item>Narodne novine d.d., OIB 64546066176</item>
      <item>Gordana Jukić, Gorimix d.o.o.</item>
      <item>Davor Martinović, Poljopromet d.o.o.</item>
      <item>Mirko Jukić, Gorimix d.o.o.</item>
      <item>Vlaho Monković, OIB 72627093549</item>
      <item>TIHOMIR PECOTIĆ, OIB 62311967075</item>
      <item>IVAN KORUNIĆ DUNDO, OIB 26096900086</item>
      <item>IVAN PECOTIĆ KUZMIĆ, OIB 83866121523</item>
      <item>SRĐAN PECOTIĆ Grgura, OIB 76637031832</item>
      <item>KUZMA BANIČEVIĆ GROŠIĆ, OIB 83584328149</item>
      <item>JAKOV BANIČEVIĆ OREBIČIĆ, OIB 56613033040</item>
      <item>ANTUN BANIČEVIĆ pok. Antuna, OIB 08583630920</item>
      <item>IVAN SALEČIĆ pok. Ivana, OIB 77490461721</item>
      <item>KUZMA TOMAŠIĆ pok. Janka, OIB 47848562076</item>
      <item>IVAN TOMAŠIĆ DEŽEVIĆ, OIB 45025415169</item>
      <item>DUŠAN TOMAŠIĆ DEŽEVIĆ, OIB 18283165460</item>
      <item>IVAN RADOVANOVIĆ Repak, OIB 40234018163</item>
      <item>Kate Perić Šubašić</item>
      <item>Kuzma Tomašić</item>
      <item>Lenko Salečić, OIB 72583645435</item>
      <item>Željko Vidović</item>
      <item>Ministarstvo financija</item>
      <item>ANĐELKA BANIČEVIĆ, OIB 79047230612</item>
      <item>JOSIP BOŠNJAK, OIB 65809026326</item>
      <item>LOVOR SALEČIĆ, OIB 49396154317</item>
      <item>NIVES PECOTIĆ, OIB 63739189939</item>
      <item>NELI RADOVANOVIĆ, OIB 95714683867</item>
      <item>TOMAŠIĆ ZDRAVKO</item>
      <item>ZDRAVKO SALEČIĆ, OIB 27966085185</item>
      <item>DALIBOR PECOTIĆ, OIB 54785210099</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item>
      <item>JURE ANDRIJIĆ, OIB 15375407607</item>
      <item>JOAKIM KUNJAŠIĆ, OIB 48631002665</item>
      <item>JANKO SIPIŠIĆ, OIB 88591067320</item>
      <item>MARIJA PECOTIĆ, OIB 98670474583</item>
      <item>SUZANA FARAC, OIB 51194189691</item>
      <item>DUBO RADOVANOVIĆ, OIB 34484938455</item>
      <item>TIHOMIR PECOTIĆ (pok. Frana), OIB 95580820240</item>
      <item>FRANO BANIČEVIĆ, OIB 88223665918</item>
      <item>MILIVOJ BANIČEVIĆ, OIB 37291728761</item>
      <item>MARKO BANIČEVIĆ pok. Marka, OIB 52046084575</item>
      <item>VICKO BANIČEVIĆ, OIB 97708118789</item>
      <item>SREĆKO RADOVANOVIĆ, OIB 56175390499</item>
      <item>MIRA PECOTIĆ ud. Žela, OIB 66893527732</item>
      <item>DAROSLAV TOMAŠIĆ, OIB 08761048523</item>
      <item>NEDA SALEČIĆ ud. Petra, OIB 13956234500</item>
      <item>ZDRAVKA PECOTIĆ ANTUŠIN, OIB 62662263335</item>
      <item>RIKARD KORUNIĆ, OIB 37268201254</item>
      <item>IVAN SALEČIĆ pok. Petra, OIB 11189660102</item>
      <item>TONĆI RADOVANOVIĆ, OIB 22214232720</item>
      <item>CELINA PECOTIĆ, OIB 27615926867</item>
      <item>PERO BANIČEVIĆ pok. Petra, OIB 57778246922</item>
      <item>PETAR BANIČEVIĆ LUCIĆ Petrov, OIB 55607598403</item>
      <item>MARKO BANIČEVIĆ  pok. Pavla, OIB 90635825548</item>
      <item>IVKO PEŠELJ pok. Ivana, OIB 36303199278</item>
      <item>KATA PECOTIĆ pok. Kuzme, OIB 03245470856</item>
      <item>DANIRA PECOTIĆ, OIB 49066645523</item>
      <item>MIRKO RADOVANOVIĆ, OIB 17546459215</item>
      <item>IVAN TOMAŠIĆ pok. Antuna, OIB 19797804756</item>
      <item>IVAN TOMAŠIĆ pok. Ivana Barbaca, OIB 82320909380</item>
      <item>OMER PECOTIĆ, OIB 58952875239</item>
      <item>MARINKO TOMAŠIĆ RADIĆ, OIB 59563517268</item>
      <item>MLADEN BANIČEVIĆ, OIB 92174233157</item>
      <item>ANTE BLEUŠ, OIB 60321615992</item>
      <item>TONKO PECOTIĆ pok. Vida, OIB 56346962956</item>
      <item>BORISLAV BANIČEVIĆ, OIB 30708286914</item>
      <item>ŽELJKO KORUNIĆ, OIB 74827333379</item>
      <item>JURE PECOTIĆ, OIB 31678896761</item>
      <item>GOJKO TOMAŠIĆ, OIB 61715266930</item>
      <item>DANKO SALEČIĆ, OIB 10004679981</item>
      <item>DUŠAN DIDOVIĆ, OIB 56960465013</item>
      <item>BLEUS-KORKIRA d.o.o., OIB 44122770964</item>
      <item>ŽELJKO BLEUŠ, OIB 59915399212</item>
      <item>IVAN TOMAŠIĆ JADIN, OIB 59631657813</item>
      <item>ALEN TOMAŠIĆ JADIN, OIB 82163957266</item>
      <item>KUZMA BANIČEVIĆ pok. Fabijana, OIB 15134842913</item>
      <item>ANITO PECOTIĆ BARAN, OIB 16212484063</item>
      <item>LUKA BANIČEVIĆ pok. Frana, OIB 98663577887</item>
      <item>MIRJANA BANIČEVIĆ, OIB 91669241000</item>
      <item>MIRJANA TOMAŠIĆ ud. Stojana, OIB 93209720439</item>
      <item>DOMINANT d.o.o., OIB 62799980235</item>
      <item>SREDNJA ŠKOLA PETRA ŠEGEDINA, OIB 30204241777</item>
      <item>ANTE TOMAŠIĆ pok. Jerka, OIB 27855324302</item>
      <item>DARKO TOMAŠIĆ Bili, OIB 60705895107</item>
      <item>JERKO PECOTIĆ, OIB 35137853358</item>
      <item>MILENA PECOTIĆ, OIB 45029039404</item>
      <item>MATIJA HUDULIN, OIB 05762741266</item>
      <item>ANTUN / JELA MILINA, OIB 66918120857</item>
      <item>MARINKO BANIČEVIĆ, OIB 79908473643</item>
      <item>JAKOV PECOTIĆ, OIB 31287390010</item>
      <item>MARIJA TOMAŠIĆ, OIB 23012233701</item>
      <item>RATKO PECOTIĆ, OIB 34405281520</item>
      <item>ANTE RADOVANOVIĆ pok. Petra, OIB 35711094259</item>
      <item>DRAGAN RADOVANOVIĆ, OIB 64379492772</item>
      <item>JAGODA VESELINOVIĆ, OIB 26384945691</item>
      <item>SRETAN RADOVANOVIĆ, OIB 57599657765</item>
      <item>IVAN BANIČEVIĆ ŠKUDRIĆ, OIB 13452885373</item>
      <item>BENEDIKT PECOTIĆ, OIB 58470348045</item>
      <item>ANTE BANIČEVIĆ Mikulato, OIB 69543010620</item>
      <item>SILVESTAR PECOTIĆ, OIB 06331851349</item>
      <item>MLADEN TOMAŠIĆ, OIB 50629906053</item>
      <item>MATKO PECOTIĆ Mirkov, OIB 48452214674</item>
      <item>ANTE PECOTIĆ pok. Ivota, OIB 90741744910</item>
      <item>BRANISLAV PECOTIĆ, OIB 47480540156</item>
      <item>DUŠAN TOMAŠIĆ BARBACA, OIB 11081131642</item>
      <item>KUZMA TOMAŠIĆ pok. Mileta Barbaca, OIB 44079223057</item>
      <item>ŽARKO PECOTIĆ TUNICA, OIB 34499644381</item>
      <item>RAJKO BANIČEVIĆ, OIB 45418114610</item>
      <item>DARICA PECOTIĆ, OIB 73218993869</item>
      <item>IVKO PECOTIĆ KUZMIĆ, OIB 97676374567</item>
      <item>LJUBO SALEČIĆ, OIB 57678876972</item>
      <item>DARKO DIDOVIĆ, OIB 86562516988</item>
      <item>DARIO PECOTIĆ, OIB 59926387177</item>
      <item>ZDENKO BANIČEVIĆ pok. Marina, OIB 68768522738</item>
      <item>MATKO SALEČIĆ, OIB 03920237137</item>
      <item>ANA BANIČEVIĆ, OIB 12523783384</item>
      <item>DANKO PECOTIĆ, OIB 16321602649</item>
      <item>SRETAN TOMAŠIĆ, OIB 09315287391</item>
      <item>VILMA TOMAŠIĆ, OIB 12263597546</item>
      <item>NANICA TOMAŠIĆ, OIB 38384204212</item>
      <item>JADRANA BANIČEVIĆ, OIB 39662029505</item>
      <item>IRENA DIDOVIĆ, OIB 79511279334</item>
      <item>IVKO RADOVANOVIĆ POŠA, OIB 27294506664</item>
      <item>MILICA HUDULIN, OIB 41575890321</item>
      <item>MOJMIR DIDOVIĆ, OIB 62857539177</item>
      <item>MARIN BANIČEVIĆ, OIB 80401714220</item>
      <item>TUDOR DIDOVIĆ, OIB 70526505736</item>
      <item>JAKŠA TOMAŠIĆ MORGEN, OIB 03236645193</item>
      <item>TOMISLAV TOMAŠIĆ DEŽEVIĆ, OIB 67388141775</item>
      <item>MARKO TOMAŠIĆ DEŽEVIĆ, OIB 95555601444</item>
      <item>MAJA PECOTIĆ ž. Josipa, OIB 95251176886</item>
      <item>JOSIP PECOTIĆ, OIB 81926927816</item>
      <item>PETAR TOMAŠIĆ DEŽEVIĆ, OIB 05638963990</item>
      <item>JAKŠA TOMAŠIĆ, OIB 25543664675</item>
      <item>STIPE TOMAŠIĆ ANTUN pok. Tonća, OIB 65686352982</item>
      <item>KOVILJKA PECOTIĆ pok. Jerka, OIB 13468504322</item>
      <item>TINA PECOTIĆ, OIB 39458726928</item>
      <item>IVAN MARELIĆ IVAN, OIB 21089244760</item>
      <item>MARICA PECOTIĆ, OIB 11504405205</item>
      <item>ZLATKO TOMAŠIĆ, OIB 23584585291</item>
      <item>EMIL BANIČEVIĆ, OIB 38531031235</item>
      <item>JAKO VINO d.o.o., OIB 34068889816</item>
      <item>FRANKA DRAGOJEVIĆ, OIB 82335614817</item>
      <item>PERICA BANIČEVIĆ, OIB 81549857729</item>
      <item>DUŠAN PECOTIĆ BARAN, OIB 82012465445</item>
      <item>ŽELJKO PECOTIĆ pok. Petra, OIB 93469562632</item>
      <item>ZDRAVKO TOMAŠIĆ, OIB 04977191533</item>
      <item>IVAN / Anđa RADOVANOVIĆ, OIB 96187907458</item>
      <item>odvjetnik Đorđe Anđelković, OIB 83301421911</item>
      <item>Odvj. Stjepan Eterović</item>
      <item>odvjetnik Neven Matas, OIB 71639062425 punomoćnik sudionika u postupku DAMOR, d.o.o. za preradu plastičnih masa, brodogradnju, turizam i trgovinu</item>
      <item>Igor Svilar, OIB 55678665212 punomoćnik sudionika u postupku BADEL 1862 dioničko društvo, vina, alkoholna i bezalkoholna pića</item>
      <item>Ivan Marelić, OIB 21089244760</item>
    </izvorni_sadrzaj>
    <derivirana_varijabla naziv="DomainObject.Predmet.OstaliListFormatedOIB_1">
      <item>FINA ZAGREB, OIB 85821130368</item>
      <item>Narodne novine d.d., OIB 64546066176</item>
      <item>Gordana Jukić, Gorimix d.o.o.</item>
      <item>Davor Martinović, Poljopromet d.o.o.</item>
      <item>Mirko Jukić, Gorimix d.o.o.</item>
      <item>Vlaho Monković, OIB 72627093549</item>
      <item>TIHOMIR PECOTIĆ, OIB 62311967075</item>
      <item>IVAN KORUNIĆ DUNDO, OIB 26096900086</item>
      <item>IVAN PECOTIĆ KUZMIĆ, OIB 83866121523</item>
      <item>SRĐAN PECOTIĆ Grgura, OIB 76637031832</item>
      <item>KUZMA BANIČEVIĆ GROŠIĆ, OIB 83584328149</item>
      <item>JAKOV BANIČEVIĆ OREBIČIĆ, OIB 56613033040</item>
      <item>ANTUN BANIČEVIĆ pok. Antuna, OIB 08583630920</item>
      <item>IVAN SALEČIĆ pok. Ivana, OIB 77490461721</item>
      <item>KUZMA TOMAŠIĆ pok. Janka, OIB 47848562076</item>
      <item>IVAN TOMAŠIĆ DEŽEVIĆ, OIB 45025415169</item>
      <item>DUŠAN TOMAŠIĆ DEŽEVIĆ, OIB 18283165460</item>
      <item>IVAN RADOVANOVIĆ Repak, OIB 40234018163</item>
      <item>Kate Perić Šubašić</item>
      <item>Kuzma Tomašić</item>
      <item>Lenko Salečić, OIB 72583645435</item>
      <item>Željko Vidović</item>
      <item>Ministarstvo financija</item>
      <item>ANĐELKA BANIČEVIĆ, OIB 79047230612</item>
      <item>JOSIP BOŠNJAK, OIB 65809026326</item>
      <item>LOVOR SALEČIĆ, OIB 49396154317</item>
      <item>NIVES PECOTIĆ, OIB 63739189939</item>
      <item>NELI RADOVANOVIĆ, OIB 95714683867</item>
      <item>TOMAŠIĆ ZDRAVKO</item>
      <item>ZDRAVKO SALEČIĆ, OIB 27966085185</item>
      <item>DALIBOR PECOTIĆ, OIB 54785210099</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item>
      <item>JURE ANDRIJIĆ, OIB 15375407607</item>
      <item>JOAKIM KUNJAŠIĆ, OIB 48631002665</item>
      <item>JANKO SIPIŠIĆ, OIB 88591067320</item>
      <item>MARIJA PECOTIĆ, OIB 98670474583</item>
      <item>SUZANA FARAC, OIB 51194189691</item>
      <item>DUBO RADOVANOVIĆ, OIB 34484938455</item>
      <item>TIHOMIR PECOTIĆ (pok. Frana), OIB 95580820240</item>
      <item>FRANO BANIČEVIĆ, OIB 88223665918</item>
      <item>MILIVOJ BANIČEVIĆ, OIB 37291728761</item>
      <item>MARKO BANIČEVIĆ pok. Marka, OIB 52046084575</item>
      <item>VICKO BANIČEVIĆ, OIB 97708118789</item>
      <item>SREĆKO RADOVANOVIĆ, OIB 56175390499</item>
      <item>MIRA PECOTIĆ ud. Žela, OIB 66893527732</item>
      <item>DAROSLAV TOMAŠIĆ, OIB 08761048523</item>
      <item>NEDA SALEČIĆ ud. Petra, OIB 13956234500</item>
      <item>ZDRAVKA PECOTIĆ ANTUŠIN, OIB 62662263335</item>
      <item>RIKARD KORUNIĆ, OIB 37268201254</item>
      <item>IVAN SALEČIĆ pok. Petra, OIB 11189660102</item>
      <item>TONĆI RADOVANOVIĆ, OIB 22214232720</item>
      <item>CELINA PECOTIĆ, OIB 27615926867</item>
      <item>PERO BANIČEVIĆ pok. Petra, OIB 57778246922</item>
      <item>PETAR BANIČEVIĆ LUCIĆ Petrov, OIB 55607598403</item>
      <item>MARKO BANIČEVIĆ  pok. Pavla, OIB 90635825548</item>
      <item>IVKO PEŠELJ pok. Ivana, OIB 36303199278</item>
      <item>KATA PECOTIĆ pok. Kuzme, OIB 03245470856</item>
      <item>DANIRA PECOTIĆ, OIB 49066645523</item>
      <item>MIRKO RADOVANOVIĆ, OIB 17546459215</item>
      <item>IVAN TOMAŠIĆ pok. Antuna, OIB 19797804756</item>
      <item>IVAN TOMAŠIĆ pok. Ivana Barbaca, OIB 82320909380</item>
      <item>OMER PECOTIĆ, OIB 58952875239</item>
      <item>MARINKO TOMAŠIĆ RADIĆ, OIB 59563517268</item>
      <item>MLADEN BANIČEVIĆ, OIB 92174233157</item>
      <item>ANTE BLEUŠ, OIB 60321615992</item>
      <item>TONKO PECOTIĆ pok. Vida, OIB 56346962956</item>
      <item>BORISLAV BANIČEVIĆ, OIB 30708286914</item>
      <item>ŽELJKO KORUNIĆ, OIB 74827333379</item>
      <item>JURE PECOTIĆ, OIB 31678896761</item>
      <item>GOJKO TOMAŠIĆ, OIB 61715266930</item>
      <item>DANKO SALEČIĆ, OIB 10004679981</item>
      <item>DUŠAN DIDOVIĆ, OIB 56960465013</item>
      <item>BLEUS-KORKIRA d.o.o., OIB 44122770964</item>
      <item>ŽELJKO BLEUŠ, OIB 59915399212</item>
      <item>IVAN TOMAŠIĆ JADIN, OIB 59631657813</item>
      <item>ALEN TOMAŠIĆ JADIN, OIB 82163957266</item>
      <item>KUZMA BANIČEVIĆ pok. Fabijana, OIB 15134842913</item>
      <item>ANITO PECOTIĆ BARAN, OIB 16212484063</item>
      <item>LUKA BANIČEVIĆ pok. Frana, OIB 98663577887</item>
      <item>MIRJANA BANIČEVIĆ, OIB 91669241000</item>
      <item>MIRJANA TOMAŠIĆ ud. Stojana, OIB 93209720439</item>
      <item>DOMINANT d.o.o., OIB 62799980235</item>
      <item>SREDNJA ŠKOLA PETRA ŠEGEDINA, OIB 30204241777</item>
      <item>ANTE TOMAŠIĆ pok. Jerka, OIB 27855324302</item>
      <item>DARKO TOMAŠIĆ Bili, OIB 60705895107</item>
      <item>JERKO PECOTIĆ, OIB 35137853358</item>
      <item>MILENA PECOTIĆ, OIB 45029039404</item>
      <item>MATIJA HUDULIN, OIB 05762741266</item>
      <item>ANTUN / JELA MILINA, OIB 66918120857</item>
      <item>MARINKO BANIČEVIĆ, OIB 79908473643</item>
      <item>JAKOV PECOTIĆ, OIB 31287390010</item>
      <item>MARIJA TOMAŠIĆ, OIB 23012233701</item>
      <item>RATKO PECOTIĆ, OIB 34405281520</item>
      <item>ANTE RADOVANOVIĆ pok. Petra, OIB 35711094259</item>
      <item>DRAGAN RADOVANOVIĆ, OIB 64379492772</item>
      <item>JAGODA VESELINOVIĆ, OIB 26384945691</item>
      <item>SRETAN RADOVANOVIĆ, OIB 57599657765</item>
      <item>IVAN BANIČEVIĆ ŠKUDRIĆ, OIB 13452885373</item>
      <item>BENEDIKT PECOTIĆ, OIB 58470348045</item>
      <item>ANTE BANIČEVIĆ Mikulato, OIB 69543010620</item>
      <item>SILVESTAR PECOTIĆ, OIB 06331851349</item>
      <item>MLADEN TOMAŠIĆ, OIB 50629906053</item>
      <item>MATKO PECOTIĆ Mirkov, OIB 48452214674</item>
      <item>ANTE PECOTIĆ pok. Ivota, OIB 90741744910</item>
      <item>BRANISLAV PECOTIĆ, OIB 47480540156</item>
      <item>DUŠAN TOMAŠIĆ BARBACA, OIB 11081131642</item>
      <item>KUZMA TOMAŠIĆ pok. Mileta Barbaca, OIB 44079223057</item>
      <item>ŽARKO PECOTIĆ TUNICA, OIB 34499644381</item>
      <item>RAJKO BANIČEVIĆ, OIB 45418114610</item>
      <item>DARICA PECOTIĆ, OIB 73218993869</item>
      <item>IVKO PECOTIĆ KUZMIĆ, OIB 97676374567</item>
      <item>LJUBO SALEČIĆ, OIB 57678876972</item>
      <item>DARKO DIDOVIĆ, OIB 86562516988</item>
      <item>DARIO PECOTIĆ, OIB 59926387177</item>
      <item>ZDENKO BANIČEVIĆ pok. Marina, OIB 68768522738</item>
      <item>MATKO SALEČIĆ, OIB 03920237137</item>
      <item>ANA BANIČEVIĆ, OIB 12523783384</item>
      <item>DANKO PECOTIĆ, OIB 16321602649</item>
      <item>SRETAN TOMAŠIĆ, OIB 09315287391</item>
      <item>VILMA TOMAŠIĆ, OIB 12263597546</item>
      <item>NANICA TOMAŠIĆ, OIB 38384204212</item>
      <item>JADRANA BANIČEVIĆ, OIB 39662029505</item>
      <item>IRENA DIDOVIĆ, OIB 79511279334</item>
      <item>IVKO RADOVANOVIĆ POŠA, OIB 27294506664</item>
      <item>MILICA HUDULIN, OIB 41575890321</item>
      <item>MOJMIR DIDOVIĆ, OIB 62857539177</item>
      <item>MARIN BANIČEVIĆ, OIB 80401714220</item>
      <item>TUDOR DIDOVIĆ, OIB 70526505736</item>
      <item>JAKŠA TOMAŠIĆ MORGEN, OIB 03236645193</item>
      <item>TOMISLAV TOMAŠIĆ DEŽEVIĆ, OIB 67388141775</item>
      <item>MARKO TOMAŠIĆ DEŽEVIĆ, OIB 95555601444</item>
      <item>MAJA PECOTIĆ ž. Josipa, OIB 95251176886</item>
      <item>JOSIP PECOTIĆ, OIB 81926927816</item>
      <item>PETAR TOMAŠIĆ DEŽEVIĆ, OIB 05638963990</item>
      <item>JAKŠA TOMAŠIĆ, OIB 25543664675</item>
      <item>STIPE TOMAŠIĆ ANTUN pok. Tonća, OIB 65686352982</item>
      <item>KOVILJKA PECOTIĆ pok. Jerka, OIB 13468504322</item>
      <item>TINA PECOTIĆ, OIB 39458726928</item>
      <item>IVAN MARELIĆ IVAN, OIB 21089244760</item>
      <item>MARICA PECOTIĆ, OIB 11504405205</item>
      <item>ZLATKO TOMAŠIĆ, OIB 23584585291</item>
      <item>EMIL BANIČEVIĆ, OIB 38531031235</item>
      <item>JAKO VINO d.o.o., OIB 34068889816</item>
      <item>FRANKA DRAGOJEVIĆ, OIB 82335614817</item>
      <item>PERICA BANIČEVIĆ, OIB 81549857729</item>
      <item>DUŠAN PECOTIĆ BARAN, OIB 82012465445</item>
      <item>ŽELJKO PECOTIĆ pok. Petra, OIB 93469562632</item>
      <item>ZDRAVKO TOMAŠIĆ, OIB 04977191533</item>
      <item>IVAN / Anđa RADOVANOVIĆ, OIB 96187907458</item>
      <item>odvjetnik Đorđe Anđelković, OIB 83301421911</item>
      <item>Odvj. Stjepan Eterović</item>
      <item>odvjetnik Neven Matas, OIB 71639062425 punomoćnik sudionika u postupku DAMOR, d.o.o. za preradu plastičnih masa, brodogradnju, turizam i trgovinu</item>
      <item>Igor Svilar, OIB 55678665212 punomoćnik sudionika u postupku BADEL 1862 dioničko društvo, vina, alkoholna i bezalkoholna pića</item>
      <item>Ivan Marelić, OIB 21089244760</item>
    </derivirana_varijabla>
  </DomainObject.Predmet.OstaliListFormatedOIB>
  <DomainObject.Predmet.OstaliListFormatedWithAdress>
    <izvorni_sadrzaj>
      <item>FINA ZAGREB</item>
      <item>Narodne novine d.d., Saviski Gaj XIII put 6, 10000 Zagreb</item>
      <item>Gordana Jukić, Gorimix d.o.o.</item>
      <item>Davor Martinović, Poljopromet d.o.o.</item>
      <item>Mirko Jukić, Gorimix d.o.o.</item>
      <item>Vlaho Monković, Vlaha Paljetka 12, 20207 Cavtat</item>
      <item>TIHOMIR PECOTIĆ, BRNA</item>
      <item>IVAN KORUNIĆ DUNDO, 20272 Smokvica</item>
      <item>IVAN PECOTIĆ KUZMIĆ, 20272 Smokvica</item>
      <item>SRĐAN PECOTIĆ Grgura</item>
      <item>KUZMA BANIČEVIĆ GROŠIĆ, 20272 Smokvica</item>
      <item>JAKOV BANIČEVIĆ OREBIČIĆ, 20272 Smokvica</item>
      <item>ANTUN BANIČEVIĆ pok. Antuna, 20272 Smokvica</item>
      <item>IVAN SALEČIĆ pok. Ivana, 20272 Smokvica</item>
      <item>KUZMA TOMAŠIĆ pok. Janka, 20272 Smokvica</item>
      <item>IVAN TOMAŠIĆ DEŽEVIĆ, BRNA</item>
      <item>DUŠAN TOMAŠIĆ DEŽEVIĆ, BRNA</item>
      <item>IVAN RADOVANOVIĆ Repak, Smokvica 298, 20272 Smokvica</item>
      <item>Kate Perić Šubašić, Hrv. poštanska banka d.d., 20000 Dubrovnik</item>
      <item>Kuzma Tomašić, </item>
      <item>Lenko Salečić, 20272 Smokvica</item>
      <item>Željko Vidović</item>
      <item>Ministarstvo financija</item>
      <item>ANĐELKA BANIČEVIĆ</item>
      <item>JOSIP BOŠNJAK</item>
      <item>LOVOR SALEČIĆ</item>
      <item>NIVES PECOTIĆ</item>
      <item>NELI RADOVANOVIĆ</item>
      <item>TOMAŠIĆ ZDRAVKO</item>
      <item>ZDRAVKO SALEČIĆ</item>
      <item>DALIBOR PECOTIĆ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 BRNA</item>
      <item>JURE ANDRIJIĆ, BRNA, SMOKVICA</item>
      <item>JOAKIM KUNJAŠIĆ, 20272 Smokvica</item>
      <item>JANKO SIPIŠIĆ, 20272 Smokvica</item>
      <item>MARIJA PECOTIĆ, Smokvica 48, 20272 Smokvica</item>
      <item>SUZANA FARAC, 20272 Smokvica</item>
      <item>DUBO RADOVANOVIĆ, 20272 Smokvica</item>
      <item>TIHOMIR PECOTIĆ (pok. Frana), 20272 Smokvica</item>
      <item>FRANO BANIČEVIĆ, 20272 Smokvica</item>
      <item>MILIVOJ BANIČEVIĆ, 20272 Smokvica</item>
      <item>MARKO BANIČEVIĆ pok. Marka, 20272 Smokvica</item>
      <item>VICKO BANIČEVIĆ, 20272 Smokvica</item>
      <item>SREĆKO RADOVANOVIĆ, 20272 Smokvica</item>
      <item>MIRA PECOTIĆ ud. Žela, 20272 Smokvica</item>
      <item>DAROSLAV TOMAŠIĆ, 20272 Smokvica</item>
      <item>NEDA SALEČIĆ ud. Petra, 20272 Smokvica</item>
      <item>ZDRAVKA PECOTIĆ ANTUŠIN, 20272 Smokvica</item>
      <item>RIKARD KORUNIĆ, 20272 Smokvica</item>
      <item>IVAN SALEČIĆ pok. Petra, Brna, Smokvica</item>
      <item>TONĆI RADOVANOVIĆ, BRNA, SMOKVICA</item>
      <item>CELINA PECOTIĆ, 20272 Smokvica</item>
      <item>PERO BANIČEVIĆ pok. Petra, 20272 Smokvica</item>
      <item>PETAR BANIČEVIĆ LUCIĆ Petrov, BRNA</item>
      <item>MARKO BANIČEVIĆ  pok. Pavla, 20272 Smokvica</item>
      <item>IVKO PEŠELJ pok. Ivana, 20272 Smokvica</item>
      <item>KATA PECOTIĆ pok. Kuzme, 20272 Smokvica</item>
      <item>DANIRA PECOTIĆ, 20272 Smokvica</item>
      <item>MIRKO RADOVANOVIĆ, 20272 Smokvica</item>
      <item>IVAN TOMAŠIĆ pok. Antuna, 20272 Smokvica</item>
      <item>IVAN TOMAŠIĆ pok. Ivana Barbaca, 20272 Smokvica</item>
      <item>OMER PECOTIĆ, 20272 Smokvica</item>
      <item>MARINKO TOMAŠIĆ RADIĆ, 20272 Smokvica</item>
      <item>MLADEN BANIČEVIĆ, 20272 Smokvica</item>
      <item>ANTE BLEUŠ, 20272 Smokvica</item>
      <item>TONKO PECOTIĆ pok. Vida</item>
      <item>BORISLAV BANIČEVIĆ, 20272 Smokvica</item>
      <item>ŽELJKO KORUNIĆ, BRNA</item>
      <item>JURE PECOTIĆ, 20272 Smokvica</item>
      <item>GOJKO TOMAŠIĆ, BRNA</item>
      <item>DANKO SALEČIĆ, 20272 Smokvica</item>
      <item>DUŠAN DIDOVIĆ, 20272 Smokvica</item>
      <item>BLEUS-KORKIRA d.o.o.</item>
      <item>ŽELJKO BLEUŠ, 20272 Smokvica</item>
      <item>IVAN TOMAŠIĆ JADIN, 20272 Smokvica</item>
      <item>ALEN TOMAŠIĆ JADIN, 20260 Korčula</item>
      <item>KUZMA BANIČEVIĆ pok. Fabijana, 20272 Smokvica</item>
      <item>ANITO PECOTIĆ BARAN, 20272 Smokvica</item>
      <item>LUKA BANIČEVIĆ pok. Frana, Brna</item>
      <item>MIRJANA BANIČEVIĆ, 20272 Smokvica</item>
      <item>MIRJANA TOMAŠIĆ ud. Stojana, 20272 Smokvica</item>
      <item>DOMINANT d.o.o.</item>
      <item>SREDNJA ŠKOLA PETRA ŠEGEDINA, 20260 Korčula</item>
      <item>ANTE TOMAŠIĆ pok. Jerka, 20272 Smokvica</item>
      <item>DARKO TOMAŠIĆ Bili, 20272 Smokvica</item>
      <item>JERKO PECOTIĆ, Brna 481, Brna, 20272 Smokvica</item>
      <item>MILENA PECOTIĆ, 20272 Smokvica</item>
      <item>MATIJA HUDULIN, 20272 Smokvica</item>
      <item>ANTUN / JELA MILINA, SMOKVICA 289, 20272 Smokvica</item>
      <item>MARINKO BANIČEVIĆ, 20272 Smokvica</item>
      <item>JAKOV PECOTIĆ, BRNA</item>
      <item>MARIJA TOMAŠIĆ, 20272 Smokvica</item>
      <item>RATKO PECOTIĆ, BRNA</item>
      <item>ANTE RADOVANOVIĆ pok. Petra, 20272 Smokvica</item>
      <item>DRAGAN RADOVANOVIĆ, BRNA</item>
      <item>JAGODA VESELINOVIĆ, 20272 Smokvica</item>
      <item>SRETAN RADOVANOVIĆ, 20272 Smokvica</item>
      <item>IVAN BANIČEVIĆ ŠKUDRIĆ, 20272 Smokvica</item>
      <item>BENEDIKT PECOTIĆ, BRNA</item>
      <item>ANTE BANIČEVIĆ Mikulato, 20272 Smokvica</item>
      <item>SILVESTAR PECOTIĆ, 20272 Smokvica</item>
      <item>MLADEN TOMAŠIĆ, 20272 Smokvica</item>
      <item>MATKO PECOTIĆ Mirkov, 20272 Smokvica</item>
      <item>ANTE PECOTIĆ pok. Ivota, 20272 Smokvica</item>
      <item>BRANISLAV PECOTIĆ, 20272 Smokvica</item>
      <item>DUŠAN TOMAŠIĆ BARBACA, BRNA</item>
      <item>KUZMA TOMAŠIĆ pok. Mileta Barbaca, 20272 Smokvica</item>
      <item>ŽARKO PECOTIĆ TUNICA, 20272 Smokvica</item>
      <item>RAJKO BANIČEVIĆ, 20272 Smokvica</item>
      <item>DARICA PECOTIĆ, Brna 510, 20272 Smokvica</item>
      <item>IVKO PECOTIĆ KUZMIĆ, 20272 Smokvica</item>
      <item>LJUBO SALEČIĆ, 20272 Smokvica</item>
      <item>DARKO DIDOVIĆ, 20272 Smokvica</item>
      <item>DARIO PECOTIĆ, 20272 Smokvica</item>
      <item>ZDENKO BANIČEVIĆ pok. Marina, Smokvica 101, 20272 Smokvica</item>
      <item>MATKO SALEČIĆ, 20272 Smokvica</item>
      <item>ANA BANIČEVIĆ, 20272 Smokvica</item>
      <item>DANKO PECOTIĆ, BRNA</item>
      <item>SRETAN TOMAŠIĆ, 20272 Smokvica</item>
      <item>VILMA TOMAŠIĆ, BRNA</item>
      <item>NANICA TOMAŠIĆ, BRNA</item>
      <item>JADRANA BANIČEVIĆ, BRNA</item>
      <item>IRENA DIDOVIĆ, 20272 Smokvica</item>
      <item>IVKO RADOVANOVIĆ POŠA, BRNA</item>
      <item>MILICA HUDULIN, BRNA</item>
      <item>MOJMIR DIDOVIĆ, 20270 Vela Luka</item>
      <item>MARIN BANIČEVIĆ, 20272 Smokvica</item>
      <item>TUDOR DIDOVIĆ, 20272 Smokvica</item>
      <item>JAKŠA TOMAŠIĆ MORGEN, BRNA</item>
      <item>TOMISLAV TOMAŠIĆ DEŽEVIĆ, BRNA</item>
      <item>MARKO TOMAŠIĆ DEŽEVIĆ, BRNA</item>
      <item>MAJA PECOTIĆ ž. Josipa, 20272 Smokvica</item>
      <item>JOSIP PECOTIĆ, 20272 Smokvica</item>
      <item>PETAR TOMAŠIĆ DEŽEVIĆ, 20272 Smokvica</item>
      <item>JAKŠA TOMAŠIĆ, 20272 Smokvica</item>
      <item>STIPE TOMAŠIĆ ANTUN pok. Tonća, 20272 Smokvica</item>
      <item>KOVILJKA PECOTIĆ pok. Jerka, 20272 Smokvica</item>
      <item>TINA PECOTIĆ, BRNA</item>
      <item>IVAN MARELIĆ IVAN, 20272 Smokvica</item>
      <item>MARICA PECOTIĆ, BRNA</item>
      <item>ZLATKO TOMAŠIĆ, 20272 Smokvica</item>
      <item>EMIL BANIČEVIĆ, 20272 Smokvica</item>
      <item>JAKO VINO d.o.o.</item>
      <item>FRANKA DRAGOJEVIĆ, 20272 Smokvica</item>
      <item>PERICA BANIČEVIĆ, 20272 Smokvica</item>
      <item>DUŠAN PECOTIĆ BARAN, 20272 Smokvica</item>
      <item>ŽELJKO PECOTIĆ pok. Petra, 20272 Smokvica</item>
      <item>ZDRAVKO TOMAŠIĆ</item>
      <item>IVAN / Anđa RADOVANOVIĆ, SMOKVICA 30, 20272 Smokvica</item>
      <item>odvjetnik Đorđe Anđelković, Vrbanićeva 20, 10000 Zagreb</item>
      <item>Odvj. Stjepan Eterović, Kipara Rendića 17, 21400 Supetar</item>
      <item>odvjetnik Neven Matas, Ulica Domovinskog rata 27, 21000 Split punomoćnik sudionika u postupku DAMOR, d.o.o. za preradu plastičnih masa, brodogradnju, turizam i trgovinu</item>
      <item>Igor Svilar, Gredička 23, 10000 Zagreb punomoćnik sudionika u postupku BADEL 1862 dioničko društvo, vina, alkoholna i bezalkoholna pića</item>
      <item>Ivan Marelić, Smokvica 57, 20271 Smokvica</item>
    </izvorni_sadrzaj>
    <derivirana_varijabla naziv="DomainObject.Predmet.OstaliListFormatedWithAdress_1">
      <item>FINA ZAGREB</item>
      <item>Narodne novine d.d., Saviski Gaj XIII put 6, 10000 Zagreb</item>
      <item>Gordana Jukić, Gorimix d.o.o.</item>
      <item>Davor Martinović, Poljopromet d.o.o.</item>
      <item>Mirko Jukić, Gorimix d.o.o.</item>
      <item>Vlaho Monković, Vlaha Paljetka 12, 20207 Cavtat</item>
      <item>TIHOMIR PECOTIĆ, BRNA</item>
      <item>IVAN KORUNIĆ DUNDO, 20272 Smokvica</item>
      <item>IVAN PECOTIĆ KUZMIĆ, 20272 Smokvica</item>
      <item>SRĐAN PECOTIĆ Grgura</item>
      <item>KUZMA BANIČEVIĆ GROŠIĆ, 20272 Smokvica</item>
      <item>JAKOV BANIČEVIĆ OREBIČIĆ, 20272 Smokvica</item>
      <item>ANTUN BANIČEVIĆ pok. Antuna, 20272 Smokvica</item>
      <item>IVAN SALEČIĆ pok. Ivana, 20272 Smokvica</item>
      <item>KUZMA TOMAŠIĆ pok. Janka, 20272 Smokvica</item>
      <item>IVAN TOMAŠIĆ DEŽEVIĆ, BRNA</item>
      <item>DUŠAN TOMAŠIĆ DEŽEVIĆ, BRNA</item>
      <item>IVAN RADOVANOVIĆ Repak, Smokvica 298, 20272 Smokvica</item>
      <item>Kate Perić Šubašić, Hrv. poštanska banka d.d., 20000 Dubrovnik</item>
      <item>Kuzma Tomašić, </item>
      <item>Lenko Salečić, 20272 Smokvica</item>
      <item>Željko Vidović</item>
      <item>Ministarstvo financija</item>
      <item>ANĐELKA BANIČEVIĆ</item>
      <item>JOSIP BOŠNJAK</item>
      <item>LOVOR SALEČIĆ</item>
      <item>NIVES PECOTIĆ</item>
      <item>NELI RADOVANOVIĆ</item>
      <item>TOMAŠIĆ ZDRAVKO</item>
      <item>ZDRAVKO SALEČIĆ</item>
      <item>DALIBOR PECOTIĆ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 BRNA</item>
      <item>JURE ANDRIJIĆ, BRNA, SMOKVICA</item>
      <item>JOAKIM KUNJAŠIĆ, 20272 Smokvica</item>
      <item>JANKO SIPIŠIĆ, 20272 Smokvica</item>
      <item>MARIJA PECOTIĆ, Smokvica 48, 20272 Smokvica</item>
      <item>SUZANA FARAC, 20272 Smokvica</item>
      <item>DUBO RADOVANOVIĆ, 20272 Smokvica</item>
      <item>TIHOMIR PECOTIĆ (pok. Frana), 20272 Smokvica</item>
      <item>FRANO BANIČEVIĆ, 20272 Smokvica</item>
      <item>MILIVOJ BANIČEVIĆ, 20272 Smokvica</item>
      <item>MARKO BANIČEVIĆ pok. Marka, 20272 Smokvica</item>
      <item>VICKO BANIČEVIĆ, 20272 Smokvica</item>
      <item>SREĆKO RADOVANOVIĆ, 20272 Smokvica</item>
      <item>MIRA PECOTIĆ ud. Žela, 20272 Smokvica</item>
      <item>DAROSLAV TOMAŠIĆ, 20272 Smokvica</item>
      <item>NEDA SALEČIĆ ud. Petra, 20272 Smokvica</item>
      <item>ZDRAVKA PECOTIĆ ANTUŠIN, 20272 Smokvica</item>
      <item>RIKARD KORUNIĆ, 20272 Smokvica</item>
      <item>IVAN SALEČIĆ pok. Petra, Brna, Smokvica</item>
      <item>TONĆI RADOVANOVIĆ, BRNA, SMOKVICA</item>
      <item>CELINA PECOTIĆ, 20272 Smokvica</item>
      <item>PERO BANIČEVIĆ pok. Petra, 20272 Smokvica</item>
      <item>PETAR BANIČEVIĆ LUCIĆ Petrov, BRNA</item>
      <item>MARKO BANIČEVIĆ  pok. Pavla, 20272 Smokvica</item>
      <item>IVKO PEŠELJ pok. Ivana, 20272 Smokvica</item>
      <item>KATA PECOTIĆ pok. Kuzme, 20272 Smokvica</item>
      <item>DANIRA PECOTIĆ, 20272 Smokvica</item>
      <item>MIRKO RADOVANOVIĆ, 20272 Smokvica</item>
      <item>IVAN TOMAŠIĆ pok. Antuna, 20272 Smokvica</item>
      <item>IVAN TOMAŠIĆ pok. Ivana Barbaca, 20272 Smokvica</item>
      <item>OMER PECOTIĆ, 20272 Smokvica</item>
      <item>MARINKO TOMAŠIĆ RADIĆ, 20272 Smokvica</item>
      <item>MLADEN BANIČEVIĆ, 20272 Smokvica</item>
      <item>ANTE BLEUŠ, 20272 Smokvica</item>
      <item>TONKO PECOTIĆ pok. Vida</item>
      <item>BORISLAV BANIČEVIĆ, 20272 Smokvica</item>
      <item>ŽELJKO KORUNIĆ, BRNA</item>
      <item>JURE PECOTIĆ, 20272 Smokvica</item>
      <item>GOJKO TOMAŠIĆ, BRNA</item>
      <item>DANKO SALEČIĆ, 20272 Smokvica</item>
      <item>DUŠAN DIDOVIĆ, 20272 Smokvica</item>
      <item>BLEUS-KORKIRA d.o.o.</item>
      <item>ŽELJKO BLEUŠ, 20272 Smokvica</item>
      <item>IVAN TOMAŠIĆ JADIN, 20272 Smokvica</item>
      <item>ALEN TOMAŠIĆ JADIN, 20260 Korčula</item>
      <item>KUZMA BANIČEVIĆ pok. Fabijana, 20272 Smokvica</item>
      <item>ANITO PECOTIĆ BARAN, 20272 Smokvica</item>
      <item>LUKA BANIČEVIĆ pok. Frana, Brna</item>
      <item>MIRJANA BANIČEVIĆ, 20272 Smokvica</item>
      <item>MIRJANA TOMAŠIĆ ud. Stojana, 20272 Smokvica</item>
      <item>DOMINANT d.o.o.</item>
      <item>SREDNJA ŠKOLA PETRA ŠEGEDINA, 20260 Korčula</item>
      <item>ANTE TOMAŠIĆ pok. Jerka, 20272 Smokvica</item>
      <item>DARKO TOMAŠIĆ Bili, 20272 Smokvica</item>
      <item>JERKO PECOTIĆ, Brna 481, Brna, 20272 Smokvica</item>
      <item>MILENA PECOTIĆ, 20272 Smokvica</item>
      <item>MATIJA HUDULIN, 20272 Smokvica</item>
      <item>ANTUN / JELA MILINA, SMOKVICA 289, 20272 Smokvica</item>
      <item>MARINKO BANIČEVIĆ, 20272 Smokvica</item>
      <item>JAKOV PECOTIĆ, BRNA</item>
      <item>MARIJA TOMAŠIĆ, 20272 Smokvica</item>
      <item>RATKO PECOTIĆ, BRNA</item>
      <item>ANTE RADOVANOVIĆ pok. Petra, 20272 Smokvica</item>
      <item>DRAGAN RADOVANOVIĆ, BRNA</item>
      <item>JAGODA VESELINOVIĆ, 20272 Smokvica</item>
      <item>SRETAN RADOVANOVIĆ, 20272 Smokvica</item>
      <item>IVAN BANIČEVIĆ ŠKUDRIĆ, 20272 Smokvica</item>
      <item>BENEDIKT PECOTIĆ, BRNA</item>
      <item>ANTE BANIČEVIĆ Mikulato, 20272 Smokvica</item>
      <item>SILVESTAR PECOTIĆ, 20272 Smokvica</item>
      <item>MLADEN TOMAŠIĆ, 20272 Smokvica</item>
      <item>MATKO PECOTIĆ Mirkov, 20272 Smokvica</item>
      <item>ANTE PECOTIĆ pok. Ivota, 20272 Smokvica</item>
      <item>BRANISLAV PECOTIĆ, 20272 Smokvica</item>
      <item>DUŠAN TOMAŠIĆ BARBACA, BRNA</item>
      <item>KUZMA TOMAŠIĆ pok. Mileta Barbaca, 20272 Smokvica</item>
      <item>ŽARKO PECOTIĆ TUNICA, 20272 Smokvica</item>
      <item>RAJKO BANIČEVIĆ, 20272 Smokvica</item>
      <item>DARICA PECOTIĆ, Brna 510, 20272 Smokvica</item>
      <item>IVKO PECOTIĆ KUZMIĆ, 20272 Smokvica</item>
      <item>LJUBO SALEČIĆ, 20272 Smokvica</item>
      <item>DARKO DIDOVIĆ, 20272 Smokvica</item>
      <item>DARIO PECOTIĆ, 20272 Smokvica</item>
      <item>ZDENKO BANIČEVIĆ pok. Marina, Smokvica 101, 20272 Smokvica</item>
      <item>MATKO SALEČIĆ, 20272 Smokvica</item>
      <item>ANA BANIČEVIĆ, 20272 Smokvica</item>
      <item>DANKO PECOTIĆ, BRNA</item>
      <item>SRETAN TOMAŠIĆ, 20272 Smokvica</item>
      <item>VILMA TOMAŠIĆ, BRNA</item>
      <item>NANICA TOMAŠIĆ, BRNA</item>
      <item>JADRANA BANIČEVIĆ, BRNA</item>
      <item>IRENA DIDOVIĆ, 20272 Smokvica</item>
      <item>IVKO RADOVANOVIĆ POŠA, BRNA</item>
      <item>MILICA HUDULIN, BRNA</item>
      <item>MOJMIR DIDOVIĆ, 20270 Vela Luka</item>
      <item>MARIN BANIČEVIĆ, 20272 Smokvica</item>
      <item>TUDOR DIDOVIĆ, 20272 Smokvica</item>
      <item>JAKŠA TOMAŠIĆ MORGEN, BRNA</item>
      <item>TOMISLAV TOMAŠIĆ DEŽEVIĆ, BRNA</item>
      <item>MARKO TOMAŠIĆ DEŽEVIĆ, BRNA</item>
      <item>MAJA PECOTIĆ ž. Josipa, 20272 Smokvica</item>
      <item>JOSIP PECOTIĆ, 20272 Smokvica</item>
      <item>PETAR TOMAŠIĆ DEŽEVIĆ, 20272 Smokvica</item>
      <item>JAKŠA TOMAŠIĆ, 20272 Smokvica</item>
      <item>STIPE TOMAŠIĆ ANTUN pok. Tonća, 20272 Smokvica</item>
      <item>KOVILJKA PECOTIĆ pok. Jerka, 20272 Smokvica</item>
      <item>TINA PECOTIĆ, BRNA</item>
      <item>IVAN MARELIĆ IVAN, 20272 Smokvica</item>
      <item>MARICA PECOTIĆ, BRNA</item>
      <item>ZLATKO TOMAŠIĆ, 20272 Smokvica</item>
      <item>EMIL BANIČEVIĆ, 20272 Smokvica</item>
      <item>JAKO VINO d.o.o.</item>
      <item>FRANKA DRAGOJEVIĆ, 20272 Smokvica</item>
      <item>PERICA BANIČEVIĆ, 20272 Smokvica</item>
      <item>DUŠAN PECOTIĆ BARAN, 20272 Smokvica</item>
      <item>ŽELJKO PECOTIĆ pok. Petra, 20272 Smokvica</item>
      <item>ZDRAVKO TOMAŠIĆ</item>
      <item>IVAN / Anđa RADOVANOVIĆ, SMOKVICA 30, 20272 Smokvica</item>
      <item>odvjetnik Đorđe Anđelković, Vrbanićeva 20, 10000 Zagreb</item>
      <item>Odvj. Stjepan Eterović, Kipara Rendića 17, 21400 Supetar</item>
      <item>odvjetnik Neven Matas, Ulica Domovinskog rata 27, 21000 Split punomoćnik sudionika u postupku DAMOR, d.o.o. za preradu plastičnih masa, brodogradnju, turizam i trgovinu</item>
      <item>Igor Svilar, Gredička 23, 10000 Zagreb punomoćnik sudionika u postupku BADEL 1862 dioničko društvo, vina, alkoholna i bezalkoholna pića</item>
      <item>Ivan Marelić, Smokvica 57, 20271 Smokvica</item>
    </derivirana_varijabla>
  </DomainObject.Predmet.OstaliListFormatedWithAdress>
  <DomainObject.Predmet.OstaliListFormatedWithAdressOIB>
    <izvorni_sadrzaj>
      <item>FINA ZAGREB, OIB 85821130368</item>
      <item>Narodne novine d.d., OIB 64546066176, Saviski Gaj XIII put 6, 10000 Zagreb</item>
      <item>Gordana Jukić, Gorimix d.o.o.</item>
      <item>Davor Martinović, Poljopromet d.o.o.</item>
      <item>Mirko Jukić, Gorimix d.o.o.</item>
      <item>Vlaho Monković, OIB 72627093549, Vlaha Paljetka 12, 20207 Cavtat</item>
      <item>TIHOMIR PECOTIĆ, OIB 62311967075, BRNA</item>
      <item>IVAN KORUNIĆ DUNDO, OIB 26096900086, 20272 Smokvica</item>
      <item>IVAN PECOTIĆ KUZMIĆ, OIB 83866121523, 20272 Smokvica</item>
      <item>SRĐAN PECOTIĆ Grgura, OIB 76637031832</item>
      <item>KUZMA BANIČEVIĆ GROŠIĆ, OIB 83584328149, 20272 Smokvica</item>
      <item>JAKOV BANIČEVIĆ OREBIČIĆ, OIB 56613033040, 20272 Smokvica</item>
      <item>ANTUN BANIČEVIĆ pok. Antuna, OIB 08583630920, 20272 Smokvica</item>
      <item>IVAN SALEČIĆ pok. Ivana, OIB 77490461721, 20272 Smokvica</item>
      <item>KUZMA TOMAŠIĆ pok. Janka, OIB 47848562076, 20272 Smokvica</item>
      <item>IVAN TOMAŠIĆ DEŽEVIĆ, OIB 45025415169, BRNA</item>
      <item>DUŠAN TOMAŠIĆ DEŽEVIĆ, OIB 18283165460, BRNA</item>
      <item>IVAN RADOVANOVIĆ Repak, OIB 40234018163, Smokvica 298, 20272 Smokvica</item>
      <item>Kate Perić Šubašić, Hrv. poštanska banka d.d., 20000 Dubrovnik</item>
      <item>Kuzma Tomašić, </item>
      <item>Lenko Salečić, OIB 72583645435, 20272 Smokvica</item>
      <item>Željko Vidović</item>
      <item>Ministarstvo financija</item>
      <item>ANĐELKA BANIČEVIĆ, OIB 79047230612</item>
      <item>JOSIP BOŠNJAK, OIB 65809026326</item>
      <item>LOVOR SALEČIĆ, OIB 49396154317</item>
      <item>NIVES PECOTIĆ, OIB 63739189939</item>
      <item>NELI RADOVANOVIĆ, OIB 95714683867</item>
      <item>TOMAŠIĆ ZDRAVKO</item>
      <item>ZDRAVKO SALEČIĆ, OIB 27966085185</item>
      <item>DALIBOR PECOTIĆ, OIB 54785210099</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 BRNA</item>
      <item>JURE ANDRIJIĆ, OIB 15375407607, BRNA, SMOKVICA</item>
      <item>JOAKIM KUNJAŠIĆ, OIB 48631002665, 20272 Smokvica</item>
      <item>JANKO SIPIŠIĆ, OIB 88591067320, 20272 Smokvica</item>
      <item>MARIJA PECOTIĆ, OIB 98670474583, Smokvica 48, 20272 Smokvica</item>
      <item>SUZANA FARAC, OIB 51194189691, 20272 Smokvica</item>
      <item>DUBO RADOVANOVIĆ, OIB 34484938455, 20272 Smokvica</item>
      <item>TIHOMIR PECOTIĆ (pok. Frana), OIB 95580820240, 20272 Smokvica</item>
      <item>FRANO BANIČEVIĆ, OIB 88223665918, 20272 Smokvica</item>
      <item>MILIVOJ BANIČEVIĆ, OIB 37291728761, 20272 Smokvica</item>
      <item>MARKO BANIČEVIĆ pok. Marka, OIB 52046084575, 20272 Smokvica</item>
      <item>VICKO BANIČEVIĆ, OIB 97708118789, 20272 Smokvica</item>
      <item>SREĆKO RADOVANOVIĆ, OIB 56175390499, 20272 Smokvica</item>
      <item>MIRA PECOTIĆ ud. Žela, OIB 66893527732, 20272 Smokvica</item>
      <item>DAROSLAV TOMAŠIĆ, OIB 08761048523, 20272 Smokvica</item>
      <item>NEDA SALEČIĆ ud. Petra, OIB 13956234500, 20272 Smokvica</item>
      <item>ZDRAVKA PECOTIĆ ANTUŠIN, OIB 62662263335, 20272 Smokvica</item>
      <item>RIKARD KORUNIĆ, OIB 37268201254, 20272 Smokvica</item>
      <item>IVAN SALEČIĆ pok. Petra, OIB 11189660102, Brna, Smokvica</item>
      <item>TONĆI RADOVANOVIĆ, OIB 22214232720, BRNA, SMOKVICA</item>
      <item>CELINA PECOTIĆ, OIB 27615926867, 20272 Smokvica</item>
      <item>PERO BANIČEVIĆ pok. Petra, OIB 57778246922, 20272 Smokvica</item>
      <item>PETAR BANIČEVIĆ LUCIĆ Petrov, OIB 55607598403, BRNA</item>
      <item>MARKO BANIČEVIĆ  pok. Pavla, OIB 90635825548, 20272 Smokvica</item>
      <item>IVKO PEŠELJ pok. Ivana, OIB 36303199278, 20272 Smokvica</item>
      <item>KATA PECOTIĆ pok. Kuzme, OIB 03245470856, 20272 Smokvica</item>
      <item>DANIRA PECOTIĆ, OIB 49066645523, 20272 Smokvica</item>
      <item>MIRKO RADOVANOVIĆ, OIB 17546459215, 20272 Smokvica</item>
      <item>IVAN TOMAŠIĆ pok. Antuna, OIB 19797804756, 20272 Smokvica</item>
      <item>IVAN TOMAŠIĆ pok. Ivana Barbaca, OIB 82320909380, 20272 Smokvica</item>
      <item>OMER PECOTIĆ, OIB 58952875239, 20272 Smokvica</item>
      <item>MARINKO TOMAŠIĆ RADIĆ, OIB 59563517268, 20272 Smokvica</item>
      <item>MLADEN BANIČEVIĆ, OIB 92174233157, 20272 Smokvica</item>
      <item>ANTE BLEUŠ, OIB 60321615992, 20272 Smokvica</item>
      <item>TONKO PECOTIĆ pok. Vida, OIB 56346962956</item>
      <item>BORISLAV BANIČEVIĆ, OIB 30708286914, 20272 Smokvica</item>
      <item>ŽELJKO KORUNIĆ, OIB 74827333379, BRNA</item>
      <item>JURE PECOTIĆ, OIB 31678896761, 20272 Smokvica</item>
      <item>GOJKO TOMAŠIĆ, OIB 61715266930, BRNA</item>
      <item>DANKO SALEČIĆ, OIB 10004679981, 20272 Smokvica</item>
      <item>DUŠAN DIDOVIĆ, OIB 56960465013, 20272 Smokvica</item>
      <item>BLEUS-KORKIRA d.o.o., OIB 44122770964</item>
      <item>ŽELJKO BLEUŠ, OIB 59915399212, 20272 Smokvica</item>
      <item>IVAN TOMAŠIĆ JADIN, OIB 59631657813, 20272 Smokvica</item>
      <item>ALEN TOMAŠIĆ JADIN, OIB 82163957266, 20260 Korčula</item>
      <item>KUZMA BANIČEVIĆ pok. Fabijana, OIB 15134842913, 20272 Smokvica</item>
      <item>ANITO PECOTIĆ BARAN, OIB 16212484063, 20272 Smokvica</item>
      <item>LUKA BANIČEVIĆ pok. Frana, OIB 98663577887, Brna</item>
      <item>MIRJANA BANIČEVIĆ, OIB 91669241000, 20272 Smokvica</item>
      <item>MIRJANA TOMAŠIĆ ud. Stojana, OIB 93209720439, 20272 Smokvica</item>
      <item>DOMINANT d.o.o., OIB 62799980235</item>
      <item>SREDNJA ŠKOLA PETRA ŠEGEDINA, OIB 30204241777, 20260 Korčula</item>
      <item>ANTE TOMAŠIĆ pok. Jerka, OIB 27855324302, 20272 Smokvica</item>
      <item>DARKO TOMAŠIĆ Bili, OIB 60705895107, 20272 Smokvica</item>
      <item>JERKO PECOTIĆ, OIB 35137853358, Brna 481, Brna, 20272 Smokvica</item>
      <item>MILENA PECOTIĆ, OIB 45029039404, 20272 Smokvica</item>
      <item>MATIJA HUDULIN, OIB 05762741266, 20272 Smokvica</item>
      <item>ANTUN / JELA MILINA, OIB 66918120857, SMOKVICA 289, 20272 Smokvica</item>
      <item>MARINKO BANIČEVIĆ, OIB 79908473643, 20272 Smokvica</item>
      <item>JAKOV PECOTIĆ, OIB 31287390010, BRNA</item>
      <item>MARIJA TOMAŠIĆ, OIB 23012233701, 20272 Smokvica</item>
      <item>RATKO PECOTIĆ, OIB 34405281520, BRNA</item>
      <item>ANTE RADOVANOVIĆ pok. Petra, OIB 35711094259, 20272 Smokvica</item>
      <item>DRAGAN RADOVANOVIĆ, OIB 64379492772, BRNA</item>
      <item>JAGODA VESELINOVIĆ, OIB 26384945691, 20272 Smokvica</item>
      <item>SRETAN RADOVANOVIĆ, OIB 57599657765, 20272 Smokvica</item>
      <item>IVAN BANIČEVIĆ ŠKUDRIĆ, OIB 13452885373, 20272 Smokvica</item>
      <item>BENEDIKT PECOTIĆ, OIB 58470348045, BRNA</item>
      <item>ANTE BANIČEVIĆ Mikulato, OIB 69543010620, 20272 Smokvica</item>
      <item>SILVESTAR PECOTIĆ, OIB 06331851349, 20272 Smokvica</item>
      <item>MLADEN TOMAŠIĆ, OIB 50629906053, 20272 Smokvica</item>
      <item>MATKO PECOTIĆ Mirkov, OIB 48452214674, 20272 Smokvica</item>
      <item>ANTE PECOTIĆ pok. Ivota, OIB 90741744910, 20272 Smokvica</item>
      <item>BRANISLAV PECOTIĆ, OIB 47480540156, 20272 Smokvica</item>
      <item>DUŠAN TOMAŠIĆ BARBACA, OIB 11081131642, BRNA</item>
      <item>KUZMA TOMAŠIĆ pok. Mileta Barbaca, OIB 44079223057, 20272 Smokvica</item>
      <item>ŽARKO PECOTIĆ TUNICA, OIB 34499644381, 20272 Smokvica</item>
      <item>RAJKO BANIČEVIĆ, OIB 45418114610, 20272 Smokvica</item>
      <item>DARICA PECOTIĆ, OIB 73218993869, Brna 510, 20272 Smokvica</item>
      <item>IVKO PECOTIĆ KUZMIĆ, OIB 97676374567, 20272 Smokvica</item>
      <item>LJUBO SALEČIĆ, OIB 57678876972, 20272 Smokvica</item>
      <item>DARKO DIDOVIĆ, OIB 86562516988, 20272 Smokvica</item>
      <item>DARIO PECOTIĆ, OIB 59926387177, 20272 Smokvica</item>
      <item>ZDENKO BANIČEVIĆ pok. Marina, OIB 68768522738, Smokvica 101, 20272 Smokvica</item>
      <item>MATKO SALEČIĆ, OIB 03920237137, 20272 Smokvica</item>
      <item>ANA BANIČEVIĆ, OIB 12523783384, 20272 Smokvica</item>
      <item>DANKO PECOTIĆ, OIB 16321602649, BRNA</item>
      <item>SRETAN TOMAŠIĆ, OIB 09315287391, 20272 Smokvica</item>
      <item>VILMA TOMAŠIĆ, OIB 12263597546, BRNA</item>
      <item>NANICA TOMAŠIĆ, OIB 38384204212, BRNA</item>
      <item>JADRANA BANIČEVIĆ, OIB 39662029505, BRNA</item>
      <item>IRENA DIDOVIĆ, OIB 79511279334, 20272 Smokvica</item>
      <item>IVKO RADOVANOVIĆ POŠA, OIB 27294506664, BRNA</item>
      <item>MILICA HUDULIN, OIB 41575890321, BRNA</item>
      <item>MOJMIR DIDOVIĆ, OIB 62857539177, 20270 Vela Luka</item>
      <item>MARIN BANIČEVIĆ, OIB 80401714220, 20272 Smokvica</item>
      <item>TUDOR DIDOVIĆ, OIB 70526505736, 20272 Smokvica</item>
      <item>JAKŠA TOMAŠIĆ MORGEN, OIB 03236645193, BRNA</item>
      <item>TOMISLAV TOMAŠIĆ DEŽEVIĆ, OIB 67388141775, BRNA</item>
      <item>MARKO TOMAŠIĆ DEŽEVIĆ, OIB 95555601444, BRNA</item>
      <item>MAJA PECOTIĆ ž. Josipa, OIB 95251176886, 20272 Smokvica</item>
      <item>JOSIP PECOTIĆ, OIB 81926927816, 20272 Smokvica</item>
      <item>PETAR TOMAŠIĆ DEŽEVIĆ, OIB 05638963990, 20272 Smokvica</item>
      <item>JAKŠA TOMAŠIĆ, OIB 25543664675, 20272 Smokvica</item>
      <item>STIPE TOMAŠIĆ ANTUN pok. Tonća, OIB 65686352982, 20272 Smokvica</item>
      <item>KOVILJKA PECOTIĆ pok. Jerka, OIB 13468504322, 20272 Smokvica</item>
      <item>TINA PECOTIĆ, OIB 39458726928, BRNA</item>
      <item>IVAN MARELIĆ IVAN, OIB 21089244760, 20272 Smokvica</item>
      <item>MARICA PECOTIĆ, OIB 11504405205, BRNA</item>
      <item>ZLATKO TOMAŠIĆ, OIB 23584585291, 20272 Smokvica</item>
      <item>EMIL BANIČEVIĆ, OIB 38531031235, 20272 Smokvica</item>
      <item>JAKO VINO d.o.o., OIB 34068889816</item>
      <item>FRANKA DRAGOJEVIĆ, OIB 82335614817, 20272 Smokvica</item>
      <item>PERICA BANIČEVIĆ, OIB 81549857729, 20272 Smokvica</item>
      <item>DUŠAN PECOTIĆ BARAN, OIB 82012465445, 20272 Smokvica</item>
      <item>ŽELJKO PECOTIĆ pok. Petra, OIB 93469562632, 20272 Smokvica</item>
      <item>ZDRAVKO TOMAŠIĆ, OIB 04977191533</item>
      <item>IVAN / Anđa RADOVANOVIĆ, OIB 96187907458, SMOKVICA 30, 20272 Smokvica</item>
      <item>odvjetnik Đorđe Anđelković, OIB 83301421911, Vrbanićeva 20, 10000 Zagreb</item>
      <item>Odvj. Stjepan Eterović, Kipara Rendića 17, 21400 Supetar</item>
      <item>odvjetnik Neven Matas, OIB 71639062425, Ulica Domovinskog rata 27, 21000 Split punomoćnik sudionika u postupku DAMOR, d.o.o. za preradu plastičnih masa, brodogradnju, turizam i trgovinu</item>
      <item>Igor Svilar, OIB 55678665212, Gredička 23, 10000 Zagreb punomoćnik sudionika u postupku BADEL 1862 dioničko društvo, vina, alkoholna i bezalkoholna pića</item>
      <item>Ivan Marelić, OIB 21089244760, Smokvica 57, 20271 Smokvica</item>
    </izvorni_sadrzaj>
    <derivirana_varijabla naziv="DomainObject.Predmet.OstaliListFormatedWithAdressOIB_1">
      <item>FINA ZAGREB, OIB 85821130368</item>
      <item>Narodne novine d.d., OIB 64546066176, Saviski Gaj XIII put 6, 10000 Zagreb</item>
      <item>Gordana Jukić, Gorimix d.o.o.</item>
      <item>Davor Martinović, Poljopromet d.o.o.</item>
      <item>Mirko Jukić, Gorimix d.o.o.</item>
      <item>Vlaho Monković, OIB 72627093549, Vlaha Paljetka 12, 20207 Cavtat</item>
      <item>TIHOMIR PECOTIĆ, OIB 62311967075, BRNA</item>
      <item>IVAN KORUNIĆ DUNDO, OIB 26096900086, 20272 Smokvica</item>
      <item>IVAN PECOTIĆ KUZMIĆ, OIB 83866121523, 20272 Smokvica</item>
      <item>SRĐAN PECOTIĆ Grgura, OIB 76637031832</item>
      <item>KUZMA BANIČEVIĆ GROŠIĆ, OIB 83584328149, 20272 Smokvica</item>
      <item>JAKOV BANIČEVIĆ OREBIČIĆ, OIB 56613033040, 20272 Smokvica</item>
      <item>ANTUN BANIČEVIĆ pok. Antuna, OIB 08583630920, 20272 Smokvica</item>
      <item>IVAN SALEČIĆ pok. Ivana, OIB 77490461721, 20272 Smokvica</item>
      <item>KUZMA TOMAŠIĆ pok. Janka, OIB 47848562076, 20272 Smokvica</item>
      <item>IVAN TOMAŠIĆ DEŽEVIĆ, OIB 45025415169, BRNA</item>
      <item>DUŠAN TOMAŠIĆ DEŽEVIĆ, OIB 18283165460, BRNA</item>
      <item>IVAN RADOVANOVIĆ Repak, OIB 40234018163, Smokvica 298, 20272 Smokvica</item>
      <item>Kate Perić Šubašić, Hrv. poštanska banka d.d., 20000 Dubrovnik</item>
      <item>Kuzma Tomašić, </item>
      <item>Lenko Salečić, OIB 72583645435, 20272 Smokvica</item>
      <item>Željko Vidović</item>
      <item>Ministarstvo financija</item>
      <item>ANĐELKA BANIČEVIĆ, OIB 79047230612</item>
      <item>JOSIP BOŠNJAK, OIB 65809026326</item>
      <item>LOVOR SALEČIĆ, OIB 49396154317</item>
      <item>NIVES PECOTIĆ, OIB 63739189939</item>
      <item>NELI RADOVANOVIĆ, OIB 95714683867</item>
      <item>TOMAŠIĆ ZDRAVKO</item>
      <item>ZDRAVKO SALEČIĆ, OIB 27966085185</item>
      <item>DALIBOR PECOTIĆ, OIB 54785210099</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 BRNA</item>
      <item>JURE ANDRIJIĆ, OIB 15375407607, BRNA, SMOKVICA</item>
      <item>JOAKIM KUNJAŠIĆ, OIB 48631002665, 20272 Smokvica</item>
      <item>JANKO SIPIŠIĆ, OIB 88591067320, 20272 Smokvica</item>
      <item>MARIJA PECOTIĆ, OIB 98670474583, Smokvica 48, 20272 Smokvica</item>
      <item>SUZANA FARAC, OIB 51194189691, 20272 Smokvica</item>
      <item>DUBO RADOVANOVIĆ, OIB 34484938455, 20272 Smokvica</item>
      <item>TIHOMIR PECOTIĆ (pok. Frana), OIB 95580820240, 20272 Smokvica</item>
      <item>FRANO BANIČEVIĆ, OIB 88223665918, 20272 Smokvica</item>
      <item>MILIVOJ BANIČEVIĆ, OIB 37291728761, 20272 Smokvica</item>
      <item>MARKO BANIČEVIĆ pok. Marka, OIB 52046084575, 20272 Smokvica</item>
      <item>VICKO BANIČEVIĆ, OIB 97708118789, 20272 Smokvica</item>
      <item>SREĆKO RADOVANOVIĆ, OIB 56175390499, 20272 Smokvica</item>
      <item>MIRA PECOTIĆ ud. Žela, OIB 66893527732, 20272 Smokvica</item>
      <item>DAROSLAV TOMAŠIĆ, OIB 08761048523, 20272 Smokvica</item>
      <item>NEDA SALEČIĆ ud. Petra, OIB 13956234500, 20272 Smokvica</item>
      <item>ZDRAVKA PECOTIĆ ANTUŠIN, OIB 62662263335, 20272 Smokvica</item>
      <item>RIKARD KORUNIĆ, OIB 37268201254, 20272 Smokvica</item>
      <item>IVAN SALEČIĆ pok. Petra, OIB 11189660102, Brna, Smokvica</item>
      <item>TONĆI RADOVANOVIĆ, OIB 22214232720, BRNA, SMOKVICA</item>
      <item>CELINA PECOTIĆ, OIB 27615926867, 20272 Smokvica</item>
      <item>PERO BANIČEVIĆ pok. Petra, OIB 57778246922, 20272 Smokvica</item>
      <item>PETAR BANIČEVIĆ LUCIĆ Petrov, OIB 55607598403, BRNA</item>
      <item>MARKO BANIČEVIĆ  pok. Pavla, OIB 90635825548, 20272 Smokvica</item>
      <item>IVKO PEŠELJ pok. Ivana, OIB 36303199278, 20272 Smokvica</item>
      <item>KATA PECOTIĆ pok. Kuzme, OIB 03245470856, 20272 Smokvica</item>
      <item>DANIRA PECOTIĆ, OIB 49066645523, 20272 Smokvica</item>
      <item>MIRKO RADOVANOVIĆ, OIB 17546459215, 20272 Smokvica</item>
      <item>IVAN TOMAŠIĆ pok. Antuna, OIB 19797804756, 20272 Smokvica</item>
      <item>IVAN TOMAŠIĆ pok. Ivana Barbaca, OIB 82320909380, 20272 Smokvica</item>
      <item>OMER PECOTIĆ, OIB 58952875239, 20272 Smokvica</item>
      <item>MARINKO TOMAŠIĆ RADIĆ, OIB 59563517268, 20272 Smokvica</item>
      <item>MLADEN BANIČEVIĆ, OIB 92174233157, 20272 Smokvica</item>
      <item>ANTE BLEUŠ, OIB 60321615992, 20272 Smokvica</item>
      <item>TONKO PECOTIĆ pok. Vida, OIB 56346962956</item>
      <item>BORISLAV BANIČEVIĆ, OIB 30708286914, 20272 Smokvica</item>
      <item>ŽELJKO KORUNIĆ, OIB 74827333379, BRNA</item>
      <item>JURE PECOTIĆ, OIB 31678896761, 20272 Smokvica</item>
      <item>GOJKO TOMAŠIĆ, OIB 61715266930, BRNA</item>
      <item>DANKO SALEČIĆ, OIB 10004679981, 20272 Smokvica</item>
      <item>DUŠAN DIDOVIĆ, OIB 56960465013, 20272 Smokvica</item>
      <item>BLEUS-KORKIRA d.o.o., OIB 44122770964</item>
      <item>ŽELJKO BLEUŠ, OIB 59915399212, 20272 Smokvica</item>
      <item>IVAN TOMAŠIĆ JADIN, OIB 59631657813, 20272 Smokvica</item>
      <item>ALEN TOMAŠIĆ JADIN, OIB 82163957266, 20260 Korčula</item>
      <item>KUZMA BANIČEVIĆ pok. Fabijana, OIB 15134842913, 20272 Smokvica</item>
      <item>ANITO PECOTIĆ BARAN, OIB 16212484063, 20272 Smokvica</item>
      <item>LUKA BANIČEVIĆ pok. Frana, OIB 98663577887, Brna</item>
      <item>MIRJANA BANIČEVIĆ, OIB 91669241000, 20272 Smokvica</item>
      <item>MIRJANA TOMAŠIĆ ud. Stojana, OIB 93209720439, 20272 Smokvica</item>
      <item>DOMINANT d.o.o., OIB 62799980235</item>
      <item>SREDNJA ŠKOLA PETRA ŠEGEDINA, OIB 30204241777, 20260 Korčula</item>
      <item>ANTE TOMAŠIĆ pok. Jerka, OIB 27855324302, 20272 Smokvica</item>
      <item>DARKO TOMAŠIĆ Bili, OIB 60705895107, 20272 Smokvica</item>
      <item>JERKO PECOTIĆ, OIB 35137853358, Brna 481, Brna, 20272 Smokvica</item>
      <item>MILENA PECOTIĆ, OIB 45029039404, 20272 Smokvica</item>
      <item>MATIJA HUDULIN, OIB 05762741266, 20272 Smokvica</item>
      <item>ANTUN / JELA MILINA, OIB 66918120857, SMOKVICA 289, 20272 Smokvica</item>
      <item>MARINKO BANIČEVIĆ, OIB 79908473643, 20272 Smokvica</item>
      <item>JAKOV PECOTIĆ, OIB 31287390010, BRNA</item>
      <item>MARIJA TOMAŠIĆ, OIB 23012233701, 20272 Smokvica</item>
      <item>RATKO PECOTIĆ, OIB 34405281520, BRNA</item>
      <item>ANTE RADOVANOVIĆ pok. Petra, OIB 35711094259, 20272 Smokvica</item>
      <item>DRAGAN RADOVANOVIĆ, OIB 64379492772, BRNA</item>
      <item>JAGODA VESELINOVIĆ, OIB 26384945691, 20272 Smokvica</item>
      <item>SRETAN RADOVANOVIĆ, OIB 57599657765, 20272 Smokvica</item>
      <item>IVAN BANIČEVIĆ ŠKUDRIĆ, OIB 13452885373, 20272 Smokvica</item>
      <item>BENEDIKT PECOTIĆ, OIB 58470348045, BRNA</item>
      <item>ANTE BANIČEVIĆ Mikulato, OIB 69543010620, 20272 Smokvica</item>
      <item>SILVESTAR PECOTIĆ, OIB 06331851349, 20272 Smokvica</item>
      <item>MLADEN TOMAŠIĆ, OIB 50629906053, 20272 Smokvica</item>
      <item>MATKO PECOTIĆ Mirkov, OIB 48452214674, 20272 Smokvica</item>
      <item>ANTE PECOTIĆ pok. Ivota, OIB 90741744910, 20272 Smokvica</item>
      <item>BRANISLAV PECOTIĆ, OIB 47480540156, 20272 Smokvica</item>
      <item>DUŠAN TOMAŠIĆ BARBACA, OIB 11081131642, BRNA</item>
      <item>KUZMA TOMAŠIĆ pok. Mileta Barbaca, OIB 44079223057, 20272 Smokvica</item>
      <item>ŽARKO PECOTIĆ TUNICA, OIB 34499644381, 20272 Smokvica</item>
      <item>RAJKO BANIČEVIĆ, OIB 45418114610, 20272 Smokvica</item>
      <item>DARICA PECOTIĆ, OIB 73218993869, Brna 510, 20272 Smokvica</item>
      <item>IVKO PECOTIĆ KUZMIĆ, OIB 97676374567, 20272 Smokvica</item>
      <item>LJUBO SALEČIĆ, OIB 57678876972, 20272 Smokvica</item>
      <item>DARKO DIDOVIĆ, OIB 86562516988, 20272 Smokvica</item>
      <item>DARIO PECOTIĆ, OIB 59926387177, 20272 Smokvica</item>
      <item>ZDENKO BANIČEVIĆ pok. Marina, OIB 68768522738, Smokvica 101, 20272 Smokvica</item>
      <item>MATKO SALEČIĆ, OIB 03920237137, 20272 Smokvica</item>
      <item>ANA BANIČEVIĆ, OIB 12523783384, 20272 Smokvica</item>
      <item>DANKO PECOTIĆ, OIB 16321602649, BRNA</item>
      <item>SRETAN TOMAŠIĆ, OIB 09315287391, 20272 Smokvica</item>
      <item>VILMA TOMAŠIĆ, OIB 12263597546, BRNA</item>
      <item>NANICA TOMAŠIĆ, OIB 38384204212, BRNA</item>
      <item>JADRANA BANIČEVIĆ, OIB 39662029505, BRNA</item>
      <item>IRENA DIDOVIĆ, OIB 79511279334, 20272 Smokvica</item>
      <item>IVKO RADOVANOVIĆ POŠA, OIB 27294506664, BRNA</item>
      <item>MILICA HUDULIN, OIB 41575890321, BRNA</item>
      <item>MOJMIR DIDOVIĆ, OIB 62857539177, 20270 Vela Luka</item>
      <item>MARIN BANIČEVIĆ, OIB 80401714220, 20272 Smokvica</item>
      <item>TUDOR DIDOVIĆ, OIB 70526505736, 20272 Smokvica</item>
      <item>JAKŠA TOMAŠIĆ MORGEN, OIB 03236645193, BRNA</item>
      <item>TOMISLAV TOMAŠIĆ DEŽEVIĆ, OIB 67388141775, BRNA</item>
      <item>MARKO TOMAŠIĆ DEŽEVIĆ, OIB 95555601444, BRNA</item>
      <item>MAJA PECOTIĆ ž. Josipa, OIB 95251176886, 20272 Smokvica</item>
      <item>JOSIP PECOTIĆ, OIB 81926927816, 20272 Smokvica</item>
      <item>PETAR TOMAŠIĆ DEŽEVIĆ, OIB 05638963990, 20272 Smokvica</item>
      <item>JAKŠA TOMAŠIĆ, OIB 25543664675, 20272 Smokvica</item>
      <item>STIPE TOMAŠIĆ ANTUN pok. Tonća, OIB 65686352982, 20272 Smokvica</item>
      <item>KOVILJKA PECOTIĆ pok. Jerka, OIB 13468504322, 20272 Smokvica</item>
      <item>TINA PECOTIĆ, OIB 39458726928, BRNA</item>
      <item>IVAN MARELIĆ IVAN, OIB 21089244760, 20272 Smokvica</item>
      <item>MARICA PECOTIĆ, OIB 11504405205, BRNA</item>
      <item>ZLATKO TOMAŠIĆ, OIB 23584585291, 20272 Smokvica</item>
      <item>EMIL BANIČEVIĆ, OIB 38531031235, 20272 Smokvica</item>
      <item>JAKO VINO d.o.o., OIB 34068889816</item>
      <item>FRANKA DRAGOJEVIĆ, OIB 82335614817, 20272 Smokvica</item>
      <item>PERICA BANIČEVIĆ, OIB 81549857729, 20272 Smokvica</item>
      <item>DUŠAN PECOTIĆ BARAN, OIB 82012465445, 20272 Smokvica</item>
      <item>ŽELJKO PECOTIĆ pok. Petra, OIB 93469562632, 20272 Smokvica</item>
      <item>ZDRAVKO TOMAŠIĆ, OIB 04977191533</item>
      <item>IVAN / Anđa RADOVANOVIĆ, OIB 96187907458, SMOKVICA 30, 20272 Smokvica</item>
      <item>odvjetnik Đorđe Anđelković, OIB 83301421911, Vrbanićeva 20, 10000 Zagreb</item>
      <item>Odvj. Stjepan Eterović, Kipara Rendića 17, 21400 Supetar</item>
      <item>odvjetnik Neven Matas, OIB 71639062425, Ulica Domovinskog rata 27, 21000 Split punomoćnik sudionika u postupku DAMOR, d.o.o. za preradu plastičnih masa, brodogradnju, turizam i trgovinu</item>
      <item>Igor Svilar, OIB 55678665212, Gredička 23, 10000 Zagreb punomoćnik sudionika u postupku BADEL 1862 dioničko društvo, vina, alkoholna i bezalkoholna pića</item>
      <item>Ivan Marelić, OIB 21089244760, Smokvica 57, 20271 Smokvica</item>
    </derivirana_varijabla>
  </DomainObject.Predmet.OstaliListFormatedWithAdressOIB>
  <DomainObject.Predmet.OstaliListNazivFormated>
    <izvorni_sadrzaj>
      <item>FINA ZAGREB</item>
      <item>Narodne novine d.d.</item>
      <item>Gordana Jukić, Gorimix d.o.o.</item>
      <item>Davor Martinović, Poljopromet d.o.o.</item>
      <item>Mirko Jukić, Gorimix d.o.o.</item>
      <item>Vlaho Monković</item>
      <item>TIHOMIR PECOTIĆ</item>
      <item>IVAN KORUNIĆ DUNDO</item>
      <item>IVAN PECOTIĆ KUZMIĆ</item>
      <item>SRĐAN PECOTIĆ Grgura</item>
      <item>KUZMA BANIČEVIĆ GROŠIĆ</item>
      <item>JAKOV BANIČEVIĆ OREBIČIĆ</item>
      <item>ANTUN BANIČEVIĆ pok. Antuna</item>
      <item>IVAN SALEČIĆ pok. Ivana</item>
      <item>KUZMA TOMAŠIĆ pok. Janka</item>
      <item>IVAN TOMAŠIĆ DEŽEVIĆ</item>
      <item>DUŠAN TOMAŠIĆ DEŽEVIĆ</item>
      <item>IVAN RADOVANOVIĆ Repak</item>
      <item>Kate Perić Šubašić</item>
      <item>Kuzma Tomašić</item>
      <item>Lenko Salečić</item>
      <item>Željko Vidović</item>
      <item>Ministarstvo financija</item>
      <item>ANĐELKA BANIČEVIĆ</item>
      <item>JOSIP BOŠNJAK</item>
      <item>LOVOR SALEČIĆ</item>
      <item>NIVES PECOTIĆ</item>
      <item>NELI RADOVANOVIĆ</item>
      <item>TOMAŠIĆ ZDRAVKO</item>
      <item>ZDRAVKO SALEČIĆ</item>
      <item>DALIBOR PECOTIĆ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TONĆI RADOVANOVIĆ</item>
      <item>CELINA PECOTIĆ</item>
      <item>PERO BANIČEVIĆ pok. Petra</item>
      <item>PETAR BANIČEVIĆ LUCIĆ Petrov</item>
      <item>MARKO BANIČEVIĆ  pok. Pavla</item>
      <item>IVKO PEŠELJ pok. Ivana</item>
      <item>KATA PECOTIĆ pok. Kuzme</item>
      <item>DANIRA PECOTIĆ</item>
      <item>MIRKO RADOVANOVIĆ</item>
      <item>IVAN TOMAŠIĆ pok. Antuna</item>
      <item>IVAN TOMAŠIĆ pok. Ivana Barbaca</item>
      <item>OMER PECOTIĆ</item>
      <item>MARINKO TOMAŠIĆ RADIĆ</item>
      <item>MLADEN BANIČEVIĆ</item>
      <item>ANTE BLEUŠ</item>
      <item>TONKO PECOTIĆ pok. Vida</item>
      <item>BORISLAV BANIČEVIĆ</item>
      <item>ŽELJKO KORUNIĆ</item>
      <item>JURE PECOTIĆ</item>
      <item>GOJKO TOMAŠIĆ</item>
      <item>DANKO SALEČIĆ</item>
      <item>DUŠAN DIDOVIĆ</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DRAGAN RADOVANOVIĆ</item>
      <item>JAGODA VESELINOVIĆ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FRANKA DRAGOJEVIĆ</item>
      <item>PERICA BANIČEVIĆ</item>
      <item>DUŠAN PECOTIĆ BARAN</item>
      <item>ŽELJKO PECOTIĆ pok. Petra</item>
      <item>ZDRAVKO TOMAŠIĆ</item>
      <item>IVAN / Anđa RADOVANOVIĆ</item>
      <item>odvjetnik Đorđe Anđelković</item>
      <item>Odvj. Stjepan Eterović</item>
      <item>odvjetnik Neven Matas</item>
      <item>Igor Svilar</item>
      <item>Ivan Marelić</item>
    </izvorni_sadrzaj>
    <derivirana_varijabla naziv="DomainObject.Predmet.OstaliListNazivFormated_1">
      <item>FINA ZAGREB</item>
      <item>Narodne novine d.d.</item>
      <item>Gordana Jukić, Gorimix d.o.o.</item>
      <item>Davor Martinović, Poljopromet d.o.o.</item>
      <item>Mirko Jukić, Gorimix d.o.o.</item>
      <item>Vlaho Monković</item>
      <item>TIHOMIR PECOTIĆ</item>
      <item>IVAN KORUNIĆ DUNDO</item>
      <item>IVAN PECOTIĆ KUZMIĆ</item>
      <item>SRĐAN PECOTIĆ Grgura</item>
      <item>KUZMA BANIČEVIĆ GROŠIĆ</item>
      <item>JAKOV BANIČEVIĆ OREBIČIĆ</item>
      <item>ANTUN BANIČEVIĆ pok. Antuna</item>
      <item>IVAN SALEČIĆ pok. Ivana</item>
      <item>KUZMA TOMAŠIĆ pok. Janka</item>
      <item>IVAN TOMAŠIĆ DEŽEVIĆ</item>
      <item>DUŠAN TOMAŠIĆ DEŽEVIĆ</item>
      <item>IVAN RADOVANOVIĆ Repak</item>
      <item>Kate Perić Šubašić</item>
      <item>Kuzma Tomašić</item>
      <item>Lenko Salečić</item>
      <item>Željko Vidović</item>
      <item>Ministarstvo financija</item>
      <item>ANĐELKA BANIČEVIĆ</item>
      <item>JOSIP BOŠNJAK</item>
      <item>LOVOR SALEČIĆ</item>
      <item>NIVES PECOTIĆ</item>
      <item>NELI RADOVANOVIĆ</item>
      <item>TOMAŠIĆ ZDRAVKO</item>
      <item>ZDRAVKO SALEČIĆ</item>
      <item>DALIBOR PECOTIĆ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TONĆI RADOVANOVIĆ</item>
      <item>CELINA PECOTIĆ</item>
      <item>PERO BANIČEVIĆ pok. Petra</item>
      <item>PETAR BANIČEVIĆ LUCIĆ Petrov</item>
      <item>MARKO BANIČEVIĆ  pok. Pavla</item>
      <item>IVKO PEŠELJ pok. Ivana</item>
      <item>KATA PECOTIĆ pok. Kuzme</item>
      <item>DANIRA PECOTIĆ</item>
      <item>MIRKO RADOVANOVIĆ</item>
      <item>IVAN TOMAŠIĆ pok. Antuna</item>
      <item>IVAN TOMAŠIĆ pok. Ivana Barbaca</item>
      <item>OMER PECOTIĆ</item>
      <item>MARINKO TOMAŠIĆ RADIĆ</item>
      <item>MLADEN BANIČEVIĆ</item>
      <item>ANTE BLEUŠ</item>
      <item>TONKO PECOTIĆ pok. Vida</item>
      <item>BORISLAV BANIČEVIĆ</item>
      <item>ŽELJKO KORUNIĆ</item>
      <item>JURE PECOTIĆ</item>
      <item>GOJKO TOMAŠIĆ</item>
      <item>DANKO SALEČIĆ</item>
      <item>DUŠAN DIDOVIĆ</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DRAGAN RADOVANOVIĆ</item>
      <item>JAGODA VESELINOVIĆ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FRANKA DRAGOJEVIĆ</item>
      <item>PERICA BANIČEVIĆ</item>
      <item>DUŠAN PECOTIĆ BARAN</item>
      <item>ŽELJKO PECOTIĆ pok. Petra</item>
      <item>ZDRAVKO TOMAŠIĆ</item>
      <item>IVAN / Anđa RADOVANOVIĆ</item>
      <item>odvjetnik Đorđe Anđelković</item>
      <item>Odvj. Stjepan Eterović</item>
      <item>odvjetnik Neven Matas</item>
      <item>Igor Svilar</item>
      <item>Ivan Marelić</item>
    </derivirana_varijabla>
  </DomainObject.Predmet.OstaliListNazivFormated>
  <DomainObject.Predmet.OstaliListNazivFormatedOIB>
    <izvorni_sadrzaj>
      <item>FINA ZAGREB, OIB 85821130368</item>
      <item>Narodne novine d.d., OIB 64546066176</item>
      <item>Gordana Jukić, Gorimix d.o.o.</item>
      <item>Davor Martinović, Poljopromet d.o.o.</item>
      <item>Mirko Jukić, Gorimix d.o.o.</item>
      <item>Vlaho Monković, OIB 72627093549</item>
      <item>TIHOMIR PECOTIĆ, OIB 62311967075</item>
      <item>IVAN KORUNIĆ DUNDO, OIB 26096900086</item>
      <item>IVAN PECOTIĆ KUZMIĆ, OIB 83866121523</item>
      <item>SRĐAN PECOTIĆ Grgura, OIB 76637031832</item>
      <item>KUZMA BANIČEVIĆ GROŠIĆ, OIB 83584328149</item>
      <item>JAKOV BANIČEVIĆ OREBIČIĆ, OIB 56613033040</item>
      <item>ANTUN BANIČEVIĆ pok. Antuna, OIB 08583630920</item>
      <item>IVAN SALEČIĆ pok. Ivana, OIB 77490461721</item>
      <item>KUZMA TOMAŠIĆ pok. Janka, OIB 47848562076</item>
      <item>IVAN TOMAŠIĆ DEŽEVIĆ, OIB 45025415169</item>
      <item>DUŠAN TOMAŠIĆ DEŽEVIĆ, OIB 18283165460</item>
      <item>IVAN RADOVANOVIĆ Repak, OIB 40234018163</item>
      <item>Kate Perić Šubašić</item>
      <item>Kuzma Tomašić</item>
      <item>Lenko Salečić, OIB 72583645435</item>
      <item>Željko Vidović</item>
      <item>Ministarstvo financija</item>
      <item>ANĐELKA BANIČEVIĆ, OIB 79047230612</item>
      <item>JOSIP BOŠNJAK, OIB 65809026326</item>
      <item>LOVOR SALEČIĆ, OIB 49396154317</item>
      <item>NIVES PECOTIĆ, OIB 63739189939</item>
      <item>NELI RADOVANOVIĆ, OIB 95714683867</item>
      <item>TOMAŠIĆ ZDRAVKO</item>
      <item>ZDRAVKO SALEČIĆ, OIB 27966085185</item>
      <item>DALIBOR PECOTIĆ, OIB 54785210099</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item>
      <item>JURE ANDRIJIĆ, OIB 15375407607</item>
      <item>JOAKIM KUNJAŠIĆ, OIB 48631002665</item>
      <item>JANKO SIPIŠIĆ, OIB 88591067320</item>
      <item>MARIJA PECOTIĆ, OIB 98670474583</item>
      <item>SUZANA FARAC, OIB 51194189691</item>
      <item>DUBO RADOVANOVIĆ, OIB 34484938455</item>
      <item>TIHOMIR PECOTIĆ (pok. Frana), OIB 95580820240</item>
      <item>FRANO BANIČEVIĆ, OIB 88223665918</item>
      <item>MILIVOJ BANIČEVIĆ, OIB 37291728761</item>
      <item>MARKO BANIČEVIĆ pok. Marka, OIB 52046084575</item>
      <item>VICKO BANIČEVIĆ, OIB 97708118789</item>
      <item>SREĆKO RADOVANOVIĆ, OIB 56175390499</item>
      <item>MIRA PECOTIĆ ud. Žela, OIB 66893527732</item>
      <item>DAROSLAV TOMAŠIĆ, OIB 08761048523</item>
      <item>NEDA SALEČIĆ ud. Petra, OIB 13956234500</item>
      <item>ZDRAVKA PECOTIĆ ANTUŠIN, OIB 62662263335</item>
      <item>RIKARD KORUNIĆ, OIB 37268201254</item>
      <item>IVAN SALEČIĆ pok. Petra, OIB 11189660102</item>
      <item>TONĆI RADOVANOVIĆ, OIB 22214232720</item>
      <item>CELINA PECOTIĆ, OIB 27615926867</item>
      <item>PERO BANIČEVIĆ pok. Petra, OIB 57778246922</item>
      <item>PETAR BANIČEVIĆ LUCIĆ Petrov, OIB 55607598403</item>
      <item>MARKO BANIČEVIĆ  pok. Pavla, OIB 90635825548</item>
      <item>IVKO PEŠELJ pok. Ivana, OIB 36303199278</item>
      <item>KATA PECOTIĆ pok. Kuzme, OIB 03245470856</item>
      <item>DANIRA PECOTIĆ, OIB 49066645523</item>
      <item>MIRKO RADOVANOVIĆ, OIB 17546459215</item>
      <item>IVAN TOMAŠIĆ pok. Antuna, OIB 19797804756</item>
      <item>IVAN TOMAŠIĆ pok. Ivana Barbaca, OIB 82320909380</item>
      <item>OMER PECOTIĆ, OIB 58952875239</item>
      <item>MARINKO TOMAŠIĆ RADIĆ, OIB 59563517268</item>
      <item>MLADEN BANIČEVIĆ, OIB 92174233157</item>
      <item>ANTE BLEUŠ, OIB 60321615992</item>
      <item>TONKO PECOTIĆ pok. Vida, OIB 56346962956</item>
      <item>BORISLAV BANIČEVIĆ, OIB 30708286914</item>
      <item>ŽELJKO KORUNIĆ, OIB 74827333379</item>
      <item>JURE PECOTIĆ, OIB 31678896761</item>
      <item>GOJKO TOMAŠIĆ, OIB 61715266930</item>
      <item>DANKO SALEČIĆ, OIB 10004679981</item>
      <item>DUŠAN DIDOVIĆ, OIB 56960465013</item>
      <item>BLEUS-KORKIRA d.o.o., OIB 44122770964</item>
      <item>ŽELJKO BLEUŠ, OIB 59915399212</item>
      <item>IVAN TOMAŠIĆ JADIN, OIB 59631657813</item>
      <item>ALEN TOMAŠIĆ JADIN, OIB 82163957266</item>
      <item>KUZMA BANIČEVIĆ pok. Fabijana, OIB 15134842913</item>
      <item>ANITO PECOTIĆ BARAN, OIB 16212484063</item>
      <item>LUKA BANIČEVIĆ pok. Frana, OIB 98663577887</item>
      <item>MIRJANA BANIČEVIĆ, OIB 91669241000</item>
      <item>MIRJANA TOMAŠIĆ ud. Stojana, OIB 93209720439</item>
      <item>DOMINANT d.o.o., OIB 62799980235</item>
      <item>SREDNJA ŠKOLA PETRA ŠEGEDINA, OIB 30204241777</item>
      <item>ANTE TOMAŠIĆ pok. Jerka, OIB 27855324302</item>
      <item>DARKO TOMAŠIĆ Bili, OIB 60705895107</item>
      <item>JERKO PECOTIĆ, OIB 35137853358</item>
      <item>MILENA PECOTIĆ, OIB 45029039404</item>
      <item>MATIJA HUDULIN, OIB 05762741266</item>
      <item>ANTUN / JELA MILINA, OIB 66918120857</item>
      <item>MARINKO BANIČEVIĆ, OIB 79908473643</item>
      <item>JAKOV PECOTIĆ, OIB 31287390010</item>
      <item>MARIJA TOMAŠIĆ, OIB 23012233701</item>
      <item>RATKO PECOTIĆ, OIB 34405281520</item>
      <item>ANTE RADOVANOVIĆ pok. Petra, OIB 35711094259</item>
      <item>DRAGAN RADOVANOVIĆ, OIB 64379492772</item>
      <item>JAGODA VESELINOVIĆ, OIB 26384945691</item>
      <item>SRETAN RADOVANOVIĆ, OIB 57599657765</item>
      <item>IVAN BANIČEVIĆ ŠKUDRIĆ, OIB 13452885373</item>
      <item>BENEDIKT PECOTIĆ, OIB 58470348045</item>
      <item>ANTE BANIČEVIĆ Mikulato, OIB 69543010620</item>
      <item>SILVESTAR PECOTIĆ, OIB 06331851349</item>
      <item>MLADEN TOMAŠIĆ, OIB 50629906053</item>
      <item>MATKO PECOTIĆ Mirkov, OIB 48452214674</item>
      <item>ANTE PECOTIĆ pok. Ivota, OIB 90741744910</item>
      <item>BRANISLAV PECOTIĆ, OIB 47480540156</item>
      <item>DUŠAN TOMAŠIĆ BARBACA, OIB 11081131642</item>
      <item>KUZMA TOMAŠIĆ pok. Mileta Barbaca, OIB 44079223057</item>
      <item>ŽARKO PECOTIĆ TUNICA, OIB 34499644381</item>
      <item>RAJKO BANIČEVIĆ, OIB 45418114610</item>
      <item>DARICA PECOTIĆ, OIB 73218993869</item>
      <item>IVKO PECOTIĆ KUZMIĆ, OIB 97676374567</item>
      <item>LJUBO SALEČIĆ, OIB 57678876972</item>
      <item>DARKO DIDOVIĆ, OIB 86562516988</item>
      <item>DARIO PECOTIĆ, OIB 59926387177</item>
      <item>ZDENKO BANIČEVIĆ pok. Marina, OIB 68768522738</item>
      <item>MATKO SALEČIĆ, OIB 03920237137</item>
      <item>ANA BANIČEVIĆ, OIB 12523783384</item>
      <item>DANKO PECOTIĆ, OIB 16321602649</item>
      <item>SRETAN TOMAŠIĆ, OIB 09315287391</item>
      <item>VILMA TOMAŠIĆ, OIB 12263597546</item>
      <item>NANICA TOMAŠIĆ, OIB 38384204212</item>
      <item>JADRANA BANIČEVIĆ, OIB 39662029505</item>
      <item>IRENA DIDOVIĆ, OIB 79511279334</item>
      <item>IVKO RADOVANOVIĆ POŠA, OIB 27294506664</item>
      <item>MILICA HUDULIN, OIB 41575890321</item>
      <item>MOJMIR DIDOVIĆ, OIB 62857539177</item>
      <item>MARIN BANIČEVIĆ, OIB 80401714220</item>
      <item>TUDOR DIDOVIĆ, OIB 70526505736</item>
      <item>JAKŠA TOMAŠIĆ MORGEN, OIB 03236645193</item>
      <item>TOMISLAV TOMAŠIĆ DEŽEVIĆ, OIB 67388141775</item>
      <item>MARKO TOMAŠIĆ DEŽEVIĆ, OIB 95555601444</item>
      <item>MAJA PECOTIĆ ž. Josipa, OIB 95251176886</item>
      <item>JOSIP PECOTIĆ, OIB 81926927816</item>
      <item>PETAR TOMAŠIĆ DEŽEVIĆ, OIB 05638963990</item>
      <item>JAKŠA TOMAŠIĆ, OIB 25543664675</item>
      <item>STIPE TOMAŠIĆ ANTUN pok. Tonća, OIB 65686352982</item>
      <item>KOVILJKA PECOTIĆ pok. Jerka, OIB 13468504322</item>
      <item>TINA PECOTIĆ, OIB 39458726928</item>
      <item>IVAN MARELIĆ IVAN, OIB 21089244760</item>
      <item>MARICA PECOTIĆ, OIB 11504405205</item>
      <item>ZLATKO TOMAŠIĆ, OIB 23584585291</item>
      <item>EMIL BANIČEVIĆ, OIB 38531031235</item>
      <item>JAKO VINO d.o.o., OIB 34068889816</item>
      <item>FRANKA DRAGOJEVIĆ, OIB 82335614817</item>
      <item>PERICA BANIČEVIĆ, OIB 81549857729</item>
      <item>DUŠAN PECOTIĆ BARAN, OIB 82012465445</item>
      <item>ŽELJKO PECOTIĆ pok. Petra, OIB 93469562632</item>
      <item>ZDRAVKO TOMAŠIĆ, OIB 04977191533</item>
      <item>IVAN / Anđa RADOVANOVIĆ, OIB 96187907458</item>
      <item>odvjetnik Đorđe Anđelković, OIB 83301421911</item>
      <item>Odvj. Stjepan Eterović</item>
      <item>odvjetnik Neven Matas, OIB 71639062425</item>
      <item>Igor Svilar, OIB 55678665212</item>
      <item>Ivan Marelić, OIB 21089244760</item>
    </izvorni_sadrzaj>
    <derivirana_varijabla naziv="DomainObject.Predmet.OstaliListNazivFormatedOIB_1">
      <item>FINA ZAGREB, OIB 85821130368</item>
      <item>Narodne novine d.d., OIB 64546066176</item>
      <item>Gordana Jukić, Gorimix d.o.o.</item>
      <item>Davor Martinović, Poljopromet d.o.o.</item>
      <item>Mirko Jukić, Gorimix d.o.o.</item>
      <item>Vlaho Monković, OIB 72627093549</item>
      <item>TIHOMIR PECOTIĆ, OIB 62311967075</item>
      <item>IVAN KORUNIĆ DUNDO, OIB 26096900086</item>
      <item>IVAN PECOTIĆ KUZMIĆ, OIB 83866121523</item>
      <item>SRĐAN PECOTIĆ Grgura, OIB 76637031832</item>
      <item>KUZMA BANIČEVIĆ GROŠIĆ, OIB 83584328149</item>
      <item>JAKOV BANIČEVIĆ OREBIČIĆ, OIB 56613033040</item>
      <item>ANTUN BANIČEVIĆ pok. Antuna, OIB 08583630920</item>
      <item>IVAN SALEČIĆ pok. Ivana, OIB 77490461721</item>
      <item>KUZMA TOMAŠIĆ pok. Janka, OIB 47848562076</item>
      <item>IVAN TOMAŠIĆ DEŽEVIĆ, OIB 45025415169</item>
      <item>DUŠAN TOMAŠIĆ DEŽEVIĆ, OIB 18283165460</item>
      <item>IVAN RADOVANOVIĆ Repak, OIB 40234018163</item>
      <item>Kate Perić Šubašić</item>
      <item>Kuzma Tomašić</item>
      <item>Lenko Salečić, OIB 72583645435</item>
      <item>Željko Vidović</item>
      <item>Ministarstvo financija</item>
      <item>ANĐELKA BANIČEVIĆ, OIB 79047230612</item>
      <item>JOSIP BOŠNJAK, OIB 65809026326</item>
      <item>LOVOR SALEČIĆ, OIB 49396154317</item>
      <item>NIVES PECOTIĆ, OIB 63739189939</item>
      <item>NELI RADOVANOVIĆ, OIB 95714683867</item>
      <item>TOMAŠIĆ ZDRAVKO</item>
      <item>ZDRAVKO SALEČIĆ, OIB 27966085185</item>
      <item>DALIBOR PECOTIĆ, OIB 54785210099</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item>
      <item>JURE ANDRIJIĆ, OIB 15375407607</item>
      <item>JOAKIM KUNJAŠIĆ, OIB 48631002665</item>
      <item>JANKO SIPIŠIĆ, OIB 88591067320</item>
      <item>MARIJA PECOTIĆ, OIB 98670474583</item>
      <item>SUZANA FARAC, OIB 51194189691</item>
      <item>DUBO RADOVANOVIĆ, OIB 34484938455</item>
      <item>TIHOMIR PECOTIĆ (pok. Frana), OIB 95580820240</item>
      <item>FRANO BANIČEVIĆ, OIB 88223665918</item>
      <item>MILIVOJ BANIČEVIĆ, OIB 37291728761</item>
      <item>MARKO BANIČEVIĆ pok. Marka, OIB 52046084575</item>
      <item>VICKO BANIČEVIĆ, OIB 97708118789</item>
      <item>SREĆKO RADOVANOVIĆ, OIB 56175390499</item>
      <item>MIRA PECOTIĆ ud. Žela, OIB 66893527732</item>
      <item>DAROSLAV TOMAŠIĆ, OIB 08761048523</item>
      <item>NEDA SALEČIĆ ud. Petra, OIB 13956234500</item>
      <item>ZDRAVKA PECOTIĆ ANTUŠIN, OIB 62662263335</item>
      <item>RIKARD KORUNIĆ, OIB 37268201254</item>
      <item>IVAN SALEČIĆ pok. Petra, OIB 11189660102</item>
      <item>TONĆI RADOVANOVIĆ, OIB 22214232720</item>
      <item>CELINA PECOTIĆ, OIB 27615926867</item>
      <item>PERO BANIČEVIĆ pok. Petra, OIB 57778246922</item>
      <item>PETAR BANIČEVIĆ LUCIĆ Petrov, OIB 55607598403</item>
      <item>MARKO BANIČEVIĆ  pok. Pavla, OIB 90635825548</item>
      <item>IVKO PEŠELJ pok. Ivana, OIB 36303199278</item>
      <item>KATA PECOTIĆ pok. Kuzme, OIB 03245470856</item>
      <item>DANIRA PECOTIĆ, OIB 49066645523</item>
      <item>MIRKO RADOVANOVIĆ, OIB 17546459215</item>
      <item>IVAN TOMAŠIĆ pok. Antuna, OIB 19797804756</item>
      <item>IVAN TOMAŠIĆ pok. Ivana Barbaca, OIB 82320909380</item>
      <item>OMER PECOTIĆ, OIB 58952875239</item>
      <item>MARINKO TOMAŠIĆ RADIĆ, OIB 59563517268</item>
      <item>MLADEN BANIČEVIĆ, OIB 92174233157</item>
      <item>ANTE BLEUŠ, OIB 60321615992</item>
      <item>TONKO PECOTIĆ pok. Vida, OIB 56346962956</item>
      <item>BORISLAV BANIČEVIĆ, OIB 30708286914</item>
      <item>ŽELJKO KORUNIĆ, OIB 74827333379</item>
      <item>JURE PECOTIĆ, OIB 31678896761</item>
      <item>GOJKO TOMAŠIĆ, OIB 61715266930</item>
      <item>DANKO SALEČIĆ, OIB 10004679981</item>
      <item>DUŠAN DIDOVIĆ, OIB 56960465013</item>
      <item>BLEUS-KORKIRA d.o.o., OIB 44122770964</item>
      <item>ŽELJKO BLEUŠ, OIB 59915399212</item>
      <item>IVAN TOMAŠIĆ JADIN, OIB 59631657813</item>
      <item>ALEN TOMAŠIĆ JADIN, OIB 82163957266</item>
      <item>KUZMA BANIČEVIĆ pok. Fabijana, OIB 15134842913</item>
      <item>ANITO PECOTIĆ BARAN, OIB 16212484063</item>
      <item>LUKA BANIČEVIĆ pok. Frana, OIB 98663577887</item>
      <item>MIRJANA BANIČEVIĆ, OIB 91669241000</item>
      <item>MIRJANA TOMAŠIĆ ud. Stojana, OIB 93209720439</item>
      <item>DOMINANT d.o.o., OIB 62799980235</item>
      <item>SREDNJA ŠKOLA PETRA ŠEGEDINA, OIB 30204241777</item>
      <item>ANTE TOMAŠIĆ pok. Jerka, OIB 27855324302</item>
      <item>DARKO TOMAŠIĆ Bili, OIB 60705895107</item>
      <item>JERKO PECOTIĆ, OIB 35137853358</item>
      <item>MILENA PECOTIĆ, OIB 45029039404</item>
      <item>MATIJA HUDULIN, OIB 05762741266</item>
      <item>ANTUN / JELA MILINA, OIB 66918120857</item>
      <item>MARINKO BANIČEVIĆ, OIB 79908473643</item>
      <item>JAKOV PECOTIĆ, OIB 31287390010</item>
      <item>MARIJA TOMAŠIĆ, OIB 23012233701</item>
      <item>RATKO PECOTIĆ, OIB 34405281520</item>
      <item>ANTE RADOVANOVIĆ pok. Petra, OIB 35711094259</item>
      <item>DRAGAN RADOVANOVIĆ, OIB 64379492772</item>
      <item>JAGODA VESELINOVIĆ, OIB 26384945691</item>
      <item>SRETAN RADOVANOVIĆ, OIB 57599657765</item>
      <item>IVAN BANIČEVIĆ ŠKUDRIĆ, OIB 13452885373</item>
      <item>BENEDIKT PECOTIĆ, OIB 58470348045</item>
      <item>ANTE BANIČEVIĆ Mikulato, OIB 69543010620</item>
      <item>SILVESTAR PECOTIĆ, OIB 06331851349</item>
      <item>MLADEN TOMAŠIĆ, OIB 50629906053</item>
      <item>MATKO PECOTIĆ Mirkov, OIB 48452214674</item>
      <item>ANTE PECOTIĆ pok. Ivota, OIB 90741744910</item>
      <item>BRANISLAV PECOTIĆ, OIB 47480540156</item>
      <item>DUŠAN TOMAŠIĆ BARBACA, OIB 11081131642</item>
      <item>KUZMA TOMAŠIĆ pok. Mileta Barbaca, OIB 44079223057</item>
      <item>ŽARKO PECOTIĆ TUNICA, OIB 34499644381</item>
      <item>RAJKO BANIČEVIĆ, OIB 45418114610</item>
      <item>DARICA PECOTIĆ, OIB 73218993869</item>
      <item>IVKO PECOTIĆ KUZMIĆ, OIB 97676374567</item>
      <item>LJUBO SALEČIĆ, OIB 57678876972</item>
      <item>DARKO DIDOVIĆ, OIB 86562516988</item>
      <item>DARIO PECOTIĆ, OIB 59926387177</item>
      <item>ZDENKO BANIČEVIĆ pok. Marina, OIB 68768522738</item>
      <item>MATKO SALEČIĆ, OIB 03920237137</item>
      <item>ANA BANIČEVIĆ, OIB 12523783384</item>
      <item>DANKO PECOTIĆ, OIB 16321602649</item>
      <item>SRETAN TOMAŠIĆ, OIB 09315287391</item>
      <item>VILMA TOMAŠIĆ, OIB 12263597546</item>
      <item>NANICA TOMAŠIĆ, OIB 38384204212</item>
      <item>JADRANA BANIČEVIĆ, OIB 39662029505</item>
      <item>IRENA DIDOVIĆ, OIB 79511279334</item>
      <item>IVKO RADOVANOVIĆ POŠA, OIB 27294506664</item>
      <item>MILICA HUDULIN, OIB 41575890321</item>
      <item>MOJMIR DIDOVIĆ, OIB 62857539177</item>
      <item>MARIN BANIČEVIĆ, OIB 80401714220</item>
      <item>TUDOR DIDOVIĆ, OIB 70526505736</item>
      <item>JAKŠA TOMAŠIĆ MORGEN, OIB 03236645193</item>
      <item>TOMISLAV TOMAŠIĆ DEŽEVIĆ, OIB 67388141775</item>
      <item>MARKO TOMAŠIĆ DEŽEVIĆ, OIB 95555601444</item>
      <item>MAJA PECOTIĆ ž. Josipa, OIB 95251176886</item>
      <item>JOSIP PECOTIĆ, OIB 81926927816</item>
      <item>PETAR TOMAŠIĆ DEŽEVIĆ, OIB 05638963990</item>
      <item>JAKŠA TOMAŠIĆ, OIB 25543664675</item>
      <item>STIPE TOMAŠIĆ ANTUN pok. Tonća, OIB 65686352982</item>
      <item>KOVILJKA PECOTIĆ pok. Jerka, OIB 13468504322</item>
      <item>TINA PECOTIĆ, OIB 39458726928</item>
      <item>IVAN MARELIĆ IVAN, OIB 21089244760</item>
      <item>MARICA PECOTIĆ, OIB 11504405205</item>
      <item>ZLATKO TOMAŠIĆ, OIB 23584585291</item>
      <item>EMIL BANIČEVIĆ, OIB 38531031235</item>
      <item>JAKO VINO d.o.o., OIB 34068889816</item>
      <item>FRANKA DRAGOJEVIĆ, OIB 82335614817</item>
      <item>PERICA BANIČEVIĆ, OIB 81549857729</item>
      <item>DUŠAN PECOTIĆ BARAN, OIB 82012465445</item>
      <item>ŽELJKO PECOTIĆ pok. Petra, OIB 93469562632</item>
      <item>ZDRAVKO TOMAŠIĆ, OIB 04977191533</item>
      <item>IVAN / Anđa RADOVANOVIĆ, OIB 96187907458</item>
      <item>odvjetnik Đorđe Anđelković, OIB 83301421911</item>
      <item>Odvj. Stjepan Eterović</item>
      <item>odvjetnik Neven Matas, OIB 71639062425</item>
      <item>Igor Svilar, OIB 55678665212</item>
      <item>Ivan Marelić, OIB 21089244760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JEDINSTVO, poljoprivredna zadruga</izvorni_sadrzaj>
    <derivirana_varijabla naziv="DomainObject.Predmet.ProtustrankaIDrugi_1">JEDINSTVO, poljoprivredna zadruga</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JEDINSTVO, poljoprivredna zadruga, OIB 30698530431, Smokvica/bb, 20271 Smokvica</izvorni_sadrzaj>
    <derivirana_varijabla naziv="DomainObject.Predmet.ProtustrankaIDrugiAdressOIB_1">JEDINSTVO, poljoprivredna zadruga, OIB 30698530431, Smokvica/bb, 20271 Smokvica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JEDINSTVO, poljoprivredna zadruga</item>
      <item>FINA ZAGREB</item>
      <item>Narodne novine d.d.</item>
      <item>Gordana Jukić, Gorimix d.o.o.</item>
      <item>Davor Martinović, Poljopromet d.o.o.</item>
      <item>Mirko Jukić, Gorimix d.o.o.</item>
      <item>DAMOR, d.o.o. za preradu plastičnih masa, brodogradnju, turizam i trgovinu</item>
      <item>odvjetnik Đorđe Anđelković</item>
      <item>BADEL 1862 dioničko društvo, vina, alkoholna i bezalkoholna pića</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item>Fina Zagreb</item>
      <item>Vlaho Monković</item>
      <item>TIHOMIR PECOTIĆ</item>
      <item>IVAN KORUNIĆ DUNDO</item>
      <item>IVAN PECOTIĆ KUZMIĆ</item>
      <item>SRĐAN PECOTIĆ Grgura</item>
      <item>KUZMA BANIČEVIĆ GROŠIĆ</item>
      <item>JAKOV BANIČEVIĆ OREBIČIĆ</item>
      <item>ANTUN BANIČEVIĆ pok. Antuna</item>
      <item>IVAN SALEČIĆ pok. Ivana</item>
      <item>KUZMA TOMAŠIĆ pok. Janka</item>
      <item>IVAN TOMAŠIĆ DEŽEVIĆ</item>
      <item>DUŠAN TOMAŠIĆ DEŽEVIĆ</item>
      <item>IVAN RADOVANOVIĆ Repak</item>
      <item>Kate Perić Šubašić</item>
      <item>Kuzma Tomašić</item>
      <item>Lenko Salečić</item>
      <item>Željko Vidović</item>
      <item>Ministarstvo financija</item>
      <item>ANĐELKA BANIČEVIĆ</item>
      <item>JOSIP BOŠNJAK</item>
      <item>LOVOR SALEČIĆ</item>
      <item>NIVES PECOTIĆ</item>
      <item>NELI RADOVANOVIĆ</item>
      <item>TOMAŠIĆ ZDRAVKO</item>
      <item>ZDRAVKO SALEČIĆ</item>
      <item>DALIBOR PECOTIĆ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TONĆI RADOVANOVIĆ</item>
      <item>CELINA PECOTIĆ</item>
      <item>PERO BANIČEVIĆ pok. Petra</item>
      <item>PETAR BANIČEVIĆ LUCIĆ Petrov</item>
      <item>MARKO BANIČEVIĆ  pok. Pavla</item>
      <item>IVKO PEŠELJ pok. Ivana</item>
      <item>KATA PECOTIĆ pok. Kuzme</item>
      <item>DANIRA PECOTIĆ</item>
      <item>MIRKO RADOVANOVIĆ</item>
      <item>IVAN TOMAŠIĆ pok. Antuna</item>
      <item>IVAN TOMAŠIĆ pok. Ivana Barbaca</item>
      <item>OMER PECOTIĆ</item>
      <item>MARINKO TOMAŠIĆ RADIĆ</item>
      <item>MLADEN BANIČEVIĆ</item>
      <item>ANTE BLEUŠ</item>
      <item>TONKO PECOTIĆ pok. Vida</item>
      <item>BORISLAV BANIČEVIĆ</item>
      <item>ŽELJKO KORUNIĆ</item>
      <item>JURE PECOTIĆ</item>
      <item>GOJKO TOMAŠIĆ</item>
      <item>DANKO SALEČIĆ</item>
      <item>DUŠAN DIDOVIĆ</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DRAGAN RADOVANOVIĆ</item>
      <item>JAGODA VESELINOVIĆ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FRANKA DRAGOJEVIĆ</item>
      <item>PERICA BANIČEVIĆ</item>
      <item>DUŠAN PECOTIĆ BARAN</item>
      <item>ŽELJKO PECOTIĆ pok. Petra</item>
      <item>ZDRAVKO TOMAŠIĆ</item>
      <item>IVAN / Anđa RADOVANOVIĆ</item>
      <item>odvjetnik Đorđe Anđelković</item>
      <item>Odvj. Stjepan Eterović</item>
      <item>odvjetnik Neven Matas</item>
      <item>Igor Svilar</item>
      <item>Ivan Marelić</item>
    </izvorni_sadrzaj>
    <derivirana_varijabla naziv="DomainObject.Predmet.SudioniciListNaziv_1">
      <item>JEDINSTVO, poljoprivredna zadruga</item>
      <item>FINA ZAGREB</item>
      <item>Narodne novine d.d.</item>
      <item>Gordana Jukić, Gorimix d.o.o.</item>
      <item>Davor Martinović, Poljopromet d.o.o.</item>
      <item>Mirko Jukić, Gorimix d.o.o.</item>
      <item>DAMOR, d.o.o. za preradu plastičnih masa, brodogradnju, turizam i trgovinu</item>
      <item>odvjetnik Đorđe Anđelković</item>
      <item>BADEL 1862 dioničko društvo, vina, alkoholna i bezalkoholna pića</item>
      <item>KONTINENTAL PAKIRANJE d.o.o. za graditeljstvo i usluge</item>
      <item>VODOVOD, društvo s ograničenom odgovornošću za obavljanje komunalnih djelatnosti opskrbe pitkom vodom</item>
      <item>TRANSFER međunarodna špedicija i trgovina, društvo s ograničenom odgovornošću</item>
      <item>HEP-Operator distribucijskog sustava d.o.o. za distribuciju i opskrbu električne energije</item>
      <item>Fina Zagreb</item>
      <item>Vlaho Monković</item>
      <item>TIHOMIR PECOTIĆ</item>
      <item>IVAN KORUNIĆ DUNDO</item>
      <item>IVAN PECOTIĆ KUZMIĆ</item>
      <item>SRĐAN PECOTIĆ Grgura</item>
      <item>KUZMA BANIČEVIĆ GROŠIĆ</item>
      <item>JAKOV BANIČEVIĆ OREBIČIĆ</item>
      <item>ANTUN BANIČEVIĆ pok. Antuna</item>
      <item>IVAN SALEČIĆ pok. Ivana</item>
      <item>KUZMA TOMAŠIĆ pok. Janka</item>
      <item>IVAN TOMAŠIĆ DEŽEVIĆ</item>
      <item>DUŠAN TOMAŠIĆ DEŽEVIĆ</item>
      <item>IVAN RADOVANOVIĆ Repak</item>
      <item>Kate Perić Šubašić</item>
      <item>Kuzma Tomašić</item>
      <item>Lenko Salečić</item>
      <item>Željko Vidović</item>
      <item>Ministarstvo financija</item>
      <item>ANĐELKA BANIČEVIĆ</item>
      <item>JOSIP BOŠNJAK</item>
      <item>LOVOR SALEČIĆ</item>
      <item>NIVES PECOTIĆ</item>
      <item>NELI RADOVANOVIĆ</item>
      <item>TOMAŠIĆ ZDRAVKO</item>
      <item>ZDRAVKO SALEČIĆ</item>
      <item>DALIBOR PECOTIĆ</item>
      <item>DRAŽEN BOŠNJAK</item>
      <item>IVANKA STANOJEVIĆ</item>
      <item>ĐANI SALEČIĆ</item>
      <item>ŽELJANA SALEČIĆ</item>
      <item>SAŠA PECOTIĆ</item>
      <item>ŽELJAN PECOTIĆ</item>
      <item>ANITA TOMAŠIĆ</item>
      <item>IGOR RADOVANOVIĆ</item>
      <item>ĆIRE BANIČEVIĆ</item>
      <item>IVAN HUDULIN</item>
      <item>SREĆKO PECOTIĆ</item>
      <item>MAJA PECOTIĆ</item>
      <item>JAKŠA PECOTIĆ</item>
      <item>HRV. CENTAR ZA POLJOPRIVREDU, HRANU I SELO</item>
      <item>HRVATSKE ŠUME d.o.o.</item>
      <item>MGK-PACK d.d.</item>
      <item>Min.fin. Porezna uprava Isp. Korčula</item>
      <item>CROATIA  OSIGURANJE d.d. Fil. Dubrovnik</item>
      <item>OPĆINA SMOKVICA</item>
      <item>LAGUNA NOVIGRAD d.d.</item>
      <item>JAKOV PECOTIĆ (Petrušac)</item>
      <item>JURE ANDRIJIĆ</item>
      <item>JOAKIM KUNJAŠIĆ</item>
      <item>JANKO SIPIŠIĆ</item>
      <item>MARIJA PECOTIĆ</item>
      <item>SUZANA FARAC</item>
      <item>DUBO RADOVANOVIĆ</item>
      <item>TIHOMIR PECOTIĆ (pok. Frana)</item>
      <item>FRANO BANIČEVIĆ</item>
      <item>MILIVOJ BANIČEVIĆ</item>
      <item>MARKO BANIČEVIĆ pok. Marka</item>
      <item>VICKO BANIČEVIĆ</item>
      <item>SREĆKO RADOVANOVIĆ</item>
      <item>MIRA PECOTIĆ ud. Žela</item>
      <item>DAROSLAV TOMAŠIĆ</item>
      <item>NEDA SALEČIĆ ud. Petra</item>
      <item>ZDRAVKA PECOTIĆ ANTUŠIN</item>
      <item>RIKARD KORUNIĆ</item>
      <item>IVAN SALEČIĆ pok. Petra</item>
      <item>TONĆI RADOVANOVIĆ</item>
      <item>CELINA PECOTIĆ</item>
      <item>PERO BANIČEVIĆ pok. Petra</item>
      <item>PETAR BANIČEVIĆ LUCIĆ Petrov</item>
      <item>MARKO BANIČEVIĆ  pok. Pavla</item>
      <item>IVKO PEŠELJ pok. Ivana</item>
      <item>KATA PECOTIĆ pok. Kuzme</item>
      <item>DANIRA PECOTIĆ</item>
      <item>MIRKO RADOVANOVIĆ</item>
      <item>IVAN TOMAŠIĆ pok. Antuna</item>
      <item>IVAN TOMAŠIĆ pok. Ivana Barbaca</item>
      <item>OMER PECOTIĆ</item>
      <item>MARINKO TOMAŠIĆ RADIĆ</item>
      <item>MLADEN BANIČEVIĆ</item>
      <item>ANTE BLEUŠ</item>
      <item>TONKO PECOTIĆ pok. Vida</item>
      <item>BORISLAV BANIČEVIĆ</item>
      <item>ŽELJKO KORUNIĆ</item>
      <item>JURE PECOTIĆ</item>
      <item>GOJKO TOMAŠIĆ</item>
      <item>DANKO SALEČIĆ</item>
      <item>DUŠAN DIDOVIĆ</item>
      <item>BLEUS-KORKIRA d.o.o.</item>
      <item>ŽELJKO BLEUŠ</item>
      <item>IVAN TOMAŠIĆ JADIN</item>
      <item>ALEN TOMAŠIĆ JADIN</item>
      <item>KUZMA BANIČEVIĆ pok. Fabijana</item>
      <item>ANITO PECOTIĆ BARAN</item>
      <item>LUKA BANIČEVIĆ pok. Frana</item>
      <item>MIRJANA BANIČEVIĆ</item>
      <item>MIRJANA TOMAŠIĆ ud. Stojana</item>
      <item>DOMINANT d.o.o.</item>
      <item>SREDNJA ŠKOLA PETRA ŠEGEDINA</item>
      <item>ANTE TOMAŠIĆ pok. Jerka</item>
      <item>DARKO TOMAŠIĆ Bili</item>
      <item>JERKO PECOTIĆ</item>
      <item>MILENA PECOTIĆ</item>
      <item>MATIJA HUDULIN</item>
      <item>ANTUN / JELA MILINA</item>
      <item>MARINKO BANIČEVIĆ</item>
      <item>JAKOV PECOTIĆ</item>
      <item>MARIJA TOMAŠIĆ</item>
      <item>RATKO PECOTIĆ</item>
      <item>ANTE RADOVANOVIĆ pok. Petra</item>
      <item>DRAGAN RADOVANOVIĆ</item>
      <item>JAGODA VESELINOVIĆ</item>
      <item>SRETAN RADOVANOVIĆ</item>
      <item>IVAN BANIČEVIĆ ŠKUDRIĆ</item>
      <item>BENEDIKT PECOTIĆ</item>
      <item>ANTE BANIČEVIĆ Mikulato</item>
      <item>SILVESTAR PECOTIĆ</item>
      <item>MLADEN TOMAŠIĆ</item>
      <item>MATKO PECOTIĆ Mirkov</item>
      <item>ANTE PECOTIĆ pok. Ivota</item>
      <item>BRANISLAV PECOTIĆ</item>
      <item>DUŠAN TOMAŠIĆ BARBACA</item>
      <item>KUZMA TOMAŠIĆ pok. Mileta Barbaca</item>
      <item>ŽARKO PECOTIĆ TUNICA</item>
      <item>RAJKO BANIČEVIĆ</item>
      <item>DARICA PECOTIĆ</item>
      <item>IVKO PECOTIĆ KUZMIĆ</item>
      <item>LJUBO SALEČIĆ</item>
      <item>DARKO DIDOVIĆ</item>
      <item>DARIO PECOTIĆ</item>
      <item>ZDENKO BANIČEVIĆ pok. Marina</item>
      <item>MATKO SALEČIĆ</item>
      <item>ANA BANIČEVIĆ</item>
      <item>DANKO PECOTIĆ</item>
      <item>SRETAN TOMAŠIĆ</item>
      <item>VILMA TOMAŠIĆ</item>
      <item>NANICA TOMAŠIĆ</item>
      <item>JADRANA BANIČEVIĆ</item>
      <item>IRENA DIDOVIĆ</item>
      <item>IVKO RADOVANOVIĆ POŠA</item>
      <item>MILICA HUDULIN</item>
      <item>MOJMIR DIDOVIĆ</item>
      <item>MARIN BANIČEVIĆ</item>
      <item>TUDOR DIDOVIĆ</item>
      <item>JAKŠA TOMAŠIĆ MORGEN</item>
      <item>TOMISLAV TOMAŠIĆ DEŽEVIĆ</item>
      <item>MARKO TOMAŠIĆ DEŽEVIĆ</item>
      <item>MAJA PECOTIĆ ž. Josipa</item>
      <item>JOSIP PECOTIĆ</item>
      <item>PETAR TOMAŠIĆ DEŽEVIĆ</item>
      <item>JAKŠA TOMAŠIĆ</item>
      <item>STIPE TOMAŠIĆ ANTUN pok. Tonća</item>
      <item>KOVILJKA PECOTIĆ pok. Jerka</item>
      <item>TINA PECOTIĆ</item>
      <item>IVAN MARELIĆ IVAN</item>
      <item>MARICA PECOTIĆ</item>
      <item>ZLATKO TOMAŠIĆ</item>
      <item>EMIL BANIČEVIĆ</item>
      <item>JAKO VINO d.o.o.</item>
      <item>FRANKA DRAGOJEVIĆ</item>
      <item>PERICA BANIČEVIĆ</item>
      <item>DUŠAN PECOTIĆ BARAN</item>
      <item>ŽELJKO PECOTIĆ pok. Petra</item>
      <item>ZDRAVKO TOMAŠIĆ</item>
      <item>IVAN / Anđa RADOVANOVIĆ</item>
      <item>odvjetnik Đorđe Anđelković</item>
      <item>Odvj. Stjepan Eterović</item>
      <item>odvjetnik Neven Matas</item>
      <item>Igor Svilar</item>
      <item>Ivan Marelić</item>
    </derivirana_varijabla>
  </DomainObject.Predmet.SudioniciListNaziv>
  <DomainObject.Predmet.SudioniciListAdressOIB>
    <izvorni_sadrzaj>
      <item>JEDINSTVO, poljoprivredna zadruga, OIB 30698530431, Smokvica/bb,20271 Smokvica</item>
      <item>FINA ZAGREB, OIB 85821130368</item>
      <item>Narodne novine d.d., OIB 64546066176, Saviski Gaj XIII put 6,10000 Zagreb</item>
      <item>Gordana Jukić, Gorimix d.o.o.</item>
      <item>Davor Martinović, Poljopromet d.o.o.</item>
      <item>Mirko Jukić, Gorimix d.o.o.</item>
      <item>DAMOR, d.o.o. za preradu plastičnih masa, brodogradnju, turizam i trgovinu, OIB 58057226580, Put Brižina 14,21212 Kaštel Sućurac</item>
      <item>odvjetnik Đorđe Anđelković, OIB 83301421911, Vrbanićeva 20,10000 Zagreb</item>
      <item>BADEL 1862 dioničko društvo, vina, alkoholna i bezalkoholna pića, OIB 36749512860, Vlaška 116,Zagreb</item>
      <item>KONTINENTAL PAKIRANJE d.o.o. za graditeljstvo i usluge, OIB 87358951669, Pod Kosom 40,21000 Split</item>
      <item>VODOVOD, društvo s ograničenom odgovornošću za obavljanje komunalnih djelatnosti opskrbe pitkom vodom, OIB 25167296962, Ulica 32 br. 9/1,20271 Blato</item>
      <item>TRANSFER međunarodna špedicija i trgovina, društvo s ograničenom odgovornošću, OIB 77544568297, Ciottina 26,51000 Rijeka</item>
      <item>HEP-Operator distribucijskog sustava d.o.o. za distribuciju i opskrbu električne energije, OIB 46830600751, Ulica grada Vukovara 37,Zagreb</item>
      <item>Fina Zagreb, OIB 85821130368, Ulica grada Vukovara 70,10000 Zagreb</item>
      <item>Vlaho Monković, OIB 72627093549, Vlaha Paljetka 12,20207 Cavtat</item>
      <item>TIHOMIR PECOTIĆ, OIB 62311967075, BRNA</item>
      <item>IVAN KORUNIĆ DUNDO, OIB 26096900086, 20272 Smokvica</item>
      <item>IVAN PECOTIĆ KUZMIĆ, OIB 83866121523, 20272 Smokvica</item>
      <item>SRĐAN PECOTIĆ Grgura, OIB 76637031832</item>
      <item>KUZMA BANIČEVIĆ GROŠIĆ, OIB 83584328149, 20272 Smokvica</item>
      <item>JAKOV BANIČEVIĆ OREBIČIĆ, OIB 56613033040, 20272 Smokvica</item>
      <item>ANTUN BANIČEVIĆ pok. Antuna, OIB 08583630920, 20272 Smokvica</item>
      <item>IVAN SALEČIĆ pok. Ivana, OIB 77490461721, 20272 Smokvica</item>
      <item>KUZMA TOMAŠIĆ pok. Janka, OIB 47848562076, 20272 Smokvica</item>
      <item>IVAN TOMAŠIĆ DEŽEVIĆ, OIB 45025415169, BRNA</item>
      <item>DUŠAN TOMAŠIĆ DEŽEVIĆ, OIB 18283165460, BRNA</item>
      <item>IVAN RADOVANOVIĆ Repak, OIB 40234018163, Smokvica 298,20272 Smokvica</item>
      <item>Kate Perić Šubašić, Hrv. poštanska banka d.d.,20000 Dubrovnik</item>
      <item>Kuzma Tomašić, </item>
      <item>Lenko Salečić, OIB 72583645435, 20272 Smokvica</item>
      <item>Željko Vidović</item>
      <item>Ministarstvo financija</item>
      <item>ANĐELKA BANIČEVIĆ, OIB 79047230612</item>
      <item>JOSIP BOŠNJAK, OIB 65809026326</item>
      <item>LOVOR SALEČIĆ, OIB 49396154317</item>
      <item>NIVES PECOTIĆ, OIB 63739189939</item>
      <item>NELI RADOVANOVIĆ, OIB 95714683867</item>
      <item>TOMAŠIĆ ZDRAVKO</item>
      <item>ZDRAVKO SALEČIĆ, OIB 27966085185</item>
      <item>DALIBOR PECOTIĆ, OIB 54785210099</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 BRNA</item>
      <item>JURE ANDRIJIĆ, OIB 15375407607, BRNA, SMOKVICA</item>
      <item>JOAKIM KUNJAŠIĆ, OIB 48631002665, 20272 Smokvica</item>
      <item>JANKO SIPIŠIĆ, OIB 88591067320, 20272 Smokvica</item>
      <item>MARIJA PECOTIĆ, OIB 98670474583, Smokvica 48,20272 Smokvica</item>
      <item>SUZANA FARAC, OIB 51194189691, 20272 Smokvica</item>
      <item>DUBO RADOVANOVIĆ, OIB 34484938455, 20272 Smokvica</item>
      <item>TIHOMIR PECOTIĆ (pok. Frana), OIB 95580820240, 20272 Smokvica</item>
      <item>FRANO BANIČEVIĆ, OIB 88223665918, 20272 Smokvica</item>
      <item>MILIVOJ BANIČEVIĆ, OIB 37291728761, 20272 Smokvica</item>
      <item>MARKO BANIČEVIĆ pok. Marka, OIB 52046084575, 20272 Smokvica</item>
      <item>VICKO BANIČEVIĆ, OIB 97708118789, 20272 Smokvica</item>
      <item>SREĆKO RADOVANOVIĆ, OIB 56175390499, 20272 Smokvica</item>
      <item>MIRA PECOTIĆ ud. Žela, OIB 66893527732, 20272 Smokvica</item>
      <item>DAROSLAV TOMAŠIĆ, OIB 08761048523, 20272 Smokvica</item>
      <item>NEDA SALEČIĆ ud. Petra, OIB 13956234500, 20272 Smokvica</item>
      <item>ZDRAVKA PECOTIĆ ANTUŠIN, OIB 62662263335, 20272 Smokvica</item>
      <item>RIKARD KORUNIĆ, OIB 37268201254, 20272 Smokvica</item>
      <item>IVAN SALEČIĆ pok. Petra, OIB 11189660102, Brna, Smokvica</item>
      <item>TONĆI RADOVANOVIĆ, OIB 22214232720, BRNA, SMOKVICA</item>
      <item>CELINA PECOTIĆ, OIB 27615926867, 20272 Smokvica</item>
      <item>PERO BANIČEVIĆ pok. Petra, OIB 57778246922, 20272 Smokvica</item>
      <item>PETAR BANIČEVIĆ LUCIĆ Petrov, OIB 55607598403, BRNA</item>
      <item>MARKO BANIČEVIĆ  pok. Pavla, OIB 90635825548, 20272 Smokvica</item>
      <item>IVKO PEŠELJ pok. Ivana, OIB 36303199278, 20272 Smokvica</item>
      <item>KATA PECOTIĆ pok. Kuzme, OIB 03245470856, 20272 Smokvica</item>
      <item>DANIRA PECOTIĆ, OIB 49066645523, 20272 Smokvica</item>
      <item>MIRKO RADOVANOVIĆ, OIB 17546459215, 20272 Smokvica</item>
      <item>IVAN TOMAŠIĆ pok. Antuna, OIB 19797804756, 20272 Smokvica</item>
      <item>IVAN TOMAŠIĆ pok. Ivana Barbaca, OIB 82320909380, 20272 Smokvica</item>
      <item>OMER PECOTIĆ, OIB 58952875239, 20272 Smokvica</item>
      <item>MARINKO TOMAŠIĆ RADIĆ, OIB 59563517268, 20272 Smokvica</item>
      <item>MLADEN BANIČEVIĆ, OIB 92174233157, 20272 Smokvica</item>
      <item>ANTE BLEUŠ, OIB 60321615992, 20272 Smokvica</item>
      <item>TONKO PECOTIĆ pok. Vida, OIB 56346962956</item>
      <item>BORISLAV BANIČEVIĆ, OIB 30708286914, 20272 Smokvica</item>
      <item>ŽELJKO KORUNIĆ, OIB 74827333379, BRNA</item>
      <item>JURE PECOTIĆ, OIB 31678896761, 20272 Smokvica</item>
      <item>GOJKO TOMAŠIĆ, OIB 61715266930, BRNA</item>
      <item>DANKO SALEČIĆ, OIB 10004679981, 20272 Smokvica</item>
      <item>DUŠAN DIDOVIĆ, OIB 56960465013, 20272 Smokvica</item>
      <item>BLEUS-KORKIRA d.o.o., OIB 44122770964</item>
      <item>ŽELJKO BLEUŠ, OIB 59915399212, 20272 Smokvica</item>
      <item>IVAN TOMAŠIĆ JADIN, OIB 59631657813, 20272 Smokvica</item>
      <item>ALEN TOMAŠIĆ JADIN, OIB 82163957266, 20260 Korčula</item>
      <item>KUZMA BANIČEVIĆ pok. Fabijana, OIB 15134842913, 20272 Smokvica</item>
      <item>ANITO PECOTIĆ BARAN, OIB 16212484063, 20272 Smokvica</item>
      <item>LUKA BANIČEVIĆ pok. Frana, OIB 98663577887, Brna</item>
      <item>MIRJANA BANIČEVIĆ, OIB 91669241000, 20272 Smokvica</item>
      <item>MIRJANA TOMAŠIĆ ud. Stojana, OIB 93209720439, 20272 Smokvica</item>
      <item>DOMINANT d.o.o., OIB 62799980235</item>
      <item>SREDNJA ŠKOLA PETRA ŠEGEDINA, OIB 30204241777, 20260 Korčula</item>
      <item>ANTE TOMAŠIĆ pok. Jerka, OIB 27855324302, 20272 Smokvica</item>
      <item>DARKO TOMAŠIĆ Bili, OIB 60705895107, 20272 Smokvica</item>
      <item>JERKO PECOTIĆ, OIB 35137853358, Brna 481, Brna,20272 Smokvica</item>
      <item>MILENA PECOTIĆ, OIB 45029039404, 20272 Smokvica</item>
      <item>MATIJA HUDULIN, OIB 05762741266, 20272 Smokvica</item>
      <item>ANTUN / JELA MILINA, OIB 66918120857, SMOKVICA 289,20272 Smokvica</item>
      <item>MARINKO BANIČEVIĆ, OIB 79908473643, 20272 Smokvica</item>
      <item>JAKOV PECOTIĆ, OIB 31287390010, BRNA</item>
      <item>MARIJA TOMAŠIĆ, OIB 23012233701, 20272 Smokvica</item>
      <item>RATKO PECOTIĆ, OIB 34405281520, BRNA</item>
      <item>ANTE RADOVANOVIĆ pok. Petra, OIB 35711094259, 20272 Smokvica</item>
      <item>DRAGAN RADOVANOVIĆ, OIB 64379492772, BRNA</item>
      <item>JAGODA VESELINOVIĆ, OIB 26384945691, 20272 Smokvica</item>
      <item>SRETAN RADOVANOVIĆ, OIB 57599657765, 20272 Smokvica</item>
      <item>IVAN BANIČEVIĆ ŠKUDRIĆ, OIB 13452885373, 20272 Smokvica</item>
      <item>BENEDIKT PECOTIĆ, OIB 58470348045, BRNA</item>
      <item>ANTE BANIČEVIĆ Mikulato, OIB 69543010620, 20272 Smokvica</item>
      <item>SILVESTAR PECOTIĆ, OIB 06331851349, 20272 Smokvica</item>
      <item>MLADEN TOMAŠIĆ, OIB 50629906053, 20272 Smokvica</item>
      <item>MATKO PECOTIĆ Mirkov, OIB 48452214674, 20272 Smokvica</item>
      <item>ANTE PECOTIĆ pok. Ivota, OIB 90741744910, 20272 Smokvica</item>
      <item>BRANISLAV PECOTIĆ, OIB 47480540156, 20272 Smokvica</item>
      <item>DUŠAN TOMAŠIĆ BARBACA, OIB 11081131642, BRNA</item>
      <item>KUZMA TOMAŠIĆ pok. Mileta Barbaca, OIB 44079223057, 20272 Smokvica</item>
      <item>ŽARKO PECOTIĆ TUNICA, OIB 34499644381, 20272 Smokvica</item>
      <item>RAJKO BANIČEVIĆ, OIB 45418114610, 20272 Smokvica</item>
      <item>DARICA PECOTIĆ, OIB 73218993869, Brna 510,20272 Smokvica</item>
      <item>IVKO PECOTIĆ KUZMIĆ, OIB 97676374567, 20272 Smokvica</item>
      <item>LJUBO SALEČIĆ, OIB 57678876972, 20272 Smokvica</item>
      <item>DARKO DIDOVIĆ, OIB 86562516988, 20272 Smokvica</item>
      <item>DARIO PECOTIĆ, OIB 59926387177, 20272 Smokvica</item>
      <item>ZDENKO BANIČEVIĆ pok. Marina, OIB 68768522738, Smokvica 101,20272 Smokvica</item>
      <item>MATKO SALEČIĆ, OIB 03920237137, 20272 Smokvica</item>
      <item>ANA BANIČEVIĆ, OIB 12523783384, 20272 Smokvica</item>
      <item>DANKO PECOTIĆ, OIB 16321602649, BRNA</item>
      <item>SRETAN TOMAŠIĆ, OIB 09315287391, 20272 Smokvica</item>
      <item>VILMA TOMAŠIĆ, OIB 12263597546, BRNA</item>
      <item>NANICA TOMAŠIĆ, OIB 38384204212, BRNA</item>
      <item>JADRANA BANIČEVIĆ, OIB 39662029505, BRNA</item>
      <item>IRENA DIDOVIĆ, OIB 79511279334, 20272 Smokvica</item>
      <item>IVKO RADOVANOVIĆ POŠA, OIB 27294506664, BRNA</item>
      <item>MILICA HUDULIN, OIB 41575890321, BRNA</item>
      <item>MOJMIR DIDOVIĆ, OIB 62857539177, 20270 Vela Luka</item>
      <item>MARIN BANIČEVIĆ, OIB 80401714220, 20272 Smokvica</item>
      <item>TUDOR DIDOVIĆ, OIB 70526505736, 20272 Smokvica</item>
      <item>JAKŠA TOMAŠIĆ MORGEN, OIB 03236645193, BRNA</item>
      <item>TOMISLAV TOMAŠIĆ DEŽEVIĆ, OIB 67388141775, BRNA</item>
      <item>MARKO TOMAŠIĆ DEŽEVIĆ, OIB 95555601444, BRNA</item>
      <item>MAJA PECOTIĆ ž. Josipa, OIB 95251176886, 20272 Smokvica</item>
      <item>JOSIP PECOTIĆ, OIB 81926927816, 20272 Smokvica</item>
      <item>PETAR TOMAŠIĆ DEŽEVIĆ, OIB 05638963990, 20272 Smokvica</item>
      <item>JAKŠA TOMAŠIĆ, OIB 25543664675, 20272 Smokvica</item>
      <item>STIPE TOMAŠIĆ ANTUN pok. Tonća, OIB 65686352982, 20272 Smokvica</item>
      <item>KOVILJKA PECOTIĆ pok. Jerka, OIB 13468504322, 20272 Smokvica</item>
      <item>TINA PECOTIĆ, OIB 39458726928, BRNA</item>
      <item>IVAN MARELIĆ IVAN, OIB 21089244760, 20272 Smokvica</item>
      <item>MARICA PECOTIĆ, OIB 11504405205, BRNA</item>
      <item>ZLATKO TOMAŠIĆ, OIB 23584585291, 20272 Smokvica</item>
      <item>EMIL BANIČEVIĆ, OIB 38531031235, 20272 Smokvica</item>
      <item>JAKO VINO d.o.o., OIB 34068889816</item>
      <item>FRANKA DRAGOJEVIĆ, OIB 82335614817, 20272 Smokvica</item>
      <item>PERICA BANIČEVIĆ, OIB 81549857729, 20272 Smokvica</item>
      <item>DUŠAN PECOTIĆ BARAN, OIB 82012465445, 20272 Smokvica</item>
      <item>ŽELJKO PECOTIĆ pok. Petra, OIB 93469562632, 20272 Smokvica</item>
      <item>ZDRAVKO TOMAŠIĆ, OIB 04977191533</item>
      <item>IVAN / Anđa RADOVANOVIĆ, OIB 96187907458, SMOKVICA 30,20272 Smokvica</item>
      <item>odvjetnik Đorđe Anđelković, OIB 83301421911, Vrbanićeva 20,10000 Zagreb</item>
      <item>Odvj. Stjepan Eterović, Kipara Rendića 17,21400 Supetar</item>
      <item>odvjetnik Neven Matas, OIB 71639062425, Ulica Domovinskog rata 27,21000 Split</item>
      <item>Igor Svilar, OIB 55678665212, Gredička 23,10000 Zagreb</item>
      <item>Ivan Marelić, OIB 21089244760, Smokvica 57,20271 Smokvica</item>
    </izvorni_sadrzaj>
    <derivirana_varijabla naziv="DomainObject.Predmet.SudioniciListAdressOIB_1">
      <item>JEDINSTVO, poljoprivredna zadruga, OIB 30698530431, Smokvica/bb,20271 Smokvica</item>
      <item>FINA ZAGREB, OIB 85821130368</item>
      <item>Narodne novine d.d., OIB 64546066176, Saviski Gaj XIII put 6,10000 Zagreb</item>
      <item>Gordana Jukić, Gorimix d.o.o.</item>
      <item>Davor Martinović, Poljopromet d.o.o.</item>
      <item>Mirko Jukić, Gorimix d.o.o.</item>
      <item>DAMOR, d.o.o. za preradu plastičnih masa, brodogradnju, turizam i trgovinu, OIB 58057226580, Put Brižina 14,21212 Kaštel Sućurac</item>
      <item>odvjetnik Đorđe Anđelković, OIB 83301421911, Vrbanićeva 20,10000 Zagreb</item>
      <item>BADEL 1862 dioničko društvo, vina, alkoholna i bezalkoholna pića, OIB 36749512860, Vlaška 116,Zagreb</item>
      <item>KONTINENTAL PAKIRANJE d.o.o. za graditeljstvo i usluge, OIB 87358951669, Pod Kosom 40,21000 Split</item>
      <item>VODOVOD, društvo s ograničenom odgovornošću za obavljanje komunalnih djelatnosti opskrbe pitkom vodom, OIB 25167296962, Ulica 32 br. 9/1,20271 Blato</item>
      <item>TRANSFER međunarodna špedicija i trgovina, društvo s ograničenom odgovornošću, OIB 77544568297, Ciottina 26,51000 Rijeka</item>
      <item>HEP-Operator distribucijskog sustava d.o.o. za distribuciju i opskrbu električne energije, OIB 46830600751, Ulica grada Vukovara 37,Zagreb</item>
      <item>Fina Zagreb, OIB 85821130368, Ulica grada Vukovara 70,10000 Zagreb</item>
      <item>Vlaho Monković, OIB 72627093549, Vlaha Paljetka 12,20207 Cavtat</item>
      <item>TIHOMIR PECOTIĆ, OIB 62311967075, BRNA</item>
      <item>IVAN KORUNIĆ DUNDO, OIB 26096900086, 20272 Smokvica</item>
      <item>IVAN PECOTIĆ KUZMIĆ, OIB 83866121523, 20272 Smokvica</item>
      <item>SRĐAN PECOTIĆ Grgura, OIB 76637031832</item>
      <item>KUZMA BANIČEVIĆ GROŠIĆ, OIB 83584328149, 20272 Smokvica</item>
      <item>JAKOV BANIČEVIĆ OREBIČIĆ, OIB 56613033040, 20272 Smokvica</item>
      <item>ANTUN BANIČEVIĆ pok. Antuna, OIB 08583630920, 20272 Smokvica</item>
      <item>IVAN SALEČIĆ pok. Ivana, OIB 77490461721, 20272 Smokvica</item>
      <item>KUZMA TOMAŠIĆ pok. Janka, OIB 47848562076, 20272 Smokvica</item>
      <item>IVAN TOMAŠIĆ DEŽEVIĆ, OIB 45025415169, BRNA</item>
      <item>DUŠAN TOMAŠIĆ DEŽEVIĆ, OIB 18283165460, BRNA</item>
      <item>IVAN RADOVANOVIĆ Repak, OIB 40234018163, Smokvica 298,20272 Smokvica</item>
      <item>Kate Perić Šubašić, Hrv. poštanska banka d.d.,20000 Dubrovnik</item>
      <item>Kuzma Tomašić, </item>
      <item>Lenko Salečić, OIB 72583645435, 20272 Smokvica</item>
      <item>Željko Vidović</item>
      <item>Ministarstvo financija</item>
      <item>ANĐELKA BANIČEVIĆ, OIB 79047230612</item>
      <item>JOSIP BOŠNJAK, OIB 65809026326</item>
      <item>LOVOR SALEČIĆ, OIB 49396154317</item>
      <item>NIVES PECOTIĆ, OIB 63739189939</item>
      <item>NELI RADOVANOVIĆ, OIB 95714683867</item>
      <item>TOMAŠIĆ ZDRAVKO</item>
      <item>ZDRAVKO SALEČIĆ, OIB 27966085185</item>
      <item>DALIBOR PECOTIĆ, OIB 54785210099</item>
      <item>DRAŽEN BOŠNJAK, OIB 67518315691</item>
      <item>IVANKA STANOJEVIĆ, OIB 57449887492</item>
      <item>ĐANI SALEČIĆ, OIB 32823020892</item>
      <item>ŽELJANA SALEČIĆ, OIB 89109093314</item>
      <item>SAŠA PECOTIĆ, OIB 70764679701</item>
      <item>ŽELJAN PECOTIĆ, OIB 34248768494</item>
      <item>ANITA TOMAŠIĆ, OIB 63579368707</item>
      <item>IGOR RADOVANOVIĆ, OIB 91779534973</item>
      <item>ĆIRE BANIČEVIĆ, OIB 02432909819</item>
      <item>IVAN HUDULIN, OIB 35845054530</item>
      <item>SREĆKO PECOTIĆ, OIB 71052623259</item>
      <item>MAJA PECOTIĆ, OIB 86016235071</item>
      <item>JAKŠA PECOTIĆ, OIB 47251280516</item>
      <item>HRV. CENTAR ZA POLJOPRIVREDU, HRANU I SELO, OIB 35506269186</item>
      <item>HRVATSKE ŠUME d.o.o., OIB 69693144506</item>
      <item>MGK-PACK d.d., OIB 09381762740</item>
      <item>Min.fin. Porezna uprava Isp. Korčula, OIB 18683136487</item>
      <item>CROATIA  OSIGURANJE d.d. Fil. Dubrovnik, OIB 26187994862</item>
      <item>OPĆINA SMOKVICA, OIB 23492092438</item>
      <item>LAGUNA NOVIGRAD d.d., OIB 58935879058</item>
      <item>JAKOV PECOTIĆ (Petrušac), OIB 79196597878, BRNA</item>
      <item>JURE ANDRIJIĆ, OIB 15375407607, BRNA, SMOKVICA</item>
      <item>JOAKIM KUNJAŠIĆ, OIB 48631002665, 20272 Smokvica</item>
      <item>JANKO SIPIŠIĆ, OIB 88591067320, 20272 Smokvica</item>
      <item>MARIJA PECOTIĆ, OIB 98670474583, Smokvica 48,20272 Smokvica</item>
      <item>SUZANA FARAC, OIB 51194189691, 20272 Smokvica</item>
      <item>DUBO RADOVANOVIĆ, OIB 34484938455, 20272 Smokvica</item>
      <item>TIHOMIR PECOTIĆ (pok. Frana), OIB 95580820240, 20272 Smokvica</item>
      <item>FRANO BANIČEVIĆ, OIB 88223665918, 20272 Smokvica</item>
      <item>MILIVOJ BANIČEVIĆ, OIB 37291728761, 20272 Smokvica</item>
      <item>MARKO BANIČEVIĆ pok. Marka, OIB 52046084575, 20272 Smokvica</item>
      <item>VICKO BANIČEVIĆ, OIB 97708118789, 20272 Smokvica</item>
      <item>SREĆKO RADOVANOVIĆ, OIB 56175390499, 20272 Smokvica</item>
      <item>MIRA PECOTIĆ ud. Žela, OIB 66893527732, 20272 Smokvica</item>
      <item>DAROSLAV TOMAŠIĆ, OIB 08761048523, 20272 Smokvica</item>
      <item>NEDA SALEČIĆ ud. Petra, OIB 13956234500, 20272 Smokvica</item>
      <item>ZDRAVKA PECOTIĆ ANTUŠIN, OIB 62662263335, 20272 Smokvica</item>
      <item>RIKARD KORUNIĆ, OIB 37268201254, 20272 Smokvica</item>
      <item>IVAN SALEČIĆ pok. Petra, OIB 11189660102, Brna, Smokvica</item>
      <item>TONĆI RADOVANOVIĆ, OIB 22214232720, BRNA, SMOKVICA</item>
      <item>CELINA PECOTIĆ, OIB 27615926867, 20272 Smokvica</item>
      <item>PERO BANIČEVIĆ pok. Petra, OIB 57778246922, 20272 Smokvica</item>
      <item>PETAR BANIČEVIĆ LUCIĆ Petrov, OIB 55607598403, BRNA</item>
      <item>MARKO BANIČEVIĆ  pok. Pavla, OIB 90635825548, 20272 Smokvica</item>
      <item>IVKO PEŠELJ pok. Ivana, OIB 36303199278, 20272 Smokvica</item>
      <item>KATA PECOTIĆ pok. Kuzme, OIB 03245470856, 20272 Smokvica</item>
      <item>DANIRA PECOTIĆ, OIB 49066645523, 20272 Smokvica</item>
      <item>MIRKO RADOVANOVIĆ, OIB 17546459215, 20272 Smokvica</item>
      <item>IVAN TOMAŠIĆ pok. Antuna, OIB 19797804756, 20272 Smokvica</item>
      <item>IVAN TOMAŠIĆ pok. Ivana Barbaca, OIB 82320909380, 20272 Smokvica</item>
      <item>OMER PECOTIĆ, OIB 58952875239, 20272 Smokvica</item>
      <item>MARINKO TOMAŠIĆ RADIĆ, OIB 59563517268, 20272 Smokvica</item>
      <item>MLADEN BANIČEVIĆ, OIB 92174233157, 20272 Smokvica</item>
      <item>ANTE BLEUŠ, OIB 60321615992, 20272 Smokvica</item>
      <item>TONKO PECOTIĆ pok. Vida, OIB 56346962956</item>
      <item>BORISLAV BANIČEVIĆ, OIB 30708286914, 20272 Smokvica</item>
      <item>ŽELJKO KORUNIĆ, OIB 74827333379, BRNA</item>
      <item>JURE PECOTIĆ, OIB 31678896761, 20272 Smokvica</item>
      <item>GOJKO TOMAŠIĆ, OIB 61715266930, BRNA</item>
      <item>DANKO SALEČIĆ, OIB 10004679981, 20272 Smokvica</item>
      <item>DUŠAN DIDOVIĆ, OIB 56960465013, 20272 Smokvica</item>
      <item>BLEUS-KORKIRA d.o.o., OIB 44122770964</item>
      <item>ŽELJKO BLEUŠ, OIB 59915399212, 20272 Smokvica</item>
      <item>IVAN TOMAŠIĆ JADIN, OIB 59631657813, 20272 Smokvica</item>
      <item>ALEN TOMAŠIĆ JADIN, OIB 82163957266, 20260 Korčula</item>
      <item>KUZMA BANIČEVIĆ pok. Fabijana, OIB 15134842913, 20272 Smokvica</item>
      <item>ANITO PECOTIĆ BARAN, OIB 16212484063, 20272 Smokvica</item>
      <item>LUKA BANIČEVIĆ pok. Frana, OIB 98663577887, Brna</item>
      <item>MIRJANA BANIČEVIĆ, OIB 91669241000, 20272 Smokvica</item>
      <item>MIRJANA TOMAŠIĆ ud. Stojana, OIB 93209720439, 20272 Smokvica</item>
      <item>DOMINANT d.o.o., OIB 62799980235</item>
      <item>SREDNJA ŠKOLA PETRA ŠEGEDINA, OIB 30204241777, 20260 Korčula</item>
      <item>ANTE TOMAŠIĆ pok. Jerka, OIB 27855324302, 20272 Smokvica</item>
      <item>DARKO TOMAŠIĆ Bili, OIB 60705895107, 20272 Smokvica</item>
      <item>JERKO PECOTIĆ, OIB 35137853358, Brna 481, Brna,20272 Smokvica</item>
      <item>MILENA PECOTIĆ, OIB 45029039404, 20272 Smokvica</item>
      <item>MATIJA HUDULIN, OIB 05762741266, 20272 Smokvica</item>
      <item>ANTUN / JELA MILINA, OIB 66918120857, SMOKVICA 289,20272 Smokvica</item>
      <item>MARINKO BANIČEVIĆ, OIB 79908473643, 20272 Smokvica</item>
      <item>JAKOV PECOTIĆ, OIB 31287390010, BRNA</item>
      <item>MARIJA TOMAŠIĆ, OIB 23012233701, 20272 Smokvica</item>
      <item>RATKO PECOTIĆ, OIB 34405281520, BRNA</item>
      <item>ANTE RADOVANOVIĆ pok. Petra, OIB 35711094259, 20272 Smokvica</item>
      <item>DRAGAN RADOVANOVIĆ, OIB 64379492772, BRNA</item>
      <item>JAGODA VESELINOVIĆ, OIB 26384945691, 20272 Smokvica</item>
      <item>SRETAN RADOVANOVIĆ, OIB 57599657765, 20272 Smokvica</item>
      <item>IVAN BANIČEVIĆ ŠKUDRIĆ, OIB 13452885373, 20272 Smokvica</item>
      <item>BENEDIKT PECOTIĆ, OIB 58470348045, BRNA</item>
      <item>ANTE BANIČEVIĆ Mikulato, OIB 69543010620, 20272 Smokvica</item>
      <item>SILVESTAR PECOTIĆ, OIB 06331851349, 20272 Smokvica</item>
      <item>MLADEN TOMAŠIĆ, OIB 50629906053, 20272 Smokvica</item>
      <item>MATKO PECOTIĆ Mirkov, OIB 48452214674, 20272 Smokvica</item>
      <item>ANTE PECOTIĆ pok. Ivota, OIB 90741744910, 20272 Smokvica</item>
      <item>BRANISLAV PECOTIĆ, OIB 47480540156, 20272 Smokvica</item>
      <item>DUŠAN TOMAŠIĆ BARBACA, OIB 11081131642, BRNA</item>
      <item>KUZMA TOMAŠIĆ pok. Mileta Barbaca, OIB 44079223057, 20272 Smokvica</item>
      <item>ŽARKO PECOTIĆ TUNICA, OIB 34499644381, 20272 Smokvica</item>
      <item>RAJKO BANIČEVIĆ, OIB 45418114610, 20272 Smokvica</item>
      <item>DARICA PECOTIĆ, OIB 73218993869, Brna 510,20272 Smokvica</item>
      <item>IVKO PECOTIĆ KUZMIĆ, OIB 97676374567, 20272 Smokvica</item>
      <item>LJUBO SALEČIĆ, OIB 57678876972, 20272 Smokvica</item>
      <item>DARKO DIDOVIĆ, OIB 86562516988, 20272 Smokvica</item>
      <item>DARIO PECOTIĆ, OIB 59926387177, 20272 Smokvica</item>
      <item>ZDENKO BANIČEVIĆ pok. Marina, OIB 68768522738, Smokvica 101,20272 Smokvica</item>
      <item>MATKO SALEČIĆ, OIB 03920237137, 20272 Smokvica</item>
      <item>ANA BANIČEVIĆ, OIB 12523783384, 20272 Smokvica</item>
      <item>DANKO PECOTIĆ, OIB 16321602649, BRNA</item>
      <item>SRETAN TOMAŠIĆ, OIB 09315287391, 20272 Smokvica</item>
      <item>VILMA TOMAŠIĆ, OIB 12263597546, BRNA</item>
      <item>NANICA TOMAŠIĆ, OIB 38384204212, BRNA</item>
      <item>JADRANA BANIČEVIĆ, OIB 39662029505, BRNA</item>
      <item>IRENA DIDOVIĆ, OIB 79511279334, 20272 Smokvica</item>
      <item>IVKO RADOVANOVIĆ POŠA, OIB 27294506664, BRNA</item>
      <item>MILICA HUDULIN, OIB 41575890321, BRNA</item>
      <item>MOJMIR DIDOVIĆ, OIB 62857539177, 20270 Vela Luka</item>
      <item>MARIN BANIČEVIĆ, OIB 80401714220, 20272 Smokvica</item>
      <item>TUDOR DIDOVIĆ, OIB 70526505736, 20272 Smokvica</item>
      <item>JAKŠA TOMAŠIĆ MORGEN, OIB 03236645193, BRNA</item>
      <item>TOMISLAV TOMAŠIĆ DEŽEVIĆ, OIB 67388141775, BRNA</item>
      <item>MARKO TOMAŠIĆ DEŽEVIĆ, OIB 95555601444, BRNA</item>
      <item>MAJA PECOTIĆ ž. Josipa, OIB 95251176886, 20272 Smokvica</item>
      <item>JOSIP PECOTIĆ, OIB 81926927816, 20272 Smokvica</item>
      <item>PETAR TOMAŠIĆ DEŽEVIĆ, OIB 05638963990, 20272 Smokvica</item>
      <item>JAKŠA TOMAŠIĆ, OIB 25543664675, 20272 Smokvica</item>
      <item>STIPE TOMAŠIĆ ANTUN pok. Tonća, OIB 65686352982, 20272 Smokvica</item>
      <item>KOVILJKA PECOTIĆ pok. Jerka, OIB 13468504322, 20272 Smokvica</item>
      <item>TINA PECOTIĆ, OIB 39458726928, BRNA</item>
      <item>IVAN MARELIĆ IVAN, OIB 21089244760, 20272 Smokvica</item>
      <item>MARICA PECOTIĆ, OIB 11504405205, BRNA</item>
      <item>ZLATKO TOMAŠIĆ, OIB 23584585291, 20272 Smokvica</item>
      <item>EMIL BANIČEVIĆ, OIB 38531031235, 20272 Smokvica</item>
      <item>JAKO VINO d.o.o., OIB 34068889816</item>
      <item>FRANKA DRAGOJEVIĆ, OIB 82335614817, 20272 Smokvica</item>
      <item>PERICA BANIČEVIĆ, OIB 81549857729, 20272 Smokvica</item>
      <item>DUŠAN PECOTIĆ BARAN, OIB 82012465445, 20272 Smokvica</item>
      <item>ŽELJKO PECOTIĆ pok. Petra, OIB 93469562632, 20272 Smokvica</item>
      <item>ZDRAVKO TOMAŠIĆ, OIB 04977191533</item>
      <item>IVAN / Anđa RADOVANOVIĆ, OIB 96187907458, SMOKVICA 30,20272 Smokvica</item>
      <item>odvjetnik Đorđe Anđelković, OIB 83301421911, Vrbanićeva 20,10000 Zagreb</item>
      <item>Odvj. Stjepan Eterović, Kipara Rendića 17,21400 Supetar</item>
      <item>odvjetnik Neven Matas, OIB 71639062425, Ulica Domovinskog rata 27,21000 Split</item>
      <item>Igor Svilar, OIB 55678665212, Gredička 23,10000 Zagreb</item>
      <item>Ivan Marelić, OIB 21089244760, Smokvica 57,20271 Smokvica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30698530431</item>
      <item>, OIB 85821130368</item>
      <item>, OIB 64546066176</item>
      <item>, OIB null</item>
      <item>, OIB null</item>
      <item>, OIB null</item>
      <item>, OIB 58057226580</item>
      <item>, OIB 83301421911</item>
      <item>, OIB 36749512860</item>
      <item>, OIB 87358951669</item>
      <item>, OIB 25167296962</item>
      <item>, OIB 77544568297</item>
      <item>, OIB 46830600751</item>
      <item>, OIB 85821130368</item>
      <item>, OIB 72627093549</item>
      <item>, OIB 62311967075</item>
      <item>, OIB 26096900086</item>
      <item>, OIB 83866121523</item>
      <item>, OIB 76637031832</item>
      <item>, OIB 83584328149</item>
      <item>, OIB 56613033040</item>
      <item>, OIB 08583630920</item>
      <item>, OIB 77490461721</item>
      <item>, OIB 47848562076</item>
      <item>, OIB 45025415169</item>
      <item>, OIB 18283165460</item>
      <item>, OIB 40234018163</item>
      <item>, OIB null</item>
      <item>, OIB null</item>
      <item>, OIB 72583645435</item>
      <item>, OIB null</item>
      <item>, OIB null</item>
      <item>, OIB 79047230612</item>
      <item>, OIB 65809026326</item>
      <item>, OIB 49396154317</item>
      <item>, OIB 63739189939</item>
      <item>, OIB 95714683867</item>
      <item>, OIB null</item>
      <item>, OIB 27966085185</item>
      <item>, OIB 54785210099</item>
      <item>, OIB 67518315691</item>
      <item>, OIB 57449887492</item>
      <item>, OIB 32823020892</item>
      <item>, OIB 89109093314</item>
      <item>, OIB 70764679701</item>
      <item>, OIB 34248768494</item>
      <item>, OIB 63579368707</item>
      <item>, OIB 91779534973</item>
      <item>, OIB 02432909819</item>
      <item>, OIB 35845054530</item>
      <item>, OIB 71052623259</item>
      <item>, OIB 86016235071</item>
      <item>, OIB 47251280516</item>
      <item>, OIB 35506269186</item>
      <item>, OIB 69693144506</item>
      <item>, OIB 09381762740</item>
      <item>, OIB 18683136487</item>
      <item>, OIB 26187994862</item>
      <item>, OIB 23492092438</item>
      <item>, OIB 58935879058</item>
      <item>, OIB 79196597878</item>
      <item>, OIB 15375407607</item>
      <item>, OIB 48631002665</item>
      <item>, OIB 88591067320</item>
      <item>, OIB 98670474583</item>
      <item>, OIB 51194189691</item>
      <item>, OIB 34484938455</item>
      <item>, OIB 95580820240</item>
      <item>, OIB 88223665918</item>
      <item>, OIB 37291728761</item>
      <item>, OIB 52046084575</item>
      <item>, OIB 97708118789</item>
      <item>, OIB 56175390499</item>
      <item>, OIB 66893527732</item>
      <item>, OIB 08761048523</item>
      <item>, OIB 13956234500</item>
      <item>, OIB 62662263335</item>
      <item>, OIB 37268201254</item>
      <item>, OIB 11189660102</item>
      <item>, OIB 22214232720</item>
      <item>, OIB 27615926867</item>
      <item>, OIB 57778246922</item>
      <item>, OIB 55607598403</item>
      <item>, OIB 90635825548</item>
      <item>, OIB 36303199278</item>
      <item>, OIB 03245470856</item>
      <item>, OIB 49066645523</item>
      <item>, OIB 17546459215</item>
      <item>, OIB 19797804756</item>
      <item>, OIB 82320909380</item>
      <item>, OIB 58952875239</item>
      <item>, OIB 59563517268</item>
      <item>, OIB 92174233157</item>
      <item>, OIB 60321615992</item>
      <item>, OIB 56346962956</item>
      <item>, OIB 30708286914</item>
      <item>, OIB 74827333379</item>
      <item>, OIB 31678896761</item>
      <item>, OIB 61715266930</item>
      <item>, OIB 10004679981</item>
      <item>, OIB 56960465013</item>
      <item>, OIB 44122770964</item>
      <item>, OIB 59915399212</item>
      <item>, OIB 59631657813</item>
      <item>, OIB 82163957266</item>
      <item>, OIB 15134842913</item>
      <item>, OIB 16212484063</item>
      <item>, OIB 98663577887</item>
      <item>, OIB 91669241000</item>
      <item>, OIB 93209720439</item>
      <item>, OIB 62799980235</item>
      <item>, OIB 30204241777</item>
      <item>, OIB 27855324302</item>
      <item>, OIB 60705895107</item>
      <item>, OIB 35137853358</item>
      <item>, OIB 45029039404</item>
      <item>, OIB 05762741266</item>
      <item>, OIB 66918120857</item>
      <item>, OIB 79908473643</item>
      <item>, OIB 31287390010</item>
      <item>, OIB 23012233701</item>
      <item>, OIB 34405281520</item>
      <item>, OIB 35711094259</item>
      <item>, OIB 64379492772</item>
      <item>, OIB 26384945691</item>
      <item>, OIB 57599657765</item>
      <item>, OIB 13452885373</item>
      <item>, OIB 58470348045</item>
      <item>, OIB 69543010620</item>
      <item>, OIB 06331851349</item>
      <item>, OIB 50629906053</item>
      <item>, OIB 48452214674</item>
      <item>, OIB 90741744910</item>
      <item>, OIB 47480540156</item>
      <item>, OIB 11081131642</item>
      <item>, OIB 44079223057</item>
      <item>, OIB 34499644381</item>
      <item>, OIB 45418114610</item>
      <item>, OIB 73218993869</item>
      <item>, OIB 97676374567</item>
      <item>, OIB 57678876972</item>
      <item>, OIB 86562516988</item>
      <item>, OIB 59926387177</item>
      <item>, OIB 68768522738</item>
      <item>, OIB 03920237137</item>
      <item>, OIB 12523783384</item>
      <item>, OIB 16321602649</item>
      <item>, OIB 09315287391</item>
      <item>, OIB 12263597546</item>
      <item>, OIB 38384204212</item>
      <item>, OIB 39662029505</item>
      <item>, OIB 79511279334</item>
      <item>, OIB 27294506664</item>
      <item>, OIB 41575890321</item>
      <item>, OIB 62857539177</item>
      <item>, OIB 80401714220</item>
      <item>, OIB 70526505736</item>
      <item>, OIB 03236645193</item>
      <item>, OIB 67388141775</item>
      <item>, OIB 95555601444</item>
      <item>, OIB 95251176886</item>
      <item>, OIB 81926927816</item>
      <item>, OIB 05638963990</item>
      <item>, OIB 25543664675</item>
      <item>, OIB 65686352982</item>
      <item>, OIB 13468504322</item>
      <item>, OIB 39458726928</item>
      <item>, OIB 21089244760</item>
      <item>, OIB 11504405205</item>
      <item>, OIB 23584585291</item>
      <item>, OIB 38531031235</item>
      <item>, OIB 34068889816</item>
      <item>, OIB 82335614817</item>
      <item>, OIB 81549857729</item>
      <item>, OIB 82012465445</item>
      <item>, OIB 93469562632</item>
      <item>, OIB 04977191533</item>
      <item>, OIB 96187907458</item>
      <item>, OIB 83301421911</item>
      <item>, OIB null</item>
      <item>, OIB 71639062425</item>
      <item>, OIB 55678665212</item>
      <item>, OIB 21089244760</item>
    </izvorni_sadrzaj>
    <derivirana_varijabla naziv="DomainObject.Predmet.SudioniciListNazivOIB_1">
      <item>, OIB 30698530431</item>
      <item>, OIB 85821130368</item>
      <item>, OIB 64546066176</item>
      <item>, OIB null</item>
      <item>, OIB null</item>
      <item>, OIB null</item>
      <item>, OIB 58057226580</item>
      <item>, OIB 83301421911</item>
      <item>, OIB 36749512860</item>
      <item>, OIB 87358951669</item>
      <item>, OIB 25167296962</item>
      <item>, OIB 77544568297</item>
      <item>, OIB 46830600751</item>
      <item>, OIB 85821130368</item>
      <item>, OIB 72627093549</item>
      <item>, OIB 62311967075</item>
      <item>, OIB 26096900086</item>
      <item>, OIB 83866121523</item>
      <item>, OIB 76637031832</item>
      <item>, OIB 83584328149</item>
      <item>, OIB 56613033040</item>
      <item>, OIB 08583630920</item>
      <item>, OIB 77490461721</item>
      <item>, OIB 47848562076</item>
      <item>, OIB 45025415169</item>
      <item>, OIB 18283165460</item>
      <item>, OIB 40234018163</item>
      <item>, OIB null</item>
      <item>, OIB null</item>
      <item>, OIB 72583645435</item>
      <item>, OIB null</item>
      <item>, OIB null</item>
      <item>, OIB 79047230612</item>
      <item>, OIB 65809026326</item>
      <item>, OIB 49396154317</item>
      <item>, OIB 63739189939</item>
      <item>, OIB 95714683867</item>
      <item>, OIB null</item>
      <item>, OIB 27966085185</item>
      <item>, OIB 54785210099</item>
      <item>, OIB 67518315691</item>
      <item>, OIB 57449887492</item>
      <item>, OIB 32823020892</item>
      <item>, OIB 89109093314</item>
      <item>, OIB 70764679701</item>
      <item>, OIB 34248768494</item>
      <item>, OIB 63579368707</item>
      <item>, OIB 91779534973</item>
      <item>, OIB 02432909819</item>
      <item>, OIB 35845054530</item>
      <item>, OIB 71052623259</item>
      <item>, OIB 86016235071</item>
      <item>, OIB 47251280516</item>
      <item>, OIB 35506269186</item>
      <item>, OIB 69693144506</item>
      <item>, OIB 09381762740</item>
      <item>, OIB 18683136487</item>
      <item>, OIB 26187994862</item>
      <item>, OIB 23492092438</item>
      <item>, OIB 58935879058</item>
      <item>, OIB 79196597878</item>
      <item>, OIB 15375407607</item>
      <item>, OIB 48631002665</item>
      <item>, OIB 88591067320</item>
      <item>, OIB 98670474583</item>
      <item>, OIB 51194189691</item>
      <item>, OIB 34484938455</item>
      <item>, OIB 95580820240</item>
      <item>, OIB 88223665918</item>
      <item>, OIB 37291728761</item>
      <item>, OIB 52046084575</item>
      <item>, OIB 97708118789</item>
      <item>, OIB 56175390499</item>
      <item>, OIB 66893527732</item>
      <item>, OIB 08761048523</item>
      <item>, OIB 13956234500</item>
      <item>, OIB 62662263335</item>
      <item>, OIB 37268201254</item>
      <item>, OIB 11189660102</item>
      <item>, OIB 22214232720</item>
      <item>, OIB 27615926867</item>
      <item>, OIB 57778246922</item>
      <item>, OIB 55607598403</item>
      <item>, OIB 90635825548</item>
      <item>, OIB 36303199278</item>
      <item>, OIB 03245470856</item>
      <item>, OIB 49066645523</item>
      <item>, OIB 17546459215</item>
      <item>, OIB 19797804756</item>
      <item>, OIB 82320909380</item>
      <item>, OIB 58952875239</item>
      <item>, OIB 59563517268</item>
      <item>, OIB 92174233157</item>
      <item>, OIB 60321615992</item>
      <item>, OIB 56346962956</item>
      <item>, OIB 30708286914</item>
      <item>, OIB 74827333379</item>
      <item>, OIB 31678896761</item>
      <item>, OIB 61715266930</item>
      <item>, OIB 10004679981</item>
      <item>, OIB 56960465013</item>
      <item>, OIB 44122770964</item>
      <item>, OIB 59915399212</item>
      <item>, OIB 59631657813</item>
      <item>, OIB 82163957266</item>
      <item>, OIB 15134842913</item>
      <item>, OIB 16212484063</item>
      <item>, OIB 98663577887</item>
      <item>, OIB 91669241000</item>
      <item>, OIB 93209720439</item>
      <item>, OIB 62799980235</item>
      <item>, OIB 30204241777</item>
      <item>, OIB 27855324302</item>
      <item>, OIB 60705895107</item>
      <item>, OIB 35137853358</item>
      <item>, OIB 45029039404</item>
      <item>, OIB 05762741266</item>
      <item>, OIB 66918120857</item>
      <item>, OIB 79908473643</item>
      <item>, OIB 31287390010</item>
      <item>, OIB 23012233701</item>
      <item>, OIB 34405281520</item>
      <item>, OIB 35711094259</item>
      <item>, OIB 64379492772</item>
      <item>, OIB 26384945691</item>
      <item>, OIB 57599657765</item>
      <item>, OIB 13452885373</item>
      <item>, OIB 58470348045</item>
      <item>, OIB 69543010620</item>
      <item>, OIB 06331851349</item>
      <item>, OIB 50629906053</item>
      <item>, OIB 48452214674</item>
      <item>, OIB 90741744910</item>
      <item>, OIB 47480540156</item>
      <item>, OIB 11081131642</item>
      <item>, OIB 44079223057</item>
      <item>, OIB 34499644381</item>
      <item>, OIB 45418114610</item>
      <item>, OIB 73218993869</item>
      <item>, OIB 97676374567</item>
      <item>, OIB 57678876972</item>
      <item>, OIB 86562516988</item>
      <item>, OIB 59926387177</item>
      <item>, OIB 68768522738</item>
      <item>, OIB 03920237137</item>
      <item>, OIB 12523783384</item>
      <item>, OIB 16321602649</item>
      <item>, OIB 09315287391</item>
      <item>, OIB 12263597546</item>
      <item>, OIB 38384204212</item>
      <item>, OIB 39662029505</item>
      <item>, OIB 79511279334</item>
      <item>, OIB 27294506664</item>
      <item>, OIB 41575890321</item>
      <item>, OIB 62857539177</item>
      <item>, OIB 80401714220</item>
      <item>, OIB 70526505736</item>
      <item>, OIB 03236645193</item>
      <item>, OIB 67388141775</item>
      <item>, OIB 95555601444</item>
      <item>, OIB 95251176886</item>
      <item>, OIB 81926927816</item>
      <item>, OIB 05638963990</item>
      <item>, OIB 25543664675</item>
      <item>, OIB 65686352982</item>
      <item>, OIB 13468504322</item>
      <item>, OIB 39458726928</item>
      <item>, OIB 21089244760</item>
      <item>, OIB 11504405205</item>
      <item>, OIB 23584585291</item>
      <item>, OIB 38531031235</item>
      <item>, OIB 34068889816</item>
      <item>, OIB 82335614817</item>
      <item>, OIB 81549857729</item>
      <item>, OIB 82012465445</item>
      <item>, OIB 93469562632</item>
      <item>, OIB 04977191533</item>
      <item>, OIB 96187907458</item>
      <item>, OIB 83301421911</item>
      <item>, OIB null</item>
      <item>, OIB 71639062425</item>
      <item>, OIB 55678665212</item>
      <item>, OIB 21089244760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4C9A91-39AC-404F-818B-F8BA19AA17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1648</properties:Words>
  <properties:Characters>9529</properties:Characters>
  <properties:Lines>237</properties:Lines>
  <properties:Paragraphs>137</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11121</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2019-04-04T11:58:00Z</dcterms:created>
  <dc:creator>Srđan Gavranić</dc:creator>
  <cp:lastModifiedBy>Valerija Rizzi</cp:lastModifiedBy>
  <cp:lastPrinted>2019-04-04T13:15:00Z</cp:lastPrinted>
  <dcterms:modified xmlns:xsi="http://www.w3.org/2001/XMLSchema-instance" xsi:type="dcterms:W3CDTF">2019-04-04T13:28:00Z</dcterms:modified>
  <cp:revision>29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suglasnost za završni diobni popis i završno ročište-25-633.docx)</vt:lpwstr>
  </prop:property>
  <prop:property name="CC_coloring" pid="4" fmtid="{D5CDD505-2E9C-101B-9397-08002B2CF9AE}">
    <vt:bool>false</vt:bool>
  </prop:property>
  <prop:property name="BrojStranica" pid="5" fmtid="{D5CDD505-2E9C-101B-9397-08002B2CF9AE}">
    <vt:i4>5</vt:i4>
  </prop:property>
</prop:Properties>
</file>