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8614" w14:paraId="d5d8614" w:rsidRDefault="00456ECE" w:rsidP="00456ECE" w:rsidR="00456EC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ECE" w:rsidP="00456ECE" w:rsidR="00456ECE" w:rsidRPr="00AC0EE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AC0EEB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456ECE" w:rsidP="00456ECE" w:rsidR="00456EC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AC0EEB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456ECE" w:rsidP="00456ECE" w:rsidR="00456EC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56ECE" w:rsidP="00456ECE" w:rsidR="00456ECE" w:rsidRPr="00AC0EEB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456ECE" w:rsidP="00456ECE" w:rsidR="00456EC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56ECE" w:rsidP="00456ECE" w:rsidR="00456ECE" w:rsidRPr="005D578C">
      <w:pPr>
        <w:jc w:val="center"/>
        <w:rPr>
          <w:rFonts w:cs="Times New Roman" w:eastAsia="Times New Roman"/>
          <w:szCs w:val="24"/>
        </w:rPr>
      </w:pPr>
    </w:p>
    <w:p w:rsidRDefault="00456ECE" w:rsidP="00456ECE" w:rsidR="00456EC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56ECE" w:rsidP="00456ECE" w:rsidR="00456ECE" w:rsidRPr="005D578C">
      <w:pPr>
        <w:rPr>
          <w:rFonts w:cs="Times New Roman" w:eastAsia="Times New Roman"/>
          <w:szCs w:val="24"/>
        </w:rPr>
      </w:pPr>
    </w:p>
    <w:p w:rsidRDefault="00456ECE" w:rsidP="00456ECE" w:rsidR="00456EC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EURO–APEX d. o. o. Motovun, Kaldir 22 A, OIB 28808652251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040194555,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C0EEB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456ECE" w:rsidP="00456ECE" w:rsidR="00456ECE" w:rsidRPr="005D578C">
      <w:pPr>
        <w:rPr>
          <w:rFonts w:cs="Times New Roman" w:eastAsia="Times New Roman"/>
          <w:szCs w:val="24"/>
        </w:rPr>
      </w:pPr>
    </w:p>
    <w:p w:rsidRDefault="00456ECE" w:rsidP="00456ECE" w:rsidR="00456EC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56ECE" w:rsidP="00456ECE" w:rsidR="00456ECE" w:rsidRPr="005D578C">
      <w:pPr>
        <w:rPr>
          <w:rFonts w:cs="Times New Roman" w:eastAsia="Times New Roman"/>
          <w:szCs w:val="24"/>
        </w:rPr>
      </w:pPr>
    </w:p>
    <w:p w:rsidRDefault="00456ECE" w:rsidP="00456ECE" w:rsidR="00456EC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EURO–APEX d. o. o. Motovun, Kaldir 22 A, OIB 28808652251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040194555,</w:t>
      </w:r>
      <w:r w:rsidRPr="005D578C">
        <w:rPr>
          <w:rFonts w:cs="Times New Roman" w:eastAsia="Times New Roman"/>
          <w:szCs w:val="24"/>
        </w:rPr>
        <w:t xml:space="preserve"> s danom </w:t>
      </w:r>
      <w:r w:rsidR="00AC0EEB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456ECE" w:rsidP="00456ECE" w:rsidR="00456ECE" w:rsidRPr="005D578C">
      <w:pPr>
        <w:rPr>
          <w:rFonts w:cs="Times New Roman" w:eastAsia="Times New Roman"/>
          <w:szCs w:val="24"/>
        </w:rPr>
      </w:pPr>
    </w:p>
    <w:p w:rsidRDefault="00456ECE" w:rsidP="00456ECE" w:rsidR="00456EC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456ECE" w:rsidP="00456ECE" w:rsidR="00456ECE">
      <w:pPr>
        <w:rPr>
          <w:rFonts w:cs="Times New Roman" w:eastAsia="Times New Roman"/>
          <w:szCs w:val="20"/>
        </w:rPr>
      </w:pPr>
    </w:p>
    <w:p w:rsidRDefault="00456ECE" w:rsidP="00456ECE" w:rsidR="00456EC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EURO–APEX d. o. o. Motovun, Kaldir 22 A, OIB 28808652251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040194555.</w:t>
      </w:r>
    </w:p>
    <w:p w:rsidRDefault="00456ECE" w:rsidP="00456ECE" w:rsidR="00456ECE">
      <w:pPr>
        <w:ind w:firstLine="709"/>
        <w:rPr>
          <w:rFonts w:cs="Times New Roman" w:eastAsia="Times New Roman"/>
          <w:szCs w:val="24"/>
        </w:rPr>
      </w:pPr>
    </w:p>
    <w:p w:rsidRDefault="00456ECE" w:rsidP="00456ECE" w:rsidR="00456EC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EURO–APEX d. o. o. Motovun, Kaldir 22 A, OIB 28808652251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040194555.</w:t>
      </w:r>
    </w:p>
    <w:p w:rsidRDefault="00456ECE" w:rsidP="00456ECE" w:rsidR="00456ECE">
      <w:pPr>
        <w:rPr>
          <w:rFonts w:cs="Times New Roman" w:eastAsia="Times New Roman"/>
          <w:szCs w:val="24"/>
        </w:rPr>
      </w:pPr>
    </w:p>
    <w:p w:rsidRDefault="00456ECE" w:rsidP="00456ECE" w:rsidR="00456ECE" w:rsidRPr="005D578C">
      <w:pPr>
        <w:rPr>
          <w:rFonts w:cs="Times New Roman" w:eastAsia="Times New Roman"/>
          <w:szCs w:val="24"/>
        </w:rPr>
      </w:pPr>
    </w:p>
    <w:p w:rsidRDefault="00456ECE" w:rsidP="00456ECE" w:rsidR="00456EC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56ECE" w:rsidP="00456ECE" w:rsidR="00456ECE">
      <w:pPr>
        <w:ind w:firstLine="708"/>
        <w:rPr>
          <w:rFonts w:cs="Times New Roman" w:eastAsia="Times New Roman"/>
          <w:szCs w:val="24"/>
        </w:rPr>
      </w:pPr>
    </w:p>
    <w:p w:rsidRDefault="00456ECE" w:rsidP="00456ECE" w:rsidR="00456EC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EURO–APEX d. o. o. Motovun.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St-903/2015-3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56ECE" w:rsidP="00456ECE" w:rsidR="00456EC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56ECE" w:rsidP="00456ECE" w:rsidR="00456ECE" w:rsidRPr="005D578C">
      <w:pPr>
        <w:rPr>
          <w:rFonts w:cs="Times New Roman" w:eastAsia="Times New Roman"/>
          <w:szCs w:val="24"/>
        </w:rPr>
      </w:pPr>
    </w:p>
    <w:p w:rsidRDefault="00456ECE" w:rsidP="00456ECE" w:rsidR="00456EC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C0EEB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56ECE" w:rsidP="00456ECE" w:rsidR="00456ECE">
      <w:pPr>
        <w:rPr>
          <w:rFonts w:cs="Times New Roman" w:eastAsia="Times New Roman"/>
          <w:szCs w:val="24"/>
        </w:rPr>
      </w:pPr>
    </w:p>
    <w:p w:rsidRDefault="00456ECE" w:rsidP="00456ECE" w:rsidR="00456EC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56ECE" w:rsidP="00456ECE" w:rsidR="00456EC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DB3366">
        <w:rPr>
          <w:rFonts w:cs="Times New Roman" w:eastAsia="Times New Roman"/>
          <w:szCs w:val="24"/>
        </w:rPr>
        <w:t>, v. r.</w:t>
      </w:r>
    </w:p>
    <w:p w:rsidRDefault="00456ECE" w:rsidP="00456ECE" w:rsidR="00456ECE">
      <w:pPr>
        <w:jc w:val="left"/>
        <w:rPr>
          <w:rFonts w:cs="Times New Roman" w:eastAsia="Times New Roman"/>
          <w:szCs w:val="24"/>
        </w:rPr>
      </w:pPr>
    </w:p>
    <w:p w:rsidRDefault="00456ECE" w:rsidP="00456ECE" w:rsidR="00456ECE" w:rsidRPr="005D578C">
      <w:pPr>
        <w:jc w:val="left"/>
        <w:rPr>
          <w:rFonts w:cs="Times New Roman" w:eastAsia="Times New Roman"/>
          <w:szCs w:val="24"/>
        </w:rPr>
      </w:pPr>
    </w:p>
    <w:p w:rsidRDefault="00456ECE" w:rsidP="00456ECE" w:rsidR="00456EC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56ECE" w:rsidP="00456ECE" w:rsidR="00456EC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456ECE" w:rsidP="00456ECE" w:rsidR="00456E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56ECE" w:rsidP="00456ECE" w:rsidR="00456ECE">
      <w:pPr>
        <w:rPr>
          <w:rFonts w:cs="Times New Roman" w:eastAsia="Times New Roman"/>
          <w:szCs w:val="24"/>
        </w:rPr>
      </w:pPr>
    </w:p>
    <w:p w:rsidRDefault="00456ECE" w:rsidP="00456ECE" w:rsidR="00456ECE" w:rsidRPr="005D578C">
      <w:pPr>
        <w:rPr>
          <w:rFonts w:cs="Times New Roman" w:eastAsia="Times New Roman"/>
          <w:szCs w:val="24"/>
        </w:rPr>
      </w:pPr>
    </w:p>
    <w:p w:rsidRDefault="00456ECE" w:rsidP="00456ECE" w:rsidR="00456EC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56ECE" w:rsidP="00456ECE" w:rsidR="00456E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56ECE" w:rsidP="00456ECE" w:rsidR="00456E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EURO–APEX d. o. o. Motovun, Kaldir 22 A,</w:t>
      </w:r>
    </w:p>
    <w:p w:rsidRDefault="00456ECE" w:rsidP="00456ECE" w:rsidR="00456E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Dejan Laganis, Kaldir, Kaldir 22 A, </w:t>
      </w:r>
    </w:p>
    <w:p w:rsidRDefault="00456ECE" w:rsidP="00456ECE" w:rsidR="00456EC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56ECE" w:rsidP="00456ECE" w:rsidR="00456E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56ECE" w:rsidP="00456ECE" w:rsidR="00456EC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456ECE" w:rsidP="00456ECE" w:rsidR="00456EC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56ECE" w:rsidP="00456ECE" w:rsidR="00456E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56ECE" w:rsidP="00456ECE" w:rsidR="00456E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56ECE" w:rsidP="00456ECE" w:rsidR="00456ECE"/>
    <w:p w:rsidRDefault="00456ECE" w:rsidP="00456ECE" w:rsidR="00456ECE"/>
    <w:p w:rsidRDefault="00456ECE" w:rsidP="00456ECE" w:rsidR="00456ECE"/>
    <w:p w:rsidRDefault="00456ECE" w:rsidP="00456ECE" w:rsidR="00456ECE"/>
    <w:p w:rsidRDefault="00456ECE" w:rsidP="00456ECE" w:rsidR="00456ECE"/>
    <w:p w:rsidRDefault="00456ECE" w:rsidP="00456ECE" w:rsidR="00456ECE"/>
    <w:p w:rsidRDefault="00456ECE" w:rsidP="00456ECE" w:rsidR="00456ECE"/>
    <w:p w:rsidRDefault="00DB3366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ECE" w:rsidP="00456ECE" w:rsidR="00456ECE">
      <w:r>
        <w:separator/>
      </w:r>
    </w:p>
  </w:endnote>
  <w:endnote w:id="0" w:type="continuationSeparator">
    <w:p w:rsidRDefault="00456ECE" w:rsidP="00456ECE" w:rsidR="00456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ECE" w:rsidP="00456ECE" w:rsidR="00456ECE">
      <w:r>
        <w:separator/>
      </w:r>
    </w:p>
  </w:footnote>
  <w:footnote w:id="0" w:type="continuationSeparator">
    <w:p w:rsidRDefault="00456ECE" w:rsidP="00456ECE" w:rsidR="00456E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ECE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B336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St-903/2015-5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ECE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St-903/2015-5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950"/>
    <w:rsid w:val="00456ECE"/>
    <w:rsid w:val="0075528E"/>
    <w:rsid w:val="0079403F"/>
    <w:rsid w:val="00837950"/>
    <w:rsid w:val="00A16AC2"/>
    <w:rsid w:val="00AC0EEB"/>
    <w:rsid w:val="00DB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6EC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6EC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56EC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6E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6EC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6E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6EC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36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336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33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336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6EC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6EC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56EC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6E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6EC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6E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6EC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36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336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33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336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St-903/2015</izvorni_sadrzaj>
    <derivirana_varijabla naziv="DomainObject.Predmet.OznakaBroj_1">St-903/2015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EURO-APEX d.o.o. MOTOVUN</izvorni_sadrzaj>
    <derivirana_varijabla naziv="DomainObject.Predmet.ProtustrankaFormated_1">  EURO-APEX d.o.o. MOTOVUN</derivirana_varijabla>
  </DomainObject.Predmet.ProtustrankaFormated>
  <DomainObject.Predmet.ProtustrankaFormatedOIB>
    <izvorni_sadrzaj>  EURO-APEX d.o.o. MOTOVUN, OIB 28808652251</izvorni_sadrzaj>
    <derivirana_varijabla naziv="DomainObject.Predmet.ProtustrankaFormatedOIB_1">  EURO-APEX d.o.o. MOTOVUN, OIB 28808652251</derivirana_varijabla>
  </DomainObject.Predmet.ProtustrankaFormatedOIB>
  <DomainObject.Predmet.ProtustrankaFormatedWithAdress>
    <izvorni_sadrzaj> EURO-APEX d.o.o. MOTOVUN, Kaldir 22 A, 52424 Motovun</izvorni_sadrzaj>
    <derivirana_varijabla naziv="DomainObject.Predmet.ProtustrankaFormatedWithAdress_1"> EURO-APEX d.o.o. MOTOVUN, Kaldir 22 A, 52424 Motovun</derivirana_varijabla>
  </DomainObject.Predmet.ProtustrankaFormatedWithAdress>
  <DomainObject.Predmet.ProtustrankaFormatedWithAdressOIB>
    <izvorni_sadrzaj> EURO-APEX d.o.o. MOTOVUN, OIB 28808652251, Kaldir 22 A, 52424 Motovun</izvorni_sadrzaj>
    <derivirana_varijabla naziv="DomainObject.Predmet.ProtustrankaFormatedWithAdressOIB_1"> EURO-APEX d.o.o. MOTOVUN, OIB 28808652251, Kaldir 22 A, 52424 Motovun</derivirana_varijabla>
  </DomainObject.Predmet.ProtustrankaFormatedWithAdressOIB>
  <DomainObject.Predmet.ProtustrankaWithAdress>
    <izvorni_sadrzaj>EURO-APEX d.o.o. MOTOVUN Kaldir 22 A, 52424 Motovun</izvorni_sadrzaj>
    <derivirana_varijabla naziv="DomainObject.Predmet.ProtustrankaWithAdress_1">EURO-APEX d.o.o. MOTOVUN Kaldir 22 A, 52424 Motovun</derivirana_varijabla>
  </DomainObject.Predmet.ProtustrankaWithAdress>
  <DomainObject.Predmet.ProtustrankaWithAdressOIB>
    <izvorni_sadrzaj>EURO-APEX d.o.o. MOTOVUN, OIB 28808652251, Kaldir 22 A, 52424 Motovun</izvorni_sadrzaj>
    <derivirana_varijabla naziv="DomainObject.Predmet.ProtustrankaWithAdressOIB_1">EURO-APEX d.o.o. MOTOVUN, OIB 28808652251, Kaldir 22 A, 52424 Motovun</derivirana_varijabla>
  </DomainObject.Predmet.ProtustrankaWithAdressOIB>
  <DomainObject.Predmet.ProtustrankaNazivFormated>
    <izvorni_sadrzaj>EURO-APEX d.o.o. MOTOVUN</izvorni_sadrzaj>
    <derivirana_varijabla naziv="DomainObject.Predmet.ProtustrankaNazivFormated_1">EURO-APEX d.o.o. MOTOVUN</derivirana_varijabla>
  </DomainObject.Predmet.ProtustrankaNazivFormated>
  <DomainObject.Predmet.ProtustrankaNazivFormatedOIB>
    <izvorni_sadrzaj>EURO-APEX d.o.o. MOTOVUN, OIB 28808652251</izvorni_sadrzaj>
    <derivirana_varijabla naziv="DomainObject.Predmet.ProtustrankaNazivFormatedOIB_1">EURO-APEX d.o.o. MOTOVUN, OIB 28808652251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64262.98</izvorni_sadrzaj>
    <derivirana_varijabla naziv="DomainObject.Predmet.TrenutnaVrijednost_1">64262.98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EURO-APEX d.o.o. MOTOVUN</item>
    </izvorni_sadrzaj>
    <derivirana_varijabla naziv="DomainObject.Predmet.ProtuStrankaListFormated_1">
      <item>EURO-APEX d.o.o. MOTOVUN</item>
    </derivirana_varijabla>
  </DomainObject.Predmet.ProtuStrankaListFormated>
  <DomainObject.Predmet.ProtuStrankaListFormatedOIB>
    <izvorni_sadrzaj>
      <item>EURO-APEX d.o.o. MOTOVUN, OIB 28808652251</item>
    </izvorni_sadrzaj>
    <derivirana_varijabla naziv="DomainObject.Predmet.ProtuStrankaListFormatedOIB_1">
      <item>EURO-APEX d.o.o. MOTOVUN, OIB 28808652251</item>
    </derivirana_varijabla>
  </DomainObject.Predmet.ProtuStrankaListFormatedOIB>
  <DomainObject.Predmet.ProtuStrankaListFormatedWithAdress>
    <izvorni_sadrzaj>
      <item>EURO-APEX d.o.o. MOTOVUN, Kaldir 22 A, 52424 Motovun</item>
    </izvorni_sadrzaj>
    <derivirana_varijabla naziv="DomainObject.Predmet.ProtuStrankaListFormatedWithAdress_1">
      <item>EURO-APEX d.o.o. MOTOVUN, Kaldir 22 A, 52424 Motovun</item>
    </derivirana_varijabla>
  </DomainObject.Predmet.ProtuStrankaListFormatedWithAdress>
  <DomainObject.Predmet.ProtuStrankaListFormatedWithAdressOIB>
    <izvorni_sadrzaj>
      <item>EURO-APEX d.o.o. MOTOVUN, OIB 28808652251, Kaldir 22 A, 52424 Motovun</item>
    </izvorni_sadrzaj>
    <derivirana_varijabla naziv="DomainObject.Predmet.ProtuStrankaListFormatedWithAdressOIB_1">
      <item>EURO-APEX d.o.o. MOTOVUN, OIB 28808652251, Kaldir 22 A, 52424 Motovun</item>
    </derivirana_varijabla>
  </DomainObject.Predmet.ProtuStrankaListFormatedWithAdressOIB>
  <DomainObject.Predmet.ProtuStrankaListNazivFormated>
    <izvorni_sadrzaj>
      <item>EURO-APEX d.o.o. MOTOVUN</item>
    </izvorni_sadrzaj>
    <derivirana_varijabla naziv="DomainObject.Predmet.ProtuStrankaListNazivFormated_1">
      <item>EURO-APEX d.o.o. MOTOVUN</item>
    </derivirana_varijabla>
  </DomainObject.Predmet.ProtuStrankaListNazivFormated>
  <DomainObject.Predmet.ProtuStrankaListNazivFormatedOIB>
    <izvorni_sadrzaj>
      <item>EURO-APEX d.o.o. MOTOVUN, OIB 28808652251</item>
    </izvorni_sadrzaj>
    <derivirana_varijabla naziv="DomainObject.Predmet.ProtuStrankaListNazivFormatedOIB_1">
      <item>EURO-APEX d.o.o. MOTOVUN, OIB 28808652251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EURO-APEX d.o.o. MOTOVUN</izvorni_sadrzaj>
    <derivirana_varijabla naziv="DomainObject.Predmet.ProtustrankaIDrugi_1">EURO-APEX d.o.o. MOTOVUN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EURO-APEX d.o.o. MOTOVUN, OIB 28808652251, Kaldir 22 A, 52424 Motovun</izvorni_sadrzaj>
    <derivirana_varijabla naziv="DomainObject.Predmet.ProtustrankaIDrugiAdressOIB_1">EURO-APEX d.o.o. MOTOVUN, OIB 28808652251, Kaldir 22 A,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EURO-APEX d.o.o. MOTOVUN</item>
    </izvorni_sadrzaj>
    <derivirana_varijabla naziv="DomainObject.Predmet.SudioniciListNaziv_1">
      <item>FINANCIJSKA AGENCIJA, RC RIJEKA, PODRUŽNICA PULA, PULA</item>
      <item>EURO-APEX d.o.o. MOTOVUN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EURO-APEX d.o.o. MOTOVUN, OIB 28808652251, Kaldir 22 A,52424 Motovun</item>
    </izvorni_sadrzaj>
    <derivirana_varijabla naziv="DomainObject.Predmet.SudioniciListAdressOIB_1">
      <item>FINANCIJSKA AGENCIJA, RC RIJEKA, PODRUŽNICA PULA, PULA, OIB 85821130368, GIARDINI 5,52100 Pula</item>
      <item>EURO-APEX d.o.o. MOTOVUN, OIB 28808652251, Kaldir 22 A,52424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28808652251</item>
    </izvorni_sadrzaj>
    <derivirana_varijabla naziv="DomainObject.Predmet.SudioniciListNazivOIB_1">
      <item>, OIB 85821130368</item>
      <item>, OIB 28808652251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3025</properties:Characters>
  <properties:Lines>82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2016-03-15T08:08:00Z</dcterms:created>
  <dc:creator>Mihaela Kaligari</dc:creator>
  <dc:description/>
  <cp:keywords/>
  <cp:lastModifiedBy>Jasmina Matika</cp:lastModifiedBy>
  <cp:lastPrinted>2016-03-24T07:12:00Z</cp:lastPrinted>
  <dcterms:modified xmlns:xsi="http://www.w3.org/2001/XMLSchema-instance" xsi:type="dcterms:W3CDTF">2016-03-24T09:46:00Z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