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081d" w14:paraId="5b4081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DA1A48">
        <w:t>2299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E1374">
        <w:t xml:space="preserve"> </w:t>
      </w:r>
      <w:r w:rsidR="00DA1A48">
        <w:t>ĐINO – TONČIĆ d.o.o. u likvidaciji, Livade, Lubijani 28/A, OIB: 20268680474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Giardini 5, </w:t>
      </w:r>
      <w:r w:rsidR="009152D1">
        <w:t>OIB: 8</w:t>
      </w:r>
      <w:r w:rsidR="00FC7F96">
        <w:t>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77687">
        <w:t>21</w:t>
      </w:r>
      <w:r w:rsidR="003B50C7">
        <w:t>.</w:t>
      </w:r>
      <w:r w:rsidR="00934B4D">
        <w:t xml:space="preserve"> </w:t>
      </w:r>
      <w:r w:rsidR="00577687">
        <w:t>travnja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03199">
        <w:t>10</w:t>
      </w:r>
      <w:r w:rsidR="00224AFF">
        <w:t xml:space="preserve">. </w:t>
      </w:r>
      <w:r w:rsidR="00A03199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65218B">
        <w:rPr>
          <w:bCs/>
        </w:rPr>
        <w:t xml:space="preserve"> </w:t>
      </w:r>
      <w:r w:rsidR="00577687">
        <w:t>ĐINO – TONČIĆ d.o.o. u likvidaciji, Livade, Lubijani 28/A, OIB: 20268680474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577687">
        <w:t xml:space="preserve">8.489,77 </w:t>
      </w:r>
      <w:r>
        <w:t>kn</w:t>
      </w:r>
      <w:r w:rsidR="0055704E">
        <w:t xml:space="preserve">, na dan </w:t>
      </w:r>
      <w:r w:rsidR="00577687">
        <w:t>15</w:t>
      </w:r>
      <w:r w:rsidR="0098599D">
        <w:t>.</w:t>
      </w:r>
      <w:r w:rsidR="00F66487">
        <w:t xml:space="preserve"> </w:t>
      </w:r>
      <w:r w:rsidR="00577687">
        <w:t>travnja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77687">
        <w:t>upravitelj – likvidator,</w:t>
      </w:r>
      <w:r w:rsidR="00322944">
        <w:t xml:space="preserve"> </w:t>
      </w:r>
      <w:r w:rsidR="004C2067">
        <w:t>dužnik</w:t>
      </w:r>
      <w:r w:rsidR="00CB2F44">
        <w:t>a</w:t>
      </w:r>
      <w:r w:rsidR="00577687">
        <w:t xml:space="preserve"> Đino Tončić, </w:t>
      </w:r>
      <w:r w:rsidR="00F50DF5">
        <w:t>Oprtalj, Pirelići, Lubijani 28 A, OIB: 99371655132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F50DF5">
        <w:t>2299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73A94">
        <w:t>10</w:t>
      </w:r>
      <w:r w:rsidR="0054259D">
        <w:t xml:space="preserve">. </w:t>
      </w:r>
      <w:r w:rsidR="00F73A9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26D18">
        <w:t>28.11.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6C6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76C2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6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6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St-2299/2016</izvorni_sadrzaj>
    <derivirana_varijabla naziv="DomainObject.Predmet.OznakaBroj_1">St-2299/2016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ĐINO - TONČIĆ d.o.o. u likvidaciji LIVADE</izvorni_sadrzaj>
    <derivirana_varijabla naziv="DomainObject.Predmet.ProtustrankaFormated_1">  ĐINO - TONČIĆ d.o.o. u likvidaciji LIVADE</derivirana_varijabla>
  </DomainObject.Predmet.ProtustrankaFormated>
  <DomainObject.Predmet.ProtustrankaFormatedOIB>
    <izvorni_sadrzaj>  ĐINO - TONČIĆ d.o.o. u likvidaciji LIVADE, OIB 20268680474</izvorni_sadrzaj>
    <derivirana_varijabla naziv="DomainObject.Predmet.ProtustrankaFormatedOIB_1">  ĐINO - TONČIĆ d.o.o. u likvidaciji LIVADE, OIB 20268680474</derivirana_varijabla>
  </DomainObject.Predmet.ProtustrankaFormatedOIB>
  <DomainObject.Predmet.ProtustrankaFormatedWithAdress>
    <izvorni_sadrzaj> ĐINO - TONČIĆ d.o.o. u likvidaciji LIVADE, Lubijani 28/A, 52427 Livade</izvorni_sadrzaj>
    <derivirana_varijabla naziv="DomainObject.Predmet.ProtustrankaFormatedWithAdress_1"> ĐINO - TONČIĆ d.o.o. u likvidaciji LIVADE, Lubijani 28/A, 52427 Livade</derivirana_varijabla>
  </DomainObject.Predmet.ProtustrankaFormatedWithAdress>
  <DomainObject.Predmet.ProtustrankaFormatedWithAdressOIB>
    <izvorni_sadrzaj> ĐINO - TONČIĆ d.o.o. u likvidaciji LIVADE, OIB 20268680474, Lubijani 28/A, 52427 Livade</izvorni_sadrzaj>
    <derivirana_varijabla naziv="DomainObject.Predmet.ProtustrankaFormatedWithAdressOIB_1"> ĐINO - TONČIĆ d.o.o. u likvidaciji LIVADE, OIB 20268680474, Lubijani 28/A, 52427 Livade</derivirana_varijabla>
  </DomainObject.Predmet.ProtustrankaFormatedWithAdressOIB>
  <DomainObject.Predmet.ProtustrankaWithAdress>
    <izvorni_sadrzaj>ĐINO - TONČIĆ d.o.o. u likvidaciji LIVADE Lubijani 28/A, 52427 Livade</izvorni_sadrzaj>
    <derivirana_varijabla naziv="DomainObject.Predmet.ProtustrankaWithAdress_1">ĐINO - TONČIĆ d.o.o. u likvidaciji LIVADE Lubijani 28/A, 52427 Livade</derivirana_varijabla>
  </DomainObject.Predmet.ProtustrankaWithAdress>
  <DomainObject.Predmet.ProtustrankaWithAdressOIB>
    <izvorni_sadrzaj>ĐINO - TONČIĆ d.o.o. u likvidaciji LIVADE, OIB 20268680474, Lubijani 28/A, 52427 Livade</izvorni_sadrzaj>
    <derivirana_varijabla naziv="DomainObject.Predmet.ProtustrankaWithAdressOIB_1">ĐINO - TONČIĆ d.o.o. u likvidaciji LIVADE, OIB 20268680474, Lubijani 28/A, 52427 Livade</derivirana_varijabla>
  </DomainObject.Predmet.ProtustrankaWithAdressOIB>
  <DomainObject.Predmet.ProtustrankaNazivFormated>
    <izvorni_sadrzaj>ĐINO - TONČIĆ d.o.o. u likvidaciji LIVADE</izvorni_sadrzaj>
    <derivirana_varijabla naziv="DomainObject.Predmet.ProtustrankaNazivFormated_1">ĐINO - TONČIĆ d.o.o. u likvidaciji LIVADE</derivirana_varijabla>
  </DomainObject.Predmet.ProtustrankaNazivFormated>
  <DomainObject.Predmet.ProtustrankaNazivFormatedOIB>
    <izvorni_sadrzaj>ĐINO - TONČIĆ d.o.o. u likvidaciji LIVADE, OIB 20268680474</izvorni_sadrzaj>
    <derivirana_varijabla naziv="DomainObject.Predmet.ProtustrankaNazivFormatedOIB_1">ĐINO - TONČIĆ d.o.o. u likvidaciji LIVADE, OIB 20268680474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ĐINO - TONČIĆ d.o.o. u likvidaciji LIVADE</item>
    </izvorni_sadrzaj>
    <derivirana_varijabla naziv="DomainObject.Predmet.ProtuStrankaListFormated_1">
      <item>ĐINO - TONČIĆ d.o.o. u likvidaciji LIVADE</item>
    </derivirana_varijabla>
  </DomainObject.Predmet.ProtuStrankaListFormated>
  <DomainObject.Predmet.ProtuStrankaListFormatedOIB>
    <izvorni_sadrzaj>
      <item>ĐINO - TONČIĆ d.o.o. u likvidaciji LIVADE, OIB 20268680474</item>
    </izvorni_sadrzaj>
    <derivirana_varijabla naziv="DomainObject.Predmet.ProtuStrankaListFormatedOIB_1">
      <item>ĐINO - TONČIĆ d.o.o. u likvidaciji LIVADE, OIB 20268680474</item>
    </derivirana_varijabla>
  </DomainObject.Predmet.ProtuStrankaListFormatedOIB>
  <DomainObject.Predmet.ProtuStrankaListFormatedWithAdress>
    <izvorni_sadrzaj>
      <item>ĐINO - TONČIĆ d.o.o. u likvidaciji LIVADE, Lubijani 28/A, 52427 Livade</item>
    </izvorni_sadrzaj>
    <derivirana_varijabla naziv="DomainObject.Predmet.ProtuStrankaListFormatedWithAdress_1">
      <item>ĐINO - TONČIĆ d.o.o. u likvidaciji LIVADE, Lubijani 28/A, 52427 Livade</item>
    </derivirana_varijabla>
  </DomainObject.Predmet.ProtuStrankaListFormatedWithAdress>
  <DomainObject.Predmet.ProtuStrankaListFormatedWithAdressOIB>
    <izvorni_sadrzaj>
      <item>ĐINO - TONČIĆ d.o.o. u likvidaciji LIVADE, OIB 20268680474, Lubijani 28/A, 52427 Livade</item>
    </izvorni_sadrzaj>
    <derivirana_varijabla naziv="DomainObject.Predmet.ProtuStrankaListFormatedWithAdressOIB_1">
      <item>ĐINO - TONČIĆ d.o.o. u likvidaciji LIVADE, OIB 20268680474, Lubijani 28/A, 52427 Livade</item>
    </derivirana_varijabla>
  </DomainObject.Predmet.ProtuStrankaListFormatedWithAdressOIB>
  <DomainObject.Predmet.ProtuStrankaListNazivFormated>
    <izvorni_sadrzaj>
      <item>ĐINO - TONČIĆ d.o.o. u likvidaciji LIVADE</item>
    </izvorni_sadrzaj>
    <derivirana_varijabla naziv="DomainObject.Predmet.ProtuStrankaListNazivFormated_1">
      <item>ĐINO - TONČIĆ d.o.o. u likvidaciji LIVADE</item>
    </derivirana_varijabla>
  </DomainObject.Predmet.ProtuStrankaListNazivFormated>
  <DomainObject.Predmet.ProtuStrankaListNazivFormatedOIB>
    <izvorni_sadrzaj>
      <item>ĐINO - TONČIĆ d.o.o. u likvidaciji LIVADE, OIB 20268680474</item>
    </izvorni_sadrzaj>
    <derivirana_varijabla naziv="DomainObject.Predmet.ProtuStrankaListNazivFormatedOIB_1">
      <item>ĐINO - TONČIĆ d.o.o. u likvidaciji LIVADE, OIB 20268680474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ĐINO - TONČIĆ d.o.o. u likvidaciji LIVADE</izvorni_sadrzaj>
    <derivirana_varijabla naziv="DomainObject.Predmet.ProtustrankaIDrugi_1">ĐINO - TONČIĆ d.o.o. u likvidaciji LIVADE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ĐINO - TONČIĆ d.o.o. u likvidaciji LIVADE, OIB 20268680474, Lubijani 28/A, 52427 Livade</izvorni_sadrzaj>
    <derivirana_varijabla naziv="DomainObject.Predmet.ProtustrankaIDrugiAdressOIB_1">ĐINO - TONČIĆ d.o.o. u likvidaciji LIVADE, OIB 20268680474, Lubijani 28/A, 52427 Livade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ĐINO - TONČIĆ d.o.o. u likvidaciji LIVADE</item>
      <item>FINANCIJSKA AGENCIJA, RC RIJEKA, PODRUŽNICA PULA, PULA</item>
    </izvorni_sadrzaj>
    <derivirana_varijabla naziv="DomainObject.Predmet.SudioniciListNaziv_1">
      <item>ĐINO - TONČIĆ d.o.o. u likvidaciji LIVADE</item>
      <item>FINANCIJSKA AGENCIJA, RC RIJEKA, PODRUŽNICA PULA, PULA</item>
    </derivirana_varijabla>
  </DomainObject.Predmet.SudioniciListNaziv>
  <DomainObject.Predmet.SudioniciListAdressOIB>
    <izvorni_sadrzaj>
      <item>ĐINO - TONČIĆ d.o.o. u likvidaciji LIVADE, OIB 20268680474, Lubijani 28/A,52427 Livade</item>
      <item>FINANCIJSKA AGENCIJA, RC RIJEKA, PODRUŽNICA PULA, PULA, OIB 85821130368, Giardini 5,52100 Pula</item>
    </izvorni_sadrzaj>
    <derivirana_varijabla naziv="DomainObject.Predmet.SudioniciListAdressOIB_1">
      <item>ĐINO - TONČIĆ d.o.o. u likvidaciji LIVADE, OIB 20268680474, Lubijani 28/A,52427 Livade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20268680474</item>
      <item>, OIB 85821130368</item>
    </izvorni_sadrzaj>
    <derivirana_varijabla naziv="DomainObject.Predmet.SudioniciListNazivOIB_1">
      <item>, OIB 20268680474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1907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2016-10-10T07:23:00Z</dcterms:created>
  <dc:creator>Korisnik</dc:creator>
  <cp:lastModifiedBy>Sanda Gučić</cp:lastModifiedBy>
  <cp:lastPrinted>2016-10-10T07:19:00Z</cp:lastPrinted>
  <dcterms:modified xmlns:xsi="http://www.w3.org/2001/XMLSchema-instance" xsi:type="dcterms:W3CDTF">2016-10-10T08:46:00Z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