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2324" w14:paraId="69f2324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830734">
        <w:t>2872/2016-9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</w:t>
      </w:r>
      <w:r w:rsidR="00483301">
        <w:rPr>
          <w:color w:val="222222"/>
        </w:rPr>
        <w:t xml:space="preserve">dužnikom </w:t>
      </w:r>
      <w:r w:rsidR="00830734">
        <w:rPr>
          <w:b/>
          <w:color w:val="222222"/>
        </w:rPr>
        <w:t>AUTO SERVIS MM j.d.o.o. za popravak i održavanje motornih vozila, Požega, Zagrebačka 105, OIB: 05410882825</w:t>
      </w:r>
      <w:r>
        <w:rPr>
          <w:color w:val="222222"/>
        </w:rPr>
        <w:t xml:space="preserve">, </w:t>
      </w:r>
      <w:r w:rsidR="00B1209D">
        <w:rPr>
          <w:color w:val="222222"/>
        </w:rPr>
        <w:t>2</w:t>
      </w:r>
      <w:r w:rsidR="00830734">
        <w:rPr>
          <w:color w:val="222222"/>
        </w:rPr>
        <w:t>4</w:t>
      </w:r>
      <w:r w:rsidR="00271800">
        <w:rPr>
          <w:color w:val="222222"/>
        </w:rPr>
        <w:t xml:space="preserve">. </w:t>
      </w:r>
      <w:r w:rsidR="00830734">
        <w:rPr>
          <w:color w:val="222222"/>
        </w:rPr>
        <w:t>siječnja</w:t>
      </w:r>
      <w:r>
        <w:rPr>
          <w:color w:val="222222"/>
        </w:rPr>
        <w:t xml:space="preserve"> 201</w:t>
      </w:r>
      <w:r w:rsidR="00830734">
        <w:rPr>
          <w:color w:val="222222"/>
        </w:rPr>
        <w:t>7</w:t>
      </w:r>
      <w:r>
        <w:rPr>
          <w:color w:val="222222"/>
        </w:rPr>
        <w:t>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830734">
        <w:rPr>
          <w:b/>
          <w:color w:val="222222"/>
        </w:rPr>
        <w:t>AUTO SERVIS MM j.d.o.o. za popravak i održavanje motornih vozila, Požega, Zagrebačka 105, OIB: 05410882825</w:t>
      </w:r>
      <w:r>
        <w:t xml:space="preserve">i druge osobe koje za to imaju interes u roku od 15 dana od dana  objave ovog rješenja na E oglasnoj ploči predujmiti iznos od  </w:t>
      </w:r>
      <w:r w:rsidR="00670B64" w:rsidRPr="00670B64">
        <w:rPr>
          <w:b/>
        </w:rPr>
        <w:t>17</w:t>
      </w:r>
      <w:r w:rsidRPr="00670B64">
        <w:rPr>
          <w:b/>
        </w:rPr>
        <w:t>.</w:t>
      </w:r>
      <w:r w:rsidRPr="00624F6A">
        <w:rPr>
          <w:b/>
        </w:rPr>
        <w:t>000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483301">
        <w:rPr>
          <w:b/>
        </w:rPr>
        <w:t>2</w:t>
      </w:r>
      <w:r w:rsidR="00830734">
        <w:rPr>
          <w:b/>
        </w:rPr>
        <w:t>872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 w:rsidRPr="00271800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830734">
        <w:rPr>
          <w:b/>
        </w:rPr>
        <w:t>120</w:t>
      </w:r>
      <w:r w:rsidR="00703800"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830734">
        <w:rPr>
          <w:b/>
        </w:rPr>
        <w:t>35.858,21</w:t>
      </w:r>
      <w:r w:rsidRPr="00271800">
        <w:rPr>
          <w:b/>
        </w:rPr>
        <w:t xml:space="preserve"> kn</w:t>
      </w:r>
      <w:r>
        <w:t xml:space="preserve">, a ima </w:t>
      </w:r>
      <w:r w:rsidR="00483301">
        <w:t>1</w:t>
      </w:r>
      <w:r w:rsidR="00B1209D">
        <w:rPr>
          <w:b/>
        </w:rPr>
        <w:t xml:space="preserve"> </w:t>
      </w:r>
      <w:r w:rsidRPr="00271800">
        <w:rPr>
          <w:b/>
        </w:rP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5D17B9" w:rsidP="005D17B9" w:rsidR="00933952">
      <w:pPr>
        <w:ind w:firstLine="708" w:left="5664"/>
        <w:jc w:val="both"/>
      </w:pPr>
      <w:r>
        <w:lastRenderedPageBreak/>
        <w:t xml:space="preserve">     Broj: 3/St-2872/2016-9</w:t>
      </w:r>
    </w:p>
    <w:p w:rsidRDefault="00271800" w:rsidP="00933952" w:rsidR="00933952">
      <w:pPr>
        <w:ind w:firstLine="708" w:left="5664"/>
        <w:jc w:val="both"/>
      </w:pPr>
      <w:r>
        <w:t xml:space="preserve">   </w:t>
      </w:r>
    </w:p>
    <w:p w:rsidRDefault="00703800" w:rsidP="005D17B9" w:rsidR="00703800">
      <w:pPr>
        <w:ind w:firstLine="708"/>
        <w:jc w:val="both"/>
      </w:pPr>
      <w:r w:rsidRPr="005D17B9">
        <w:t>Iz do</w:t>
      </w:r>
      <w:r w:rsidR="005D17B9" w:rsidRPr="005D17B9">
        <w:t>pisa Porezne uprave od 30.12.2016. proizlazi da se na dan 13.12</w:t>
      </w:r>
      <w:r w:rsidRPr="005D17B9">
        <w:t xml:space="preserve">.2016. u očevidniku Fine vode evidentirane nepodmirene obveze za iznos od </w:t>
      </w:r>
      <w:r w:rsidR="005D17B9" w:rsidRPr="005D17B9">
        <w:t>52.742,93</w:t>
      </w:r>
      <w:r w:rsidRPr="005D17B9">
        <w:t xml:space="preserve"> kn, da je broj dana neprekidne blokade </w:t>
      </w:r>
      <w:r w:rsidR="005D17B9" w:rsidRPr="005D17B9">
        <w:t>147</w:t>
      </w:r>
      <w:r w:rsidRPr="005D17B9">
        <w:t xml:space="preserve">, da  Porezna uprava </w:t>
      </w:r>
      <w:r w:rsidR="005D17B9">
        <w:t xml:space="preserve">ima tražbinu u iznosu od 17.334,46 kn </w:t>
      </w:r>
      <w:r w:rsidR="00C11E1E" w:rsidRPr="005D17B9">
        <w:t>te da imovinu Porezna uprava nije utvrdila, proizlazi da se dužnik ne vodi kao vlasnik nekretnina niti kao stjecatelj nekretnina, da nema u vlasništvu vozilo vrijednosne papire odnosno dividende, odnos udio u kakvom trgovačkom društvu.</w:t>
      </w:r>
    </w:p>
    <w:p w:rsidRDefault="005D17B9" w:rsidP="005D17B9" w:rsidR="005D17B9">
      <w:pPr>
        <w:ind w:firstLine="708"/>
        <w:jc w:val="both"/>
      </w:pPr>
      <w:r>
        <w:t xml:space="preserve">Porezna uprava je obavijestila sud da prema podatcima iz zadnjeg </w:t>
      </w:r>
      <w:proofErr w:type="spellStart"/>
      <w:r>
        <w:t>fin.izvješća</w:t>
      </w:r>
      <w:proofErr w:type="spellEnd"/>
      <w:r>
        <w:t xml:space="preserve"> dužnik je krajem 2015. imao kratkotrajnu imovinu imao kratkotrajnu imovinu u iznosu od 4.436,00 kn, potraživanja u iznosu od 3.844,00 kn, a kratkoročne obveze u iznosu od 44.621,00 kn.</w:t>
      </w:r>
    </w:p>
    <w:p w:rsidRDefault="005D17B9" w:rsidP="005D17B9" w:rsidR="005D17B9" w:rsidRPr="005D17B9">
      <w:pPr>
        <w:ind w:firstLine="708"/>
        <w:jc w:val="both"/>
      </w:pPr>
      <w:r w:rsidRPr="005D17B9">
        <w:t xml:space="preserve">Nije utvrđeno da bi dužnik objavio </w:t>
      </w:r>
      <w:proofErr w:type="spellStart"/>
      <w:r w:rsidRPr="005D17B9">
        <w:t>fin.izvještaj</w:t>
      </w:r>
      <w:proofErr w:type="spellEnd"/>
      <w:r w:rsidRPr="005D17B9">
        <w:t xml:space="preserve"> za 2016.</w:t>
      </w:r>
    </w:p>
    <w:p w:rsidRDefault="00C11E1E" w:rsidP="00271800" w:rsidR="005D17B9">
      <w:pPr>
        <w:ind w:firstLine="708"/>
        <w:jc w:val="both"/>
      </w:pPr>
      <w:r w:rsidRPr="005D17B9">
        <w:t>Direktor dužnika</w:t>
      </w:r>
      <w:r w:rsidR="005D17B9" w:rsidRPr="005D17B9">
        <w:t xml:space="preserve"> nije pristupio na ročište povodom prijedloga i radi utvrđivanje uvjeta za otvaranje stečajnog postupka</w:t>
      </w:r>
      <w:r w:rsidR="005D17B9">
        <w:t>.</w:t>
      </w:r>
    </w:p>
    <w:p w:rsidRDefault="005D17B9" w:rsidP="00271800" w:rsidR="005D17B9" w:rsidRPr="005D17B9">
      <w:pPr>
        <w:ind w:firstLine="708"/>
        <w:jc w:val="both"/>
      </w:pPr>
      <w:r>
        <w:t xml:space="preserve">Sud zaključuje da podatci po imovini koja je postojala u 2015. u ukupnom iznos od 8.280,00 kn, ne upućuju na zaključak da bi postojala imovina dostatna za financiranje troškova vođenja stečaja. </w:t>
      </w:r>
    </w:p>
    <w:p w:rsidRDefault="00C11E1E" w:rsidP="00D15F59" w:rsidR="00D15F59" w:rsidRPr="00483301">
      <w:pPr>
        <w:jc w:val="both"/>
        <w:rPr>
          <w:color w:val="FF0000"/>
        </w:rPr>
      </w:pPr>
      <w:r w:rsidRPr="00483301">
        <w:rPr>
          <w:color w:val="FF0000"/>
        </w:rPr>
        <w:t xml:space="preserve">            </w:t>
      </w:r>
      <w:r w:rsidR="00D15F59" w:rsidRPr="005D17B9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624F6A" w:rsidP="00D15F59" w:rsidR="005B7D30">
      <w:pPr>
        <w:jc w:val="both"/>
      </w:pPr>
      <w:r>
        <w:t xml:space="preserve">             </w:t>
      </w:r>
      <w:r w:rsidR="00D15F59">
        <w:t xml:space="preserve">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D15F59" w:rsidP="005B7D30" w:rsidR="00D15F59">
      <w:pPr>
        <w:ind w:firstLine="708"/>
        <w:jc w:val="both"/>
      </w:pPr>
      <w:r>
        <w:t xml:space="preserve"> Proizlazi da bi vjerovnici trebali predujmiti minimalno</w:t>
      </w:r>
      <w:r w:rsidR="00BB7870">
        <w:t xml:space="preserve"> </w:t>
      </w:r>
      <w:r w:rsidR="005D17B9">
        <w:t>17</w:t>
      </w:r>
      <w:r>
        <w:t>.000,00 kn na ime predujma za vođenje stečaja.</w:t>
      </w:r>
    </w:p>
    <w:p w:rsidRDefault="00D15F59" w:rsidP="00933952" w:rsidR="00670B64">
      <w:pPr>
        <w:jc w:val="both"/>
      </w:pPr>
      <w:r>
        <w:t xml:space="preserve">          </w:t>
      </w:r>
    </w:p>
    <w:p w:rsidRDefault="00670B64" w:rsidP="00670B64" w:rsidR="00670B64">
      <w:pPr>
        <w:ind w:firstLine="708" w:left="5664"/>
      </w:pPr>
      <w:r>
        <w:lastRenderedPageBreak/>
        <w:t xml:space="preserve">      Broj: 3/St-2872/2016-9</w:t>
      </w:r>
    </w:p>
    <w:p w:rsidRDefault="00D15F59" w:rsidP="00670B64" w:rsidR="005D17B9">
      <w:pPr>
        <w:ind w:firstLine="708"/>
        <w:jc w:val="both"/>
      </w:pPr>
      <w:r>
        <w:t xml:space="preserve"> Iz podataka prikupljenih u prethodnom postupku proizlazi da sigurno postoje stečajni razlog</w:t>
      </w:r>
      <w:r w:rsidR="00933952">
        <w:t>,</w:t>
      </w:r>
      <w:r w:rsidR="005D17B9">
        <w:t xml:space="preserve"> nesposobnosti za plaćanje,</w:t>
      </w:r>
      <w:r w:rsidR="00933952">
        <w:t xml:space="preserve"> a dostavljena dokumentacija Porezne uprave upućuje na to da </w:t>
      </w:r>
      <w:r w:rsidR="005D17B9">
        <w:t xml:space="preserve">postoji imovina vrijednosti nedostatne za </w:t>
      </w:r>
      <w:proofErr w:type="spellStart"/>
      <w:r w:rsidR="005D17B9">
        <w:t>fin.troškova</w:t>
      </w:r>
      <w:proofErr w:type="spellEnd"/>
      <w:r w:rsidR="005D17B9">
        <w:t xml:space="preserve"> vođenja stečaja pa bi vjerovnici trebali podmiriti razliku kako bi se pribavilo dovoljno novčanih sredstava. </w:t>
      </w:r>
    </w:p>
    <w:p w:rsidRDefault="00D15F59" w:rsidP="005D17B9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C11E1E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670B64">
        <w:t>24</w:t>
      </w:r>
      <w:r w:rsidR="000D17FE">
        <w:t xml:space="preserve">. </w:t>
      </w:r>
      <w:r w:rsidR="00670B64">
        <w:t>siječnja</w:t>
      </w:r>
      <w:r w:rsidR="000D17FE">
        <w:t xml:space="preserve"> 201</w:t>
      </w:r>
      <w:r w:rsidR="00670B64">
        <w:t>7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 w:rsidR="00624F6A">
        <w:rPr>
          <w:sz w:val="16"/>
          <w:szCs w:val="16"/>
        </w:rPr>
        <w:t>g rješenja  na E oglasnoj ploči.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proofErr w:type="spellStart"/>
      <w:r w:rsidRPr="005B7D30">
        <w:rPr>
          <w:sz w:val="16"/>
          <w:szCs w:val="16"/>
        </w:rPr>
        <w:t>Rj</w:t>
      </w:r>
      <w:proofErr w:type="spellEnd"/>
      <w:r w:rsidRPr="005B7D30">
        <w:rPr>
          <w:sz w:val="16"/>
          <w:szCs w:val="16"/>
        </w:rPr>
        <w:t>. Rješenje nepravomoćno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F5EDB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</w:t>
      </w:r>
      <w:r w:rsidR="00D15F59" w:rsidRPr="005B7D30">
        <w:rPr>
          <w:sz w:val="16"/>
          <w:szCs w:val="16"/>
        </w:rPr>
        <w:t xml:space="preserve"> E oglasna ploča – objaviti 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B4282"/>
    <w:rsid w:val="00830734"/>
    <w:rsid w:val="008B42CC"/>
    <w:rsid w:val="00933952"/>
    <w:rsid w:val="00996C92"/>
    <w:rsid w:val="00A4712D"/>
    <w:rsid w:val="00A50299"/>
    <w:rsid w:val="00B1209D"/>
    <w:rsid w:val="00B37F78"/>
    <w:rsid w:val="00BB7870"/>
    <w:rsid w:val="00BF5EDB"/>
    <w:rsid w:val="00C1057B"/>
    <w:rsid w:val="00C11E1E"/>
    <w:rsid w:val="00C53B5C"/>
    <w:rsid w:val="00D15F59"/>
    <w:rsid w:val="00DA33B2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35858.21</izvorni_sadrzaj>
    <derivirana_varijabla naziv="DomainObject.Predmet.InicijalnaVrijednost_1">35858.21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 SZ</izvorni_sadrzaj>
    <derivirana_varijabla naziv="DomainObject.Predmet.PrimjedbaSuca_1">čl. 110 st.1. 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MM j.d.o.o. za popravak i održavanje motornih vozila</izvorni_sadrzaj>
    <derivirana_varijabla naziv="DomainObject.Predmet.ProtustrankaFormated_1">  AUTO SERVIS MM j.d.o.o. za popravak i održavanje motornih vozila</derivirana_varijabla>
  </DomainObject.Predmet.ProtustrankaFormated>
  <DomainObject.Predmet.ProtustrankaFormatedOIB>
    <izvorni_sadrzaj>  AUTO SERVIS MM j.d.o.o. za popravak i održavanje motornih vozila, OIB 05410882825</izvorni_sadrzaj>
    <derivirana_varijabla naziv="DomainObject.Predmet.ProtustrankaFormatedOIB_1">  AUTO SERVIS MM j.d.o.o. za popravak i održavanje motornih vozila, OIB 05410882825</derivirana_varijabla>
  </DomainObject.Predmet.ProtustrankaFormatedOIB>
  <DomainObject.Predmet.ProtustrankaFormatedWithAdress>
    <izvorni_sadrzaj> AUTO SERVIS MM j.d.o.o. za popravak i održavanje motornih vozila, Zagrebačka 105, 34000 Požega</izvorni_sadrzaj>
    <derivirana_varijabla naziv="DomainObject.Predmet.ProtustrankaFormatedWithAdress_1"> AUTO SERVIS MM j.d.o.o. za popravak i održavanje motornih vozila, Zagrebačka 105, 34000 Požega</derivirana_varijabla>
  </DomainObject.Predmet.ProtustrankaFormatedWithAdress>
  <DomainObject.Predmet.ProtustrankaFormatedWithAdressOIB>
    <izvorni_sadrzaj> AUTO SERVIS MM j.d.o.o. za popravak i održavanje motornih vozila, OIB 05410882825, Zagrebačka 105, 34000 Požega</izvorni_sadrzaj>
    <derivirana_varijabla naziv="DomainObject.Predmet.ProtustrankaFormatedWithAdressOIB_1"> AUTO SERVIS MM j.d.o.o. za popravak i održavanje motornih vozila, OIB 05410882825, Zagrebačka 105, 34000 Požega</derivirana_varijabla>
  </DomainObject.Predmet.ProtustrankaFormatedWithAdressOIB>
  <DomainObject.Predmet.ProtustrankaWithAdress>
    <izvorni_sadrzaj>AUTO SERVIS MM j.d.o.o. za popravak i održavanje motornih vozila Zagrebačka 105, 34000 Požega</izvorni_sadrzaj>
    <derivirana_varijabla naziv="DomainObject.Predmet.ProtustrankaWithAdress_1">AUTO SERVIS MM j.d.o.o. za popravak i održavanje motornih vozila Zagrebačka 105, 34000 Požega</derivirana_varijabla>
  </DomainObject.Predmet.ProtustrankaWithAdress>
  <DomainObject.Predmet.ProtustrankaWithAdressOIB>
    <izvorni_sadrzaj>AUTO SERVIS MM j.d.o.o. za popravak i održavanje motornih vozila, OIB 05410882825, Zagrebačka 105, 34000 Požega</izvorni_sadrzaj>
    <derivirana_varijabla naziv="DomainObject.Predmet.ProtustrankaWithAdressOIB_1">AUTO SERVIS MM j.d.o.o. za popravak i održavanje motornih vozila, OIB 05410882825, Zagrebačka 105, 34000 Požega</derivirana_varijabla>
  </DomainObject.Predmet.ProtustrankaWithAdressOIB>
  <DomainObject.Predmet.ProtustrankaNazivFormated>
    <izvorni_sadrzaj>AUTO SERVIS MM j.d.o.o. za popravak i održavanje motornih vozila</izvorni_sadrzaj>
    <derivirana_varijabla naziv="DomainObject.Predmet.ProtustrankaNazivFormated_1">AUTO SERVIS MM j.d.o.o. za popravak i održavanje motornih vozila</derivirana_varijabla>
  </DomainObject.Predmet.ProtustrankaNazivFormated>
  <DomainObject.Predmet.ProtustrankaNazivFormatedOIB>
    <izvorni_sadrzaj>AUTO SERVIS MM j.d.o.o. za popravak i održavanje motornih vozila, OIB 05410882825</izvorni_sadrzaj>
    <derivirana_varijabla naziv="DomainObject.Predmet.ProtustrankaNazivFormatedOIB_1">AUTO SERVIS MM j.d.o.o. za popravak i održavanje motornih vozila, OIB 05410882825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MM j.d.o.o. za popravak i održavanje motornih vozila</item>
    </izvorni_sadrzaj>
    <derivirana_varijabla naziv="DomainObject.Predmet.ProtuStrankaListFormated_1">
      <item>AUTO SERVIS MM j.d.o.o. za popravak i održavanje motornih vozila</item>
    </derivirana_varijabla>
  </DomainObject.Predmet.ProtuStrankaListFormated>
  <DomainObject.Predmet.ProtuStrankaListFormatedOIB>
    <izvorni_sadrzaj>
      <item>AUTO SERVIS MM j.d.o.o. za popravak i održavanje motornih vozila, OIB 05410882825</item>
    </izvorni_sadrzaj>
    <derivirana_varijabla naziv="DomainObject.Predmet.ProtuStrankaListFormatedOIB_1">
      <item>AUTO SERVIS MM j.d.o.o. za popravak i održavanje motornih vozila, OIB 05410882825</item>
    </derivirana_varijabla>
  </DomainObject.Predmet.ProtuStrankaListFormatedOIB>
  <DomainObject.Predmet.ProtuStrankaListFormatedWithAdress>
    <izvorni_sadrzaj>
      <item>AUTO SERVIS MM j.d.o.o. za popravak i održavanje motornih vozila, Zagrebačka 105, 34000 Požega</item>
    </izvorni_sadrzaj>
    <derivirana_varijabla naziv="DomainObject.Predmet.ProtuStrankaListFormatedWithAdress_1">
      <item>AUTO SERVIS MM j.d.o.o. za popravak i održavanje motornih vozila, Zagrebačka 105, 34000 Požega</item>
    </derivirana_varijabla>
  </DomainObject.Predmet.ProtuStrankaListFormatedWithAdress>
  <DomainObject.Predmet.ProtuStrankaListFormatedWithAdressOIB>
    <izvorni_sadrzaj>
      <item>AUTO SERVIS MM j.d.o.o. za popravak i održavanje motornih vozila, OIB 05410882825, Zagrebačka 105, 34000 Požega</item>
    </izvorni_sadrzaj>
    <derivirana_varijabla naziv="DomainObject.Predmet.ProtuStrankaListFormatedWithAdressOIB_1">
      <item>AUTO SERVIS MM j.d.o.o. za popravak i održavanje motornih vozila, OIB 05410882825, Zagrebačka 105, 34000 Požega</item>
    </derivirana_varijabla>
  </DomainObject.Predmet.ProtuStrankaListFormatedWithAdressOIB>
  <DomainObject.Predmet.ProtuStrankaListNazivFormated>
    <izvorni_sadrzaj>
      <item>AUTO SERVIS MM j.d.o.o. za popravak i održavanje motornih vozila</item>
    </izvorni_sadrzaj>
    <derivirana_varijabla naziv="DomainObject.Predmet.ProtuStrankaListNazivFormated_1">
      <item>AUTO SERVIS MM j.d.o.o. za popravak i održavanje motornih vozila</item>
    </derivirana_varijabla>
  </DomainObject.Predmet.ProtuStrankaListNazivFormated>
  <DomainObject.Predmet.ProtuStrankaListNazivFormatedOIB>
    <izvorni_sadrzaj>
      <item>AUTO SERVIS MM j.d.o.o. za popravak i održavanje motornih vozila, OIB 05410882825</item>
    </izvorni_sadrzaj>
    <derivirana_varijabla naziv="DomainObject.Predmet.ProtuStrankaListNazivFormatedOIB_1">
      <item>AUTO SERVIS MM j.d.o.o. za popravak i održavanje motornih vozila, OIB 05410882825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MM j.d.o.o. za popravak i održavanje motornih vozila</izvorni_sadrzaj>
    <derivirana_varijabla naziv="DomainObject.Predmet.ProtustrankaIDrugi_1">AUTO SERVIS MM j.d.o.o. za popravak i održavanje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MM j.d.o.o. za popravak i održavanje motornih vozila, OIB 05410882825, Zagrebačka 105, 34000 Požega</izvorni_sadrzaj>
    <derivirana_varijabla naziv="DomainObject.Predmet.ProtustrankaIDrugiAdressOIB_1">AUTO SERVIS MM j.d.o.o. za popravak i održavanje motornih vozila, OIB 05410882825, Zagrebačka 105,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MM j.d.o.o. za popravak i održavanje motornih vozila</item>
    </izvorni_sadrzaj>
    <derivirana_varijabla naziv="DomainObject.Predmet.SudioniciListNaziv_1">
      <item>Financijska agencija</item>
      <item>AUTO SERVIS MM j.d.o.o. za popravak i održavanje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MM j.d.o.o. za popravak i održavanje motornih vozila, OIB 05410882825, Zagrebačka 105,34000 Požega</item>
    </izvorni_sadrzaj>
    <derivirana_varijabla naziv="DomainObject.Predmet.SudioniciListAdressOIB_1">
      <item>Financijska agencija, OIB 85821130368, Ulica grada Vukovara 70,10000 Zagreb</item>
      <item>AUTO SERVIS MM j.d.o.o. za popravak i održavanje motornih vozila, OIB 05410882825, Zagrebačka 105,34000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05410882825</item>
    </izvorni_sadrzaj>
    <derivirana_varijabla naziv="DomainObject.Predmet.SudioniciListNazivOIB_1">
      <item>, OIB 85821130368</item>
      <item>, OIB 05410882825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E8DAF-420E-4099-AE59-FE053CEFA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857</properties:Words>
  <properties:Characters>4629</properties:Characters>
  <properties:Lines>96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2017-01-24T08:43:00Z</dcterms:created>
  <dc:creator>Danijela Martini Maoduš</dc:creator>
  <cp:lastModifiedBy>wsadmin</cp:lastModifiedBy>
  <cp:lastPrinted>2017-01-24T08:52:00Z</cp:lastPrinted>
  <dcterms:modified xmlns:xsi="http://www.w3.org/2001/XMLSchema-instance" xsi:type="dcterms:W3CDTF">2017-01-24T08:52:00Z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