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9b2f" w14:paraId="4179b2f" w:rsidRDefault="008228E1" w:rsidP="008228E1" w:rsidR="008228E1">
      <w:pPr>
        <w:jc w:val="right"/>
        <w15:collapsed w:val="false"/>
      </w:pPr>
      <w:bookmarkStart w:name="_GoBack" w:id="0"/>
      <w:bookmarkEnd w:id="0"/>
      <w:r>
        <w:t>6 St-</w:t>
      </w:r>
      <w:r w:rsidR="007A05A3">
        <w:t>2038</w:t>
      </w:r>
      <w:r w:rsidR="00C9694B">
        <w:t>/</w:t>
      </w:r>
      <w:r w:rsidR="007A05A3">
        <w:t>16-4</w:t>
      </w:r>
    </w:p>
    <w:p w:rsidRDefault="00A8142F" w:rsidP="00A8142F" w:rsidR="00A8142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42F" w:rsidP="00A8142F" w:rsidR="00A8142F" w:rsidRPr="00D21A2C"/>
    <w:p w:rsidRDefault="00A8142F" w:rsidP="00A8142F" w:rsidR="00A814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8142F" w:rsidP="00F70F4D" w:rsidR="00A075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1F45" w:rsidP="00F70F4D" w:rsidR="00891F45">
      <w:pPr>
        <w:ind w:hanging="720" w:left="360"/>
        <w:rPr>
          <w:sz w:val="22"/>
          <w:szCs w:val="22"/>
        </w:rPr>
      </w:pPr>
    </w:p>
    <w:p w:rsidRDefault="00891F45" w:rsidP="00F70F4D" w:rsidR="00891F45">
      <w:pPr>
        <w:ind w:hanging="720" w:left="360"/>
        <w:rPr>
          <w:sz w:val="22"/>
          <w:szCs w:val="22"/>
        </w:rPr>
      </w:pPr>
    </w:p>
    <w:p w:rsidRDefault="00891F45" w:rsidP="00F70F4D" w:rsidR="00891F45" w:rsidRPr="00F70F4D">
      <w:pPr>
        <w:ind w:hanging="720" w:left="360"/>
        <w:rPr>
          <w:sz w:val="22"/>
          <w:szCs w:val="22"/>
        </w:rPr>
      </w:pPr>
    </w:p>
    <w:p w:rsidRDefault="003E020D" w:rsidP="003E020D" w:rsidR="00A07532">
      <w:pPr>
        <w:jc w:val="center"/>
      </w:pPr>
      <w:r>
        <w:t>REPUBLIKA HRVATSKA</w:t>
      </w:r>
    </w:p>
    <w:p w:rsidRDefault="003E020D" w:rsidP="003E020D" w:rsidR="003E020D">
      <w:pPr>
        <w:jc w:val="center"/>
      </w:pPr>
    </w:p>
    <w:p w:rsidRDefault="00A07532" w:rsidP="003E020D" w:rsidR="00A07532">
      <w:pPr>
        <w:jc w:val="center"/>
      </w:pPr>
      <w:r>
        <w:t>Z A K L J U Č A K</w:t>
      </w:r>
    </w:p>
    <w:p w:rsidRDefault="00A07532" w:rsidP="00A07532" w:rsidR="00A07532"/>
    <w:p w:rsidRDefault="00891F45" w:rsidP="00A07532" w:rsidR="00891F45"/>
    <w:p w:rsidRDefault="00891F45" w:rsidP="00A07532" w:rsidR="00891F45"/>
    <w:p w:rsidRDefault="00A07532" w:rsidP="001359EC" w:rsidR="001359EC" w:rsidRPr="00D14516">
      <w:pPr>
        <w:ind w:firstLine="708"/>
        <w:jc w:val="both"/>
      </w:pPr>
      <w:r>
        <w:t>Trgovački sud u Osijeku, po stečajno</w:t>
      </w:r>
      <w:r w:rsidR="002410C3">
        <w:t>j sutkinji</w:t>
      </w:r>
      <w:r>
        <w:t xml:space="preserve"> </w:t>
      </w:r>
      <w:r w:rsidR="003E020D">
        <w:t>Nadi Roso</w:t>
      </w:r>
      <w:r w:rsidR="006B77F7">
        <w:t>,</w:t>
      </w:r>
      <w:r w:rsidR="001359EC" w:rsidRPr="00FE6386">
        <w:t xml:space="preserve"> </w:t>
      </w:r>
      <w:r w:rsidR="006B77F7">
        <w:t xml:space="preserve">u </w:t>
      </w:r>
      <w:proofErr w:type="spellStart"/>
      <w:r w:rsidR="00C95108">
        <w:t>pred</w:t>
      </w:r>
      <w:r w:rsidR="006B77F7">
        <w:t>stečajnom</w:t>
      </w:r>
      <w:proofErr w:type="spellEnd"/>
      <w:r w:rsidR="006B77F7">
        <w:t xml:space="preserve"> postupku nad dužnikom</w:t>
      </w:r>
      <w:r w:rsidR="00C95108">
        <w:t xml:space="preserve"> </w:t>
      </w:r>
      <w:r w:rsidR="00C95108" w:rsidRPr="00EB37F9">
        <w:rPr>
          <w:b/>
        </w:rPr>
        <w:t xml:space="preserve">IVAN BUNIĆ </w:t>
      </w:r>
      <w:proofErr w:type="spellStart"/>
      <w:r w:rsidR="00C95108" w:rsidRPr="00EB37F9">
        <w:rPr>
          <w:b/>
        </w:rPr>
        <w:t>vl</w:t>
      </w:r>
      <w:proofErr w:type="spellEnd"/>
      <w:r w:rsidR="00C95108" w:rsidRPr="00EB37F9">
        <w:rPr>
          <w:b/>
        </w:rPr>
        <w:t xml:space="preserve">. Zidarsko – </w:t>
      </w:r>
      <w:proofErr w:type="spellStart"/>
      <w:r w:rsidR="00C95108" w:rsidRPr="00EB37F9">
        <w:rPr>
          <w:b/>
        </w:rPr>
        <w:t>fasaderskog</w:t>
      </w:r>
      <w:proofErr w:type="spellEnd"/>
      <w:r w:rsidR="00C95108" w:rsidRPr="00EB37F9">
        <w:rPr>
          <w:b/>
        </w:rPr>
        <w:t xml:space="preserve"> obrta „OBNOVA“ Cerić. A. Mihanovića 35</w:t>
      </w:r>
      <w:r w:rsidR="00C9694B" w:rsidRPr="00EB37F9">
        <w:rPr>
          <w:b/>
        </w:rPr>
        <w:t xml:space="preserve">, OIB: </w:t>
      </w:r>
      <w:r w:rsidR="00C95108" w:rsidRPr="00EB37F9">
        <w:rPr>
          <w:b/>
        </w:rPr>
        <w:t>98779642148 MBO: 90566009</w:t>
      </w:r>
      <w:r w:rsidR="001359EC">
        <w:t xml:space="preserve"> dana </w:t>
      </w:r>
      <w:r w:rsidR="00B64DBB">
        <w:t>11. srpnja</w:t>
      </w:r>
      <w:r w:rsidR="001359EC">
        <w:t xml:space="preserve"> 2016. g.,</w:t>
      </w:r>
    </w:p>
    <w:p w:rsidRDefault="00891F45" w:rsidP="001359EC" w:rsidR="00891F45">
      <w:pPr>
        <w:pStyle w:val="Tijeloteksta"/>
        <w:ind w:firstLine="708"/>
      </w:pPr>
    </w:p>
    <w:p w:rsidRDefault="00EB37F9" w:rsidP="001359EC" w:rsidR="00EB37F9" w:rsidRPr="00C47B22">
      <w:pPr>
        <w:pStyle w:val="Tijeloteksta"/>
        <w:ind w:firstLine="708"/>
      </w:pPr>
    </w:p>
    <w:p w:rsidRDefault="00A07532" w:rsidP="004713CE" w:rsidR="00A07532">
      <w:pPr>
        <w:jc w:val="center"/>
      </w:pPr>
      <w:r>
        <w:t>z a k l j u č i o  j e</w:t>
      </w:r>
    </w:p>
    <w:p w:rsidRDefault="002410C3" w:rsidP="00A07532" w:rsidR="002410C3"/>
    <w:p w:rsidRDefault="00891F45" w:rsidP="00A07532" w:rsidR="00891F45"/>
    <w:p w:rsidRDefault="002E09C0" w:rsidP="00891F45" w:rsidR="00891F45">
      <w:pPr>
        <w:pStyle w:val="Odlomakpopisa"/>
        <w:numPr>
          <w:ilvl w:val="0"/>
          <w:numId w:val="2"/>
        </w:numPr>
        <w:jc w:val="both"/>
      </w:pPr>
      <w:r>
        <w:t xml:space="preserve">Poziva se </w:t>
      </w:r>
      <w:r w:rsidR="00EB37F9">
        <w:t xml:space="preserve">podnositelj prijedloga – dužnik </w:t>
      </w:r>
      <w:r w:rsidR="00EB37F9" w:rsidRPr="00EB37F9">
        <w:rPr>
          <w:b/>
        </w:rPr>
        <w:t xml:space="preserve">IVAN BUNIĆ </w:t>
      </w:r>
      <w:proofErr w:type="spellStart"/>
      <w:r w:rsidR="00EB37F9" w:rsidRPr="00EB37F9">
        <w:rPr>
          <w:b/>
        </w:rPr>
        <w:t>vl</w:t>
      </w:r>
      <w:proofErr w:type="spellEnd"/>
      <w:r w:rsidR="00EB37F9" w:rsidRPr="00EB37F9">
        <w:rPr>
          <w:b/>
        </w:rPr>
        <w:t xml:space="preserve">. Zidarsko – </w:t>
      </w:r>
      <w:proofErr w:type="spellStart"/>
      <w:r w:rsidR="00EB37F9" w:rsidRPr="00EB37F9">
        <w:rPr>
          <w:b/>
        </w:rPr>
        <w:t>fasaderskog</w:t>
      </w:r>
      <w:proofErr w:type="spellEnd"/>
      <w:r w:rsidR="00EB37F9" w:rsidRPr="00EB37F9">
        <w:rPr>
          <w:b/>
        </w:rPr>
        <w:t xml:space="preserve"> obrta „OBNOVA“ Cerić. A. Mihanovića 35, OIB: 98779642148 MBO: 90566009</w:t>
      </w:r>
      <w:r w:rsidR="00EB37F9">
        <w:rPr>
          <w:b/>
        </w:rPr>
        <w:t xml:space="preserve"> </w:t>
      </w:r>
      <w:r w:rsidR="00EB37F9">
        <w:t xml:space="preserve">da u roku od 15 dna od dana primitka ovog zaključka uplati predujam za troškove </w:t>
      </w:r>
      <w:proofErr w:type="spellStart"/>
      <w:r w:rsidR="00EB37F9">
        <w:t>predstečajnog</w:t>
      </w:r>
      <w:proofErr w:type="spellEnd"/>
      <w:r w:rsidR="00EB37F9">
        <w:t xml:space="preserve"> postupka u iznosu od 5.000,00 kn </w:t>
      </w:r>
      <w:r w:rsidR="00EE2C7E">
        <w:t>na žiro račun Trgovačkog suda u Osijeku broj HR31 2390 0011 3000 0020 0 model HR05 272-2038-16 Hrvatsk</w:t>
      </w:r>
      <w:r w:rsidR="00350984">
        <w:t>e</w:t>
      </w:r>
      <w:r w:rsidR="00EE2C7E">
        <w:t xml:space="preserve"> poštansk</w:t>
      </w:r>
      <w:r w:rsidR="00350984">
        <w:t>e</w:t>
      </w:r>
      <w:r w:rsidR="00EE2C7E">
        <w:t xml:space="preserve"> bank</w:t>
      </w:r>
      <w:r w:rsidR="00350984">
        <w:t>e d.d.</w:t>
      </w:r>
      <w:r w:rsidR="00EE2C7E">
        <w:t xml:space="preserve"> </w:t>
      </w:r>
      <w:r w:rsidR="00EB37F9">
        <w:t>(čl. 28 st. 1 Stečajnog zakona NN br. 75/15).</w:t>
      </w:r>
    </w:p>
    <w:p w:rsidRDefault="00EB37F9" w:rsidP="00891F45" w:rsidR="00EB37F9">
      <w:pPr>
        <w:pStyle w:val="Odlomakpopisa"/>
        <w:numPr>
          <w:ilvl w:val="0"/>
          <w:numId w:val="2"/>
        </w:numPr>
        <w:jc w:val="both"/>
      </w:pPr>
      <w:r>
        <w:t xml:space="preserve">Ukoliko podnositelj prijedloga – dužnik </w:t>
      </w:r>
      <w:r w:rsidRPr="00EB37F9">
        <w:rPr>
          <w:b/>
        </w:rPr>
        <w:t xml:space="preserve">IVAN BUNIĆ </w:t>
      </w:r>
      <w:proofErr w:type="spellStart"/>
      <w:r w:rsidRPr="00EB37F9">
        <w:rPr>
          <w:b/>
        </w:rPr>
        <w:t>vl</w:t>
      </w:r>
      <w:proofErr w:type="spellEnd"/>
      <w:r w:rsidRPr="00EB37F9">
        <w:rPr>
          <w:b/>
        </w:rPr>
        <w:t xml:space="preserve">. Zidarsko – </w:t>
      </w:r>
      <w:proofErr w:type="spellStart"/>
      <w:r w:rsidRPr="00EB37F9">
        <w:rPr>
          <w:b/>
        </w:rPr>
        <w:t>fasaderskog</w:t>
      </w:r>
      <w:proofErr w:type="spellEnd"/>
      <w:r w:rsidRPr="00EB37F9">
        <w:rPr>
          <w:b/>
        </w:rPr>
        <w:t xml:space="preserve"> obrta „OBNOVA“ Cerić. A. Mihanovića 35, OIB: 98779642148 MBO: 90566009</w:t>
      </w:r>
      <w:r>
        <w:rPr>
          <w:b/>
        </w:rPr>
        <w:t xml:space="preserve"> </w:t>
      </w:r>
      <w:r w:rsidRPr="00EB37F9">
        <w:t xml:space="preserve">u roku iz </w:t>
      </w:r>
      <w:proofErr w:type="spellStart"/>
      <w:r w:rsidRPr="00EB37F9">
        <w:t>toč</w:t>
      </w:r>
      <w:proofErr w:type="spellEnd"/>
      <w:r w:rsidRPr="00EB37F9">
        <w:t>. 1. ovoga zaključka ne postupi po nalogu suda</w:t>
      </w:r>
      <w:r>
        <w:rPr>
          <w:b/>
        </w:rPr>
        <w:t xml:space="preserve"> </w:t>
      </w:r>
      <w:r>
        <w:t xml:space="preserve">sud će prijedlog od 27. lipnja 2016. za otvaranje </w:t>
      </w:r>
      <w:proofErr w:type="spellStart"/>
      <w:r>
        <w:t>predstečajnog</w:t>
      </w:r>
      <w:proofErr w:type="spellEnd"/>
      <w:r>
        <w:t xml:space="preserve"> postupka odbaciti kao nedopušten (čl. 28. st. 3. SZ).</w:t>
      </w:r>
    </w:p>
    <w:p w:rsidRDefault="00891F45" w:rsidP="00891F45" w:rsidR="00313A48">
      <w:pPr>
        <w:jc w:val="both"/>
      </w:pPr>
      <w:r>
        <w:t xml:space="preserve"> </w:t>
      </w:r>
    </w:p>
    <w:p w:rsidRDefault="004713CE" w:rsidP="004713CE" w:rsidR="00A07532">
      <w:pPr>
        <w:jc w:val="center"/>
      </w:pPr>
      <w:r>
        <w:t xml:space="preserve">U Osijeku </w:t>
      </w:r>
      <w:r w:rsidR="00170387">
        <w:t>11. srpnja</w:t>
      </w:r>
      <w:r w:rsidR="00F47744">
        <w:t xml:space="preserve"> 2016. g.</w:t>
      </w:r>
    </w:p>
    <w:p w:rsidRDefault="002865A6" w:rsidP="004713CE" w:rsidR="002865A6">
      <w:pPr>
        <w:jc w:val="center"/>
      </w:pPr>
    </w:p>
    <w:p w:rsidRDefault="00A07532" w:rsidP="00A07532" w:rsidR="00A07532"/>
    <w:p w:rsidRDefault="00A07532" w:rsidP="00A07532" w:rsidR="00A07532">
      <w:r>
        <w:t>ZAPISNIČAR</w:t>
      </w:r>
      <w:r w:rsidR="004713CE">
        <w:t xml:space="preserve">                                                       </w:t>
      </w:r>
      <w:r w:rsidR="009F221E">
        <w:t xml:space="preserve">                            </w:t>
      </w:r>
      <w:r w:rsidR="004713CE">
        <w:t xml:space="preserve">   </w:t>
      </w:r>
      <w:r>
        <w:t xml:space="preserve"> STEČAJN</w:t>
      </w:r>
      <w:r w:rsidR="009F221E">
        <w:t>A SUTKINJA</w:t>
      </w:r>
    </w:p>
    <w:p w:rsidRDefault="004713CE" w:rsidP="00A07532" w:rsidR="00A07532">
      <w:r>
        <w:t xml:space="preserve">Danijela </w:t>
      </w:r>
      <w:r w:rsidR="00EE2C7E">
        <w:t>Špeletić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Nada Roso</w:t>
      </w:r>
    </w:p>
    <w:p w:rsidRDefault="002865A6" w:rsidP="00A07532" w:rsidR="002865A6"/>
    <w:p w:rsidRDefault="00A07532" w:rsidP="00A07532" w:rsidR="00A07532"/>
    <w:p w:rsidRDefault="00FA65C5" w:rsidP="00A07532" w:rsidR="00FA65C5"/>
    <w:p w:rsidRDefault="00FA65C5" w:rsidP="00A07532" w:rsidR="00FA65C5"/>
    <w:p w:rsidRDefault="00A07532" w:rsidP="00A07532" w:rsidR="00A07532">
      <w:r>
        <w:t xml:space="preserve">NAPUTAK O PRAVNOM LIJEKU: </w:t>
      </w:r>
    </w:p>
    <w:p w:rsidRDefault="00A07532" w:rsidP="00A07532" w:rsidR="002410C3">
      <w:r>
        <w:t xml:space="preserve">Protiv zaključka nije dopuštena žalba (čl. 11. st. 9. Stečajnog zakona). </w:t>
      </w:r>
    </w:p>
    <w:p w:rsidRDefault="00FA65C5" w:rsidP="00A07532" w:rsidR="00FA65C5"/>
    <w:p w:rsidRDefault="00FA65C5" w:rsidP="00A07532" w:rsidR="00FA65C5"/>
    <w:p w:rsidRDefault="00C47B22" w:rsidP="00A07532" w:rsidR="00C47B22"/>
    <w:p w:rsidRDefault="00A07532" w:rsidP="009F221E" w:rsidR="00A07532" w:rsidRPr="009F221E">
      <w:pPr>
        <w:tabs>
          <w:tab w:pos="7620" w:val="left"/>
        </w:tabs>
      </w:pPr>
      <w:r>
        <w:t xml:space="preserve">DNA: </w:t>
      </w:r>
      <w:r w:rsidR="009F221E" w:rsidRPr="009F221E">
        <w:tab/>
      </w:r>
    </w:p>
    <w:p w:rsidRDefault="00B90B35" w:rsidP="006D2F4E" w:rsidR="004713CE">
      <w:pPr>
        <w:pStyle w:val="Odlomakpopisa"/>
        <w:numPr>
          <w:ilvl w:val="0"/>
          <w:numId w:val="1"/>
        </w:numPr>
      </w:pPr>
      <w:r w:rsidRPr="00B90B35">
        <w:t xml:space="preserve">IVAN BUNIĆ </w:t>
      </w:r>
      <w:proofErr w:type="spellStart"/>
      <w:r w:rsidRPr="00B90B35">
        <w:t>vl</w:t>
      </w:r>
      <w:proofErr w:type="spellEnd"/>
      <w:r w:rsidRPr="00B90B35">
        <w:t xml:space="preserve">. Zidarsko – </w:t>
      </w:r>
      <w:proofErr w:type="spellStart"/>
      <w:r w:rsidRPr="00B90B35">
        <w:t>fasaderskog</w:t>
      </w:r>
      <w:proofErr w:type="spellEnd"/>
      <w:r w:rsidRPr="00B90B35">
        <w:t xml:space="preserve"> obrta „OBNOVA“ Cerić. A. Mihanovića 35, </w:t>
      </w:r>
    </w:p>
    <w:p w:rsidRDefault="00B90B35" w:rsidP="006D2F4E" w:rsidR="00B90B35">
      <w:pPr>
        <w:pStyle w:val="Odlomakpopisa"/>
        <w:numPr>
          <w:ilvl w:val="0"/>
          <w:numId w:val="1"/>
        </w:numPr>
      </w:pPr>
      <w:r>
        <w:t>e-</w:t>
      </w:r>
      <w:proofErr w:type="spellStart"/>
      <w:r>
        <w:t>ogl</w:t>
      </w:r>
      <w:proofErr w:type="spellEnd"/>
      <w:r>
        <w:t>. ploča uz prijedlog od 27.6.2016. (str 1 do 3 spisa)</w:t>
      </w:r>
    </w:p>
    <w:p w:rsidRDefault="00B90B35" w:rsidP="006D2F4E" w:rsidR="00B90B35" w:rsidRPr="00B90B35">
      <w:pPr>
        <w:pStyle w:val="Odlomakpopisa"/>
        <w:numPr>
          <w:ilvl w:val="0"/>
          <w:numId w:val="1"/>
        </w:numPr>
      </w:pPr>
      <w:r>
        <w:t xml:space="preserve">kal. 22.8. </w:t>
      </w:r>
    </w:p>
    <w:p w:rsidRDefault="004713CE" w:rsidP="00BA0612" w:rsidR="004713CE"/>
    <w:p w:rsidRDefault="004713CE" w:rsidP="00BA0612" w:rsidR="004713CE"/>
    <w:p w:rsidRDefault="004713CE" w:rsidP="00BA0612" w:rsidR="004713CE"/>
    <w:p w:rsidRDefault="004713CE" w:rsidP="00BA0612" w:rsidR="004713CE"/>
    <w:p w:rsidRDefault="00313A48" w:rsidP="00BA0612" w:rsidR="00313A48"/>
    <w:p w:rsidRDefault="004713CE" w:rsidP="00BA0612" w:rsidR="004713CE"/>
    <w:p w:rsidRDefault="004713CE" w:rsidP="00BA0612" w:rsidR="004713C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4713CE" w:rsidP="00BA0612" w:rsidR="004713CE"/>
    <w:p w:rsidRDefault="00BA0612" w:rsidP="00BA0612" w:rsidR="00BA0612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9F221E" w:rsidP="005C74CE" w:rsidR="00BA0612">
      <w:pPr>
        <w:ind w:left="6372"/>
      </w:pPr>
      <w:r>
        <w:t xml:space="preserve">  </w:t>
      </w:r>
      <w:r w:rsidR="00BA0612">
        <w:t xml:space="preserve">  </w:t>
      </w: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4452D1"/>
    <w:multiLevelType w:val="hybridMultilevel"/>
    <w:tmpl w:val="13F277DA"/>
    <w:lvl w:tplc="7842DC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5360615B"/>
    <w:multiLevelType w:val="hybridMultilevel"/>
    <w:tmpl w:val="5C1E70DC"/>
    <w:lvl w:tplc="D6866170" w:ilvl="0">
      <w:start w:val="6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A380317"/>
    <w:multiLevelType w:val="hybridMultilevel"/>
    <w:tmpl w:val="B9B28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AA7CE4"/>
    <w:multiLevelType w:val="hybridMultilevel"/>
    <w:tmpl w:val="38D6BE32"/>
    <w:lvl w:tplc="CCC88F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612"/>
    <w:rsid w:val="00005846"/>
    <w:rsid w:val="000B127F"/>
    <w:rsid w:val="001359EC"/>
    <w:rsid w:val="00170387"/>
    <w:rsid w:val="00193CDF"/>
    <w:rsid w:val="0020682F"/>
    <w:rsid w:val="002410C3"/>
    <w:rsid w:val="002760FA"/>
    <w:rsid w:val="002865A6"/>
    <w:rsid w:val="002E09C0"/>
    <w:rsid w:val="00313A48"/>
    <w:rsid w:val="00342CA8"/>
    <w:rsid w:val="00350984"/>
    <w:rsid w:val="0037011D"/>
    <w:rsid w:val="003E020D"/>
    <w:rsid w:val="004571B5"/>
    <w:rsid w:val="004713CE"/>
    <w:rsid w:val="0048207F"/>
    <w:rsid w:val="00513D19"/>
    <w:rsid w:val="00533068"/>
    <w:rsid w:val="005B1B29"/>
    <w:rsid w:val="005C74CE"/>
    <w:rsid w:val="00621DFD"/>
    <w:rsid w:val="0066445B"/>
    <w:rsid w:val="0068007C"/>
    <w:rsid w:val="006B77F7"/>
    <w:rsid w:val="006D2F4E"/>
    <w:rsid w:val="00756F2C"/>
    <w:rsid w:val="007A05A3"/>
    <w:rsid w:val="007C78B9"/>
    <w:rsid w:val="007F60F2"/>
    <w:rsid w:val="008214D8"/>
    <w:rsid w:val="008228E1"/>
    <w:rsid w:val="00891F45"/>
    <w:rsid w:val="00892557"/>
    <w:rsid w:val="008A371A"/>
    <w:rsid w:val="008E37AC"/>
    <w:rsid w:val="00924F04"/>
    <w:rsid w:val="009F221E"/>
    <w:rsid w:val="00A07532"/>
    <w:rsid w:val="00A8142F"/>
    <w:rsid w:val="00B64DBB"/>
    <w:rsid w:val="00B90B35"/>
    <w:rsid w:val="00BA0612"/>
    <w:rsid w:val="00C06C57"/>
    <w:rsid w:val="00C33976"/>
    <w:rsid w:val="00C47B22"/>
    <w:rsid w:val="00C95108"/>
    <w:rsid w:val="00C9694B"/>
    <w:rsid w:val="00CA38CE"/>
    <w:rsid w:val="00CC0AE2"/>
    <w:rsid w:val="00DB052E"/>
    <w:rsid w:val="00DC1E42"/>
    <w:rsid w:val="00DE3C0B"/>
    <w:rsid w:val="00E62EE2"/>
    <w:rsid w:val="00EB37F9"/>
    <w:rsid w:val="00ED6446"/>
    <w:rsid w:val="00EE2C7E"/>
    <w:rsid w:val="00F168F0"/>
    <w:rsid w:val="00F47744"/>
    <w:rsid w:val="00F70F4D"/>
    <w:rsid w:val="00FA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8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68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8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8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8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8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68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8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8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8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Bunić</izvorni_sadrzaj>
    <derivirana_varijabla naziv="DomainObject.Predmet.StrankaFormated_1">  Ivan Bunić</derivirana_varijabla>
  </DomainObject.Predmet.StrankaFormated>
  <DomainObject.Predmet.StrankaFormatedOIB>
    <izvorni_sadrzaj>  Ivan Bunić, OIB 98779642148</izvorni_sadrzaj>
    <derivirana_varijabla naziv="DomainObject.Predmet.StrankaFormatedOIB_1">  Ivan Bunić, OIB 98779642148</derivirana_varijabla>
  </DomainObject.Predmet.StrankaFormatedOIB>
  <DomainObject.Predmet.StrankaFormatedWithAdress>
    <izvorni_sadrzaj> Ivan Bunić, Antuna Mihanovića 35, 32221 Cerić</izvorni_sadrzaj>
    <derivirana_varijabla naziv="DomainObject.Predmet.StrankaFormatedWithAdress_1"> Ivan Bunić, Antuna Mihanovića 35, 32221 Cerić</derivirana_varijabla>
  </DomainObject.Predmet.StrankaFormatedWithAdress>
  <DomainObject.Predmet.StrankaFormatedWithAdressOIB>
    <izvorni_sadrzaj> Ivan Bunić, OIB 98779642148, Antuna Mihanovića 35, 32221 Cerić</izvorni_sadrzaj>
    <derivirana_varijabla naziv="DomainObject.Predmet.StrankaFormatedWithAdressOIB_1"> Ivan Bunić, OIB 98779642148, Antuna Mihanovića 35, 32221 Cerić</derivirana_varijabla>
  </DomainObject.Predmet.StrankaFormatedWithAdressOIB>
  <DomainObject.Predmet.StrankaWithAdress>
    <izvorni_sadrzaj>Ivan Bunić Antuna Mihanovića 35,32221 Cerić</izvorni_sadrzaj>
    <derivirana_varijabla naziv="DomainObject.Predmet.StrankaWithAdress_1">Ivan Bunić Antuna Mihanovića 35,32221 Cerić</derivirana_varijabla>
  </DomainObject.Predmet.StrankaWithAdress>
  <DomainObject.Predmet.StrankaWithAdressOIB>
    <izvorni_sadrzaj>Ivan Bunić, OIB 98779642148, Antuna Mihanovića 35,32221 Cerić</izvorni_sadrzaj>
    <derivirana_varijabla naziv="DomainObject.Predmet.StrankaWithAdressOIB_1">Ivan Bunić, OIB 98779642148, Antuna Mihanovića 35,32221 Cerić</derivirana_varijabla>
  </DomainObject.Predmet.StrankaWithAdressOIB>
  <DomainObject.Predmet.StrankaNazivFormated>
    <izvorni_sadrzaj>Ivan Bunić</izvorni_sadrzaj>
    <derivirana_varijabla naziv="DomainObject.Predmet.StrankaNazivFormated_1">Ivan Bunić</derivirana_varijabla>
  </DomainObject.Predmet.StrankaNazivFormated>
  <DomainObject.Predmet.StrankaNazivFormatedOIB>
    <izvorni_sadrzaj>Ivan Bunić, OIB 98779642148</izvorni_sadrzaj>
    <derivirana_varijabla naziv="DomainObject.Predmet.StrankaNazivFormatedOIB_1">Ivan Bunić, OIB 98779642148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Bunić</item>
    </izvorni_sadrzaj>
    <derivirana_varijabla naziv="DomainObject.Predmet.StrankaListFormated_1">
      <item>Ivan Bunić</item>
    </derivirana_varijabla>
  </DomainObject.Predmet.StrankaListFormated>
  <DomainObject.Predmet.StrankaListFormatedOIB>
    <izvorni_sadrzaj>
      <item>Ivan Bunić, OIB 98779642148</item>
    </izvorni_sadrzaj>
    <derivirana_varijabla naziv="DomainObject.Predmet.StrankaListFormatedOIB_1">
      <item>Ivan Bunić, OIB 98779642148</item>
    </derivirana_varijabla>
  </DomainObject.Predmet.StrankaListFormatedOIB>
  <DomainObject.Predmet.StrankaListFormatedWithAdress>
    <izvorni_sadrzaj>
      <item>Ivan Bunić, Antuna Mihanovića 35, 32221 Cerić</item>
    </izvorni_sadrzaj>
    <derivirana_varijabla naziv="DomainObject.Predmet.StrankaListFormatedWithAdress_1">
      <item>Ivan Bunić, Antuna Mihanovića 35, 32221 Cerić</item>
    </derivirana_varijabla>
  </DomainObject.Predmet.StrankaListFormatedWithAdress>
  <DomainObject.Predmet.StrankaListFormatedWithAdressOIB>
    <izvorni_sadrzaj>
      <item>Ivan Bunić, OIB 98779642148, Antuna Mihanovića 35, 32221 Cerić</item>
    </izvorni_sadrzaj>
    <derivirana_varijabla naziv="DomainObject.Predmet.StrankaListFormatedWithAdressOIB_1">
      <item>Ivan Bunić, OIB 98779642148, Antuna Mihanovića 35, 32221 Cerić</item>
    </derivirana_varijabla>
  </DomainObject.Predmet.StrankaListFormatedWithAdressOIB>
  <DomainObject.Predmet.StrankaListNazivFormated>
    <izvorni_sadrzaj>
      <item>Ivan Bunić</item>
    </izvorni_sadrzaj>
    <derivirana_varijabla naziv="DomainObject.Predmet.StrankaListNazivFormated_1">
      <item>Ivan Bunić</item>
    </derivirana_varijabla>
  </DomainObject.Predmet.StrankaListNazivFormated>
  <DomainObject.Predmet.StrankaListNazivFormatedOIB>
    <izvorni_sadrzaj>
      <item>Ivan Bunić, OIB 98779642148</item>
    </izvorni_sadrzaj>
    <derivirana_varijabla naziv="DomainObject.Predmet.StrankaListNazivFormatedOIB_1">
      <item>Ivan Bunić, OIB 98779642148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Bunić</izvorni_sadrzaj>
    <derivirana_varijabla naziv="DomainObject.Predmet.StrankaIDrugi_1">Ivan Bunić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Bunić, OIB 98779642148, Antuna Mihanovića 35, 32221 Cerić</izvorni_sadrzaj>
    <derivirana_varijabla naziv="DomainObject.Predmet.StrankaIDrugiAdressOIB_1">Ivan Bunić, OIB 98779642148, Antuna Mihanovića 35, 32221 Cerić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Bunić</item>
    </izvorni_sadrzaj>
    <derivirana_varijabla naziv="DomainObject.Predmet.SudioniciListNaziv_1">
      <item>Ivan Bunić</item>
    </derivirana_varijabla>
  </DomainObject.Predmet.SudioniciListNaziv>
  <DomainObject.Predmet.SudioniciListAdressOIB>
    <izvorni_sadrzaj>
      <item>Ivan Bunić, OIB 98779642148, Antuna Mihanovića 35,32221 Cerić</item>
    </izvorni_sadrzaj>
    <derivirana_varijabla naziv="DomainObject.Predmet.SudioniciListAdressOIB_1">
      <item>Ivan Bunić, OIB 98779642148, Antuna Mihanovića 35,32221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98779642148</item>
    </izvorni_sadrzaj>
    <derivirana_varijabla naziv="DomainObject.Predmet.SudioniciListNazivOIB_1">
      <item>, OIB 98779642148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244</properties:Words>
  <properties:Characters>1228</properties:Characters>
  <properties:Lines>109</properties:Lines>
  <properties:Paragraphs>18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2016-06-02T11:58:00Z</dcterms:created>
  <dc:creator>wsadmin</dc:creator>
  <cp:lastModifiedBy>Danijela Sekulić</cp:lastModifiedBy>
  <cp:lastPrinted>2016-07-11T07:47:00Z</cp:lastPrinted>
  <dcterms:modified xmlns:xsi="http://www.w3.org/2001/XMLSchema-instance" xsi:type="dcterms:W3CDTF">2016-07-11T07:48:00Z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