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73ae" w14:paraId="00873ae" w:rsidRDefault="00003B58" w:rsidP="00ED177D" w:rsidR="00003B58" w:rsidRPr="009A5626">
      <w:pPr>
        <w:jc w:val="both"/>
        <w15:collapsed w:val="false"/>
      </w:pPr>
      <w:bookmarkStart w:name="_GoBack" w:id="0"/>
      <w:bookmarkEnd w:id="0"/>
    </w:p>
    <w:p w:rsidRDefault="00003B58" w:rsidP="00ED177D" w:rsidR="00003B58" w:rsidRPr="009A5626">
      <w:pPr>
        <w:jc w:val="both"/>
      </w:pPr>
    </w:p>
    <w:p w:rsidRDefault="004F6142" w:rsidP="00ED177D" w:rsidR="004F6142" w:rsidRPr="009A5626">
      <w:pPr>
        <w:jc w:val="both"/>
      </w:pPr>
    </w:p>
    <w:p w:rsidRDefault="004F6142" w:rsidP="00ED177D" w:rsidR="004F6142" w:rsidRPr="009A5626">
      <w:pPr>
        <w:jc w:val="both"/>
      </w:pPr>
    </w:p>
    <w:p w:rsidRDefault="00003B58" w:rsidP="00ED177D" w:rsidR="00003B58" w:rsidRPr="009A5626">
      <w:pPr>
        <w:jc w:val="both"/>
        <w:rPr>
          <w:bCs/>
        </w:rPr>
      </w:pPr>
      <w:r w:rsidRPr="009A5626">
        <w:rPr>
          <w:bCs/>
        </w:rPr>
        <w:t>REPUBLIKA HRVATSKA</w:t>
      </w:r>
    </w:p>
    <w:p w:rsidRDefault="00003B58" w:rsidP="00ED177D" w:rsidR="004F6142" w:rsidRPr="009A5626">
      <w:pPr>
        <w:jc w:val="both"/>
        <w:rPr>
          <w:bCs/>
        </w:rPr>
      </w:pPr>
      <w:r w:rsidRPr="009A5626">
        <w:rPr>
          <w:bCs/>
        </w:rPr>
        <w:t>TRGOVAČKI SUD U ZADRU</w:t>
      </w:r>
    </w:p>
    <w:p w:rsidRDefault="004F6142" w:rsidP="00ED177D" w:rsidR="00003B58" w:rsidRPr="009A5626">
      <w:pPr>
        <w:jc w:val="both"/>
      </w:pPr>
      <w:r w:rsidRPr="009A5626">
        <w:t>Ulica dr. Franje Tuđmana 35</w:t>
      </w:r>
      <w:r w:rsidR="00003B58" w:rsidRPr="009A5626">
        <w:t xml:space="preserve">                                                              </w:t>
      </w:r>
    </w:p>
    <w:p w:rsidRDefault="004F6142" w:rsidP="00010784" w:rsidR="004F6142" w:rsidRPr="009A5626">
      <w:pPr>
        <w:jc w:val="center"/>
        <w:rPr>
          <w:bCs/>
        </w:rPr>
      </w:pPr>
    </w:p>
    <w:p w:rsidRDefault="00003B58" w:rsidP="00010784" w:rsidR="00003B58" w:rsidRPr="009A5626">
      <w:pPr>
        <w:jc w:val="center"/>
        <w:rPr>
          <w:bCs/>
        </w:rPr>
      </w:pPr>
      <w:r w:rsidRPr="009A5626">
        <w:rPr>
          <w:bCs/>
        </w:rPr>
        <w:t xml:space="preserve">R E P U B L I K A  H R V A T S K A </w:t>
      </w:r>
    </w:p>
    <w:p w:rsidRDefault="00003B58" w:rsidP="00ED177D" w:rsidR="00003B58" w:rsidRPr="009A5626">
      <w:pPr>
        <w:jc w:val="both"/>
        <w:rPr>
          <w:bCs/>
        </w:rPr>
      </w:pPr>
    </w:p>
    <w:p w:rsidRDefault="00003B58" w:rsidP="00ED177D" w:rsidR="00003B58" w:rsidRPr="009A5626">
      <w:pPr>
        <w:jc w:val="center"/>
        <w:rPr>
          <w:bCs/>
        </w:rPr>
      </w:pPr>
      <w:r w:rsidRPr="009A5626">
        <w:rPr>
          <w:bCs/>
        </w:rPr>
        <w:t xml:space="preserve"> Z A K LJ U Č A K </w:t>
      </w:r>
    </w:p>
    <w:p w:rsidRDefault="00003B58" w:rsidP="00ED177D" w:rsidR="00003B58" w:rsidRPr="009A5626">
      <w:pPr>
        <w:jc w:val="both"/>
      </w:pPr>
    </w:p>
    <w:p w:rsidRDefault="009A5626" w:rsidP="009A5626" w:rsidR="009A5626" w:rsidRPr="009A5626">
      <w:pPr>
        <w:ind w:firstLine="708"/>
        <w:jc w:val="both"/>
      </w:pPr>
      <w:r w:rsidRPr="009A5626">
        <w:t xml:space="preserve">Trgovački sud u Zadru, po sutkinji Ani Markač, </w:t>
      </w:r>
      <w:r w:rsidR="00BE46AA">
        <w:t xml:space="preserve">u postupku </w:t>
      </w:r>
      <w:r w:rsidRPr="009A5626">
        <w:t xml:space="preserve">nad stečajnim dužnikom SAS-VEKTOR d.d. u stečaju, </w:t>
      </w:r>
      <w:proofErr w:type="spellStart"/>
      <w:r w:rsidRPr="009A5626">
        <w:t>Poličnik</w:t>
      </w:r>
      <w:proofErr w:type="spellEnd"/>
      <w:r w:rsidRPr="009A5626">
        <w:t>, Poslovn</w:t>
      </w:r>
      <w:r w:rsidR="009A78F3">
        <w:t xml:space="preserve">a zona Grabi, OIB:75167549515, </w:t>
      </w:r>
      <w:r w:rsidRPr="009A5626">
        <w:t>kojeg zastupa steča</w:t>
      </w:r>
      <w:r w:rsidR="009A78F3">
        <w:t xml:space="preserve">jna upraviteljica Edita </w:t>
      </w:r>
      <w:proofErr w:type="spellStart"/>
      <w:r w:rsidR="009A78F3">
        <w:t>Đurkin</w:t>
      </w:r>
      <w:proofErr w:type="spellEnd"/>
      <w:r w:rsidR="009A78F3">
        <w:t>,</w:t>
      </w:r>
      <w:r w:rsidR="00BE46AA">
        <w:t xml:space="preserve"> </w:t>
      </w:r>
      <w:r w:rsidR="00180ABD">
        <w:t xml:space="preserve">23. svibnja </w:t>
      </w:r>
      <w:r>
        <w:t>2018.</w:t>
      </w:r>
      <w:r w:rsidR="009A78F3">
        <w:t>,</w:t>
      </w:r>
    </w:p>
    <w:p w:rsidRDefault="007B74D5" w:rsidP="00223390" w:rsidR="007B74D5" w:rsidRPr="009A5626">
      <w:pPr>
        <w:ind w:firstLine="708"/>
        <w:jc w:val="both"/>
        <w:rPr>
          <w:b/>
        </w:rPr>
      </w:pPr>
    </w:p>
    <w:p w:rsidRDefault="00003B58" w:rsidP="00ED177D" w:rsidR="00003B58" w:rsidRPr="009A5626">
      <w:pPr>
        <w:jc w:val="center"/>
      </w:pPr>
      <w:r w:rsidRPr="009A5626">
        <w:t xml:space="preserve">z a k </w:t>
      </w:r>
      <w:proofErr w:type="spellStart"/>
      <w:r w:rsidRPr="009A5626">
        <w:t>lj</w:t>
      </w:r>
      <w:proofErr w:type="spellEnd"/>
      <w:r w:rsidRPr="009A5626">
        <w:t xml:space="preserve"> u č i o   j e</w:t>
      </w:r>
    </w:p>
    <w:p w:rsidRDefault="00223390" w:rsidP="00FA7B63" w:rsidR="00223390" w:rsidRPr="009A5626">
      <w:pPr>
        <w:tabs>
          <w:tab w:pos="960" w:val="left"/>
        </w:tabs>
        <w:jc w:val="both"/>
      </w:pPr>
    </w:p>
    <w:p w:rsidRDefault="00180ABD" w:rsidP="00223390" w:rsidR="00223390" w:rsidRPr="009A5626">
      <w:pPr>
        <w:jc w:val="both"/>
      </w:pPr>
      <w:r>
        <w:tab/>
        <w:t xml:space="preserve">Upućuje se </w:t>
      </w:r>
      <w:proofErr w:type="spellStart"/>
      <w:r>
        <w:t>razlučni</w:t>
      </w:r>
      <w:proofErr w:type="spellEnd"/>
      <w:r>
        <w:t xml:space="preserve"> vjerovnik Erste&amp;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 da se sa zahtjevom za brisanje zabilježbi upisanih pod brojem Z-8078/14 i Z-26515/17, a na dosuđenim mu nekretninama od strane Općinskog suda u Zadru, u ovršnom postupku poslovni broj </w:t>
      </w:r>
      <w:proofErr w:type="spellStart"/>
      <w:r>
        <w:t>Ovr</w:t>
      </w:r>
      <w:proofErr w:type="spellEnd"/>
      <w:r>
        <w:t>-2501/13 obrati Općinskom sudu u Zadru.</w:t>
      </w:r>
    </w:p>
    <w:p w:rsidRDefault="00180ABD" w:rsidP="00223390" w:rsidR="00180ABD">
      <w:pPr>
        <w:ind w:left="705"/>
        <w:jc w:val="center"/>
      </w:pPr>
    </w:p>
    <w:p w:rsidRDefault="00223390" w:rsidP="00223390" w:rsidR="00223390" w:rsidRPr="009A5626">
      <w:pPr>
        <w:ind w:left="705"/>
        <w:jc w:val="center"/>
      </w:pPr>
      <w:r w:rsidRPr="009A5626">
        <w:t>U Zadru</w:t>
      </w:r>
      <w:r w:rsidR="00FA7B63" w:rsidRPr="009A5626">
        <w:t xml:space="preserve"> </w:t>
      </w:r>
      <w:r w:rsidR="00180ABD">
        <w:t>23. svibnja</w:t>
      </w:r>
      <w:r w:rsidR="009A5626">
        <w:t xml:space="preserve"> 2018.</w:t>
      </w:r>
      <w:r w:rsidRPr="009A5626">
        <w:t xml:space="preserve"> </w:t>
      </w:r>
    </w:p>
    <w:p w:rsidRDefault="00223390" w:rsidP="00223390" w:rsidR="00223390" w:rsidRPr="009A5626"/>
    <w:p w:rsidRDefault="009A78F3" w:rsidP="00180ABD" w:rsidR="009A78F3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 w:rsidR="00180ABD">
        <w:t xml:space="preserve">   </w:t>
      </w:r>
      <w:r w:rsidRPr="00AD2980">
        <w:t>Sutkinja</w:t>
      </w:r>
    </w:p>
    <w:p w:rsidRDefault="009A78F3" w:rsidP="00180ABD" w:rsidR="009A78F3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180ABD">
        <w:t xml:space="preserve">  Ana Markač</w:t>
      </w:r>
    </w:p>
    <w:p w:rsidRDefault="009A78F3" w:rsidP="00180ABD" w:rsidR="009A78F3">
      <w:pPr>
        <w:jc w:val="right"/>
      </w:pPr>
    </w:p>
    <w:p w:rsidRDefault="009A78F3" w:rsidP="009A78F3" w:rsidR="009A78F3"/>
    <w:p w:rsidRDefault="00180ABD" w:rsidP="009A78F3" w:rsidR="00180ABD"/>
    <w:p w:rsidRDefault="00223390" w:rsidP="009A78F3" w:rsidR="00223390" w:rsidRPr="009A5626">
      <w:r w:rsidRPr="009A5626">
        <w:t>UPUTA O PRAVNOM LIJEKU:</w:t>
      </w:r>
    </w:p>
    <w:p w:rsidRDefault="00223390" w:rsidP="00223390" w:rsidR="00223390" w:rsidRPr="009A5626">
      <w:r w:rsidRPr="009A5626">
        <w:t xml:space="preserve">Protiv ovog zaključka nije dopuštena žalba. </w:t>
      </w:r>
    </w:p>
    <w:p w:rsidRDefault="007B74D5" w:rsidP="00223390" w:rsidR="007B74D5"/>
    <w:p w:rsidRDefault="00180ABD" w:rsidP="00223390" w:rsidR="00180ABD" w:rsidRPr="009A5626"/>
    <w:p w:rsidRDefault="00180ABD" w:rsidP="00223390" w:rsidR="00180ABD"/>
    <w:p w:rsidRDefault="00223390" w:rsidP="00223390" w:rsidR="00223390" w:rsidRPr="009A5626">
      <w:r w:rsidRPr="009A5626">
        <w:t xml:space="preserve">Dostaviti: </w:t>
      </w:r>
    </w:p>
    <w:p w:rsidRDefault="00223390" w:rsidP="00223390" w:rsidR="009A5626">
      <w:pPr>
        <w:numPr>
          <w:ilvl w:val="0"/>
          <w:numId w:val="5"/>
        </w:numPr>
      </w:pPr>
      <w:r w:rsidRPr="009A5626">
        <w:t xml:space="preserve">razlučnom vjerovniku </w:t>
      </w:r>
      <w:r w:rsidR="009A5626">
        <w:t xml:space="preserve">po punomoćnicima, odvjetnicima iz OD Buterin i Posavec iz Zagreba, </w:t>
      </w:r>
    </w:p>
    <w:p w:rsidRDefault="00223390" w:rsidP="00223390" w:rsidR="00223390" w:rsidRPr="009A5626">
      <w:pPr>
        <w:numPr>
          <w:ilvl w:val="0"/>
          <w:numId w:val="5"/>
        </w:numPr>
      </w:pPr>
      <w:r w:rsidRPr="009A5626">
        <w:t>e-Oglasna ploča sudova</w:t>
      </w:r>
      <w:r w:rsidR="00FA7B63" w:rsidRPr="009A5626">
        <w:t xml:space="preserve">, </w:t>
      </w:r>
    </w:p>
    <w:p w:rsidRDefault="00223390" w:rsidP="00346874" w:rsidR="003E0B86" w:rsidRPr="009A5626">
      <w:pPr>
        <w:numPr>
          <w:ilvl w:val="0"/>
          <w:numId w:val="5"/>
        </w:numPr>
        <w:jc w:val="both"/>
      </w:pPr>
      <w:r w:rsidRPr="009A5626">
        <w:t>u spis</w:t>
      </w:r>
    </w:p>
    <w:sectPr w:rsidSect="00F92471" w:rsidR="003E0B86" w:rsidRPr="009A5626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994" w:rsidP="004F6142" w:rsidR="00CE5994">
      <w:r>
        <w:separator/>
      </w:r>
    </w:p>
  </w:endnote>
  <w:endnote w:id="0" w:type="continuationSeparator">
    <w:p w:rsidRDefault="00CE5994" w:rsidP="004F6142" w:rsidR="00CE5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994" w:rsidP="004F6142" w:rsidR="00CE5994">
      <w:r>
        <w:separator/>
      </w:r>
    </w:p>
  </w:footnote>
  <w:footnote w:id="0" w:type="continuationSeparator">
    <w:p w:rsidRDefault="00CE5994" w:rsidP="004F6142" w:rsidR="00CE5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180ABD">
      <w:t>331/2017-59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80ABD"/>
    <w:rsid w:val="001C12F2"/>
    <w:rsid w:val="001C3DDE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642E8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C39FE"/>
    <w:rsid w:val="008D2A52"/>
    <w:rsid w:val="00902224"/>
    <w:rsid w:val="0091185C"/>
    <w:rsid w:val="009164E3"/>
    <w:rsid w:val="00921E94"/>
    <w:rsid w:val="009473AE"/>
    <w:rsid w:val="00953D32"/>
    <w:rsid w:val="009658A8"/>
    <w:rsid w:val="009A5626"/>
    <w:rsid w:val="009A78F3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46AA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5994"/>
    <w:rsid w:val="00CE79DD"/>
    <w:rsid w:val="00D350BA"/>
    <w:rsid w:val="00D54117"/>
    <w:rsid w:val="00D6652F"/>
    <w:rsid w:val="00DC5B8F"/>
    <w:rsid w:val="00DC635C"/>
    <w:rsid w:val="00DD6FE1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3D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3D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0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
SPIS OS Zd Ovr-1488/17</izvorni_sadrzaj>
    <derivirana_varijabla naziv="DomainObject.Predmet.PrimjedbaSuca_1">prijave tražbine vjerovnika čuvaju se u ormaru u sobi br. 42.
SPIS OS Zd Ovr-1488/17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79D1F-D1C9-42A3-B462-422904733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755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2018-05-22T14:08:00Z</dcterms:created>
  <dc:creator>Ardena Bajlo</dc:creator>
  <cp:lastModifiedBy>Vedrana Raspović</cp:lastModifiedBy>
  <cp:lastPrinted>2018-05-22T14:01:00Z</cp:lastPrinted>
  <dcterms:modified xmlns:xsi="http://www.w3.org/2001/XMLSchema-instance" xsi:type="dcterms:W3CDTF">2018-05-23T08:29:00Z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(St-331-17   zaključak  - uputa razlučnom vjerovniku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