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14ca" w14:paraId="1c314ca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5E36E5">
        <w:t>8</w:t>
      </w:r>
      <w:r w:rsidR="003E3E04">
        <w:t>418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3E3E04">
        <w:rPr>
          <w:rFonts w:cs="Times New Roman" w:eastAsia="Times New Roman"/>
          <w:szCs w:val="20"/>
          <w:lang w:eastAsia="hr-HR"/>
        </w:rPr>
        <w:t>NAJBOLJA OPEKA d.o.o., Zagreb, Zagrebačka avenija 104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080610768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3E3E04">
        <w:rPr>
          <w:rFonts w:cs="Times New Roman" w:eastAsia="Times New Roman"/>
          <w:szCs w:val="20"/>
          <w:lang w:eastAsia="hr-HR"/>
        </w:rPr>
        <w:t>73907134611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3E3E04">
        <w:rPr>
          <w:rFonts w:cs="Times New Roman" w:eastAsia="Times New Roman"/>
          <w:szCs w:val="20"/>
          <w:lang w:eastAsia="hr-HR"/>
        </w:rPr>
        <w:t>NAJBOLJA OPEKA d.o.o., Zagreb, Zagrebačka avenija 104, MBS: 080610768, OIB: 73907134611</w:t>
      </w:r>
      <w:r w:rsidR="00D92239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3E3E04">
        <w:rPr>
          <w:rFonts w:cs="Times New Roman" w:eastAsia="Times New Roman"/>
          <w:szCs w:val="20"/>
          <w:lang w:eastAsia="hr-HR"/>
        </w:rPr>
        <w:t>NAJBOLJA OPEKA d.o.o., Zagreb, Zagrebačka avenija 104, MBS: 080610768, OIB: 73907134611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F54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3979A3"/>
    <w:rsid w:val="003E3E04"/>
    <w:rsid w:val="00457286"/>
    <w:rsid w:val="00457EF8"/>
    <w:rsid w:val="00461BE5"/>
    <w:rsid w:val="004D17E3"/>
    <w:rsid w:val="005E36E5"/>
    <w:rsid w:val="00612636"/>
    <w:rsid w:val="00627832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03F54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03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03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68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8418</izvorni_sadrzaj>
    <derivirana_varijabla naziv="DomainObject.Predmet.Broj_1">8418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St-8418/2015</izvorni_sadrzaj>
    <derivirana_varijabla naziv="DomainObject.Predmet.OznakaBroj_1">St-8418/2015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NAJBOLJA OPEKA d.o.o. zastupanog po punomoćniku Ivan Čalić</izvorni_sadrzaj>
    <derivirana_varijabla naziv="DomainObject.Predmet.ProtustrankaFormated_1">  NAJBOLJA OPEKA d.o.o. zastupanog po punomoćniku Ivan Čalić</derivirana_varijabla>
  </DomainObject.Predmet.ProtustrankaFormated>
  <DomainObject.Predmet.ProtustrankaFormatedOIB>
    <izvorni_sadrzaj>  NAJBOLJA OPEKA d.o.o., OIB 73907134611 zastupanog po punomoćniku Ivan Čalić</izvorni_sadrzaj>
    <derivirana_varijabla naziv="DomainObject.Predmet.ProtustrankaFormatedOIB_1">  NAJBOLJA OPEKA d.o.o., OIB 73907134611 zastupanog po punomoćniku Ivan Čalić</derivirana_varijabla>
  </DomainObject.Predmet.ProtustrankaFormatedOIB>
  <DomainObject.Predmet.ProtustrankaFormatedWithAdress>
    <izvorni_sadrzaj> NAJBOLJA OPEKA d.o.o., Zagrebačka avenija 104, 10000 Zagreb zastupanog po punomoćniku Ivan Čalić</izvorni_sadrzaj>
    <derivirana_varijabla naziv="DomainObject.Predmet.ProtustrankaFormatedWithAdress_1"> NAJBOLJA OPEKA d.o.o., Zagrebačka avenija 104, 10000 Zagreb zastupanog po punomoćniku Ivan Čalić</derivirana_varijabla>
  </DomainObject.Predmet.ProtustrankaFormatedWithAdress>
  <DomainObject.Predmet.ProtustrankaFormatedWithAdressOIB>
    <izvorni_sadrzaj> NAJBOLJA OPEKA d.o.o., OIB 73907134611, Zagrebačka avenija 104, 10000 Zagreb zastupanog po punomoćniku Ivan Čalić</izvorni_sadrzaj>
    <derivirana_varijabla naziv="DomainObject.Predmet.ProtustrankaFormatedWithAdressOIB_1"> NAJBOLJA OPEKA d.o.o., OIB 73907134611, Zagrebačka avenija 104, 10000 Zagreb zastupanog po punomoćniku Ivan Čalić</derivirana_varijabla>
  </DomainObject.Predmet.ProtustrankaFormatedWithAdressOIB>
  <DomainObject.Predmet.ProtustrankaWithAdress>
    <izvorni_sadrzaj>NAJBOLJA OPEKA d.o.o. Zagrebačka avenija 104, 10000 Zagreb</izvorni_sadrzaj>
    <derivirana_varijabla naziv="DomainObject.Predmet.ProtustrankaWithAdress_1">NAJBOLJA OPEKA d.o.o. Zagrebačka avenija 104, 10000 Zagreb</derivirana_varijabla>
  </DomainObject.Predmet.ProtustrankaWithAdress>
  <DomainObject.Predmet.ProtustrankaWithAdressOIB>
    <izvorni_sadrzaj>NAJBOLJA OPEKA d.o.o., OIB 73907134611, Zagrebačka avenija 104, 10000 Zagreb</izvorni_sadrzaj>
    <derivirana_varijabla naziv="DomainObject.Predmet.ProtustrankaWithAdressOIB_1">NAJBOLJA OPEKA d.o.o., OIB 73907134611, Zagrebačka avenija 104, 10000 Zagreb</derivirana_varijabla>
  </DomainObject.Predmet.ProtustrankaWithAdressOIB>
  <DomainObject.Predmet.ProtustrankaNazivFormated>
    <izvorni_sadrzaj>NAJBOLJA OPEKA d.o.o.</izvorni_sadrzaj>
    <derivirana_varijabla naziv="DomainObject.Predmet.ProtustrankaNazivFormated_1">NAJBOLJA OPEKA d.o.o.</derivirana_varijabla>
  </DomainObject.Predmet.ProtustrankaNazivFormated>
  <DomainObject.Predmet.ProtustrankaNazivFormatedOIB>
    <izvorni_sadrzaj>NAJBOLJA OPEKA d.o.o., OIB 73907134611</izvorni_sadrzaj>
    <derivirana_varijabla naziv="DomainObject.Predmet.ProtustrankaNazivFormatedOIB_1">NAJBOLJA OPEKA d.o.o., OIB 73907134611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NAJBOLJA OPEKA d.o.o. zastupanog po punomoćniku Ivan Čalić</item>
    </izvorni_sadrzaj>
    <derivirana_varijabla naziv="DomainObject.Predmet.ProtuStrankaListFormated_1">
      <item>NAJBOLJA OPEKA d.o.o. zastupanog po punomoćniku Ivan Čalić</item>
    </derivirana_varijabla>
  </DomainObject.Predmet.ProtuStrankaListFormated>
  <DomainObject.Predmet.ProtuStrankaListFormatedOIB>
    <izvorni_sadrzaj>
      <item>NAJBOLJA OPEKA d.o.o., OIB 73907134611 zastupanog po punomoćniku Ivan Čalić</item>
    </izvorni_sadrzaj>
    <derivirana_varijabla naziv="DomainObject.Predmet.ProtuStrankaListFormatedOIB_1">
      <item>NAJBOLJA OPEKA d.o.o., OIB 73907134611 zastupanog po punomoćniku Ivan Čalić</item>
    </derivirana_varijabla>
  </DomainObject.Predmet.ProtuStrankaListFormatedOIB>
  <DomainObject.Predmet.ProtuStrankaListFormatedWithAdress>
    <izvorni_sadrzaj>
      <item>NAJBOLJA OPEKA d.o.o., Zagrebačka avenija 104, 10000 Zagreb zastupanog po punomoćniku Ivan Čalić</item>
    </izvorni_sadrzaj>
    <derivirana_varijabla naziv="DomainObject.Predmet.ProtuStrankaListFormatedWithAdress_1">
      <item>NAJBOLJA OPEKA d.o.o., Zagrebačka avenija 104, 10000 Zagreb zastupanog po punomoćniku Ivan Čalić</item>
    </derivirana_varijabla>
  </DomainObject.Predmet.ProtuStrankaListFormatedWithAdress>
  <DomainObject.Predmet.ProtuStrankaListFormatedWithAdressOIB>
    <izvorni_sadrzaj>
      <item>NAJBOLJA OPEKA d.o.o., OIB 73907134611, Zagrebačka avenija 104, 10000 Zagreb zastupanog po punomoćniku Ivan Čalić</item>
    </izvorni_sadrzaj>
    <derivirana_varijabla naziv="DomainObject.Predmet.ProtuStrankaListFormatedWithAdressOIB_1">
      <item>NAJBOLJA OPEKA d.o.o., OIB 73907134611, Zagrebačka avenija 104, 10000 Zagreb zastupanog po punomoćniku Ivan Čalić</item>
    </derivirana_varijabla>
  </DomainObject.Predmet.ProtuStrankaListFormatedWithAdressOIB>
  <DomainObject.Predmet.ProtuStrankaListNazivFormated>
    <izvorni_sadrzaj>
      <item>NAJBOLJA OPEKA d.o.o.</item>
    </izvorni_sadrzaj>
    <derivirana_varijabla naziv="DomainObject.Predmet.ProtuStrankaListNazivFormated_1">
      <item>NAJBOLJA OPEKA d.o.o.</item>
    </derivirana_varijabla>
  </DomainObject.Predmet.ProtuStrankaListNazivFormated>
  <DomainObject.Predmet.ProtuStrankaListNazivFormatedOIB>
    <izvorni_sadrzaj>
      <item>NAJBOLJA OPEKA d.o.o., OIB 73907134611</item>
    </izvorni_sadrzaj>
    <derivirana_varijabla naziv="DomainObject.Predmet.ProtuStrankaListNazivFormatedOIB_1">
      <item>NAJBOLJA OPEKA d.o.o., OIB 73907134611</item>
    </derivirana_varijabla>
  </DomainObject.Predmet.ProtuStrankaListNazivFormatedOIB>
  <DomainObject.Predmet.OstaliListFormated>
    <izvorni_sadrzaj>
      <item>Ivan Čalić punomoćnik sudionika u postupku NAJBOLJA OPEKA d.o.o.</item>
    </izvorni_sadrzaj>
    <derivirana_varijabla naziv="DomainObject.Predmet.OstaliListFormated_1">
      <item>Ivan Čalić punomoćnik sudionika u postupku NAJBOLJA OPEKA d.o.o.</item>
    </derivirana_varijabla>
  </DomainObject.Predmet.OstaliListFormated>
  <DomainObject.Predmet.OstaliListFormatedOIB>
    <izvorni_sadrzaj>
      <item>Ivan Čalić, OIB 51132091932 punomoćnik sudionika u postupku NAJBOLJA OPEKA d.o.o.</item>
    </izvorni_sadrzaj>
    <derivirana_varijabla naziv="DomainObject.Predmet.OstaliListFormatedOIB_1">
      <item>Ivan Čalić, OIB 51132091932 punomoćnik sudionika u postupku NAJBOLJA OPEKA d.o.o.</item>
    </derivirana_varijabla>
  </DomainObject.Predmet.OstaliListFormatedOIB>
  <DomainObject.Predmet.OstaliListFormatedWithAdress>
    <izvorni_sadrzaj>
      <item>Ivan Čalić, Sigetje 28, 10000 Zagreb punomoćnik sudionika u postupku NAJBOLJA OPEKA d.o.o.</item>
    </izvorni_sadrzaj>
    <derivirana_varijabla naziv="DomainObject.Predmet.OstaliListFormatedWithAdress_1">
      <item>Ivan Čalić, Sigetje 28, 10000 Zagreb punomoćnik sudionika u postupku NAJBOLJA OPEKA d.o.o.</item>
    </derivirana_varijabla>
  </DomainObject.Predmet.OstaliListFormatedWithAdress>
  <DomainObject.Predmet.OstaliListFormatedWithAdressOIB>
    <izvorni_sadrzaj>
      <item>Ivan Čalić, OIB 51132091932, Sigetje 28, 10000 Zagreb punomoćnik sudionika u postupku NAJBOLJA OPEKA d.o.o.</item>
    </izvorni_sadrzaj>
    <derivirana_varijabla naziv="DomainObject.Predmet.OstaliListFormatedWithAdressOIB_1">
      <item>Ivan Čalić, OIB 51132091932, Sigetje 28, 10000 Zagreb punomoćnik sudionika u postupku NAJBOLJA OPEKA d.o.o.</item>
    </derivirana_varijabla>
  </DomainObject.Predmet.OstaliListFormatedWithAdressOIB>
  <DomainObject.Predmet.OstaliListNazivFormated>
    <izvorni_sadrzaj>
      <item>Ivan Čalić</item>
    </izvorni_sadrzaj>
    <derivirana_varijabla naziv="DomainObject.Predmet.OstaliListNazivFormated_1">
      <item>Ivan Čalić</item>
    </derivirana_varijabla>
  </DomainObject.Predmet.OstaliListNazivFormated>
  <DomainObject.Predmet.OstaliListNazivFormatedOIB>
    <izvorni_sadrzaj>
      <item>Ivan Čalić, OIB 51132091932</item>
    </izvorni_sadrzaj>
    <derivirana_varijabla naziv="DomainObject.Predmet.OstaliListNazivFormatedOIB_1">
      <item>Ivan Čalić, OIB 51132091932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NAJBOLJA OPEKA d.o.o.</izvorni_sadrzaj>
    <derivirana_varijabla naziv="DomainObject.Predmet.ProtustrankaIDrugi_1">NAJBOLJA OPEKA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NAJBOLJA OPEKA d.o.o., OIB 73907134611, Zagrebačka avenija 104, 10000 Zagreb</izvorni_sadrzaj>
    <derivirana_varijabla naziv="DomainObject.Predmet.ProtustrankaIDrugiAdressOIB_1">NAJBOLJA OPEKA d.o.o., OIB 73907134611,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NAJBOLJA OPEKA d.o.o.</item>
      <item>FINA Regionalni centar Zagreb</item>
      <item>Ivan Čalić</item>
    </izvorni_sadrzaj>
    <derivirana_varijabla naziv="DomainObject.Predmet.SudioniciListNaziv_1">
      <item>NAJBOLJA OPEKA d.o.o.</item>
      <item>FINA Regionalni centar Zagreb</item>
      <item>Ivan Čalić</item>
    </derivirana_varijabla>
  </DomainObject.Predmet.SudioniciListNaziv>
  <DomainObject.Predmet.SudioniciListAdressOIB>
    <izvorni_sadrzaj>
      <item>NAJBOLJA OPEKA d.o.o., OIB 73907134611, Zagrebačka avenija 104,10000 Zagreb</item>
      <item>FINA Regionalni centar Zagreb, OIB 85821130368, Trg svibanjskih žrtava 1995. 1,10000 Zagreb</item>
      <item>Ivan Čalić, OIB 51132091932, Sigetje 28,10000 Zagreb</item>
    </izvorni_sadrzaj>
    <derivirana_varijabla naziv="DomainObject.Predmet.SudioniciListAdressOIB_1">
      <item>NAJBOLJA OPEKA d.o.o., OIB 73907134611, Zagrebačka avenija 104,10000 Zagreb</item>
      <item>FINA Regionalni centar Zagreb, OIB 85821130368, Trg svibanjskih žrtava 1995. 1,10000 Zagreb</item>
      <item>Ivan Čalić, OIB 51132091932, Sigetje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73907134611</item>
      <item>, OIB 85821130368</item>
      <item>, OIB 51132091932</item>
    </izvorni_sadrzaj>
    <derivirana_varijabla naziv="DomainObject.Predmet.SudioniciListNazivOIB_1">
      <item>, OIB 73907134611</item>
      <item>, OIB 85821130368</item>
      <item>, OIB 51132091932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1836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2016-02-22T12:55:00Z</dcterms:created>
  <dc:creator>Ivana Manestar</dc:creator>
  <cp:lastModifiedBy>Ksenija Nol</cp:lastModifiedBy>
  <cp:lastPrinted>2016-02-22T13:41:00Z</cp:lastPrinted>
  <dcterms:modified xmlns:xsi="http://www.w3.org/2001/XMLSchema-instance" xsi:type="dcterms:W3CDTF">2016-02-22T13:41:00Z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