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f4dfc4" w14:paraId="1f4dfc4" w:rsidRDefault="008653AA" w:rsidP="00E67D40" w:rsidR="004C0D27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A48FBEF0932142F0B67DBE8A90383F12"/>
          </w:placeholder>
          <w:text/>
        </w:sdtPr>
        <w:sdtEndPr>
          <w:rPr>
            <w:rStyle w:val="eSPISCCParagraphDefaultFont"/>
          </w:rPr>
        </w:sdtEndPr>
        <w:sdtContent>
          <w:r w:rsidR="004C0D27" w:rsidRPr="008653AA">
            <w:rPr>
              <w:rStyle w:val="eSPISCCParagraphDefaultFont"/>
            </w:rPr>
            <w:t>REPUBLIKA HRVATSKA</w:t>
          </w:r>
        </w:sdtContent>
      </w:sdt>
    </w:p>
    <w:p w:rsidRDefault="008653AA" w:rsidP="00E67D40" w:rsidR="004C0D27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A1CF48127A4ACA84223746E4BC3B36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4C0D27" w:rsidRPr="008653AA">
            <w:rPr>
              <w:rStyle w:val="eSPISCCParagraphDefaultFont"/>
            </w:rPr>
            <w:t>Trgovački sud u Varaždinu</w:t>
          </w:r>
        </w:sdtContent>
      </w:sdt>
      <w:r w:rsidR="004C0D27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4C0D27" w:rsidP="00E67D40" w:rsidR="004C0D27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653AA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2851348814C4C399426464134BC6581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4C0D27" w:rsidRPr="008653AA">
            <w:rPr>
              <w:rStyle w:val="eSPISCCParagraphDefaultFont"/>
            </w:rPr>
            <w:t>Braće Radića 2</w:t>
          </w:r>
        </w:sdtContent>
      </w:sdt>
      <w:r w:rsidR="004C0D27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F78FDA8823E74A3FA9A9130334DB1420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4C0D27" w:rsidRPr="008653AA">
            <w:rPr>
              <w:rStyle w:val="eSPISCCParagraphDefaultFont"/>
            </w:rPr>
            <w:t>42000</w:t>
          </w:r>
        </w:sdtContent>
      </w:sdt>
      <w:r w:rsidR="004C0D27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7E2008F3C3D44BE9C0E0F381F6432AF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4C0D27" w:rsidRPr="008653AA">
            <w:rPr>
              <w:rStyle w:val="eSPISCCParagraphDefaultFont"/>
            </w:rPr>
            <w:t>Varaždin</w:t>
          </w:r>
        </w:sdtContent>
      </w:sdt>
      <w:r w:rsidR="004C0D27" w:rsidRPr="006C43C5">
        <w:t xml:space="preserve"> </w:t>
      </w:r>
    </w:p>
    <w:p w:rsidRDefault="00C353D3" w:rsidR="00C353D3"/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4C0D27">
        <w:t>COMPACT EXTRA j.d.o.o., OIB 38137191384, Donja Poljana, Vinogradska 5</w:t>
      </w:r>
      <w:r>
        <w:t xml:space="preserve">, dana </w:t>
      </w:r>
      <w:r w:rsidR="004C0D27">
        <w:t xml:space="preserve">11. veljače 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4C0D27">
        <w:t>COMPACT EXTRA j.d.o.o., OIB 38137191384, Donja Poljana, Vinogradska 5</w:t>
      </w:r>
      <w:r>
        <w:t>, iznosi</w:t>
      </w:r>
      <w:r w:rsidR="004C0D27">
        <w:t xml:space="preserve"> 2.702,92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4C0D27">
        <w:t>, Željko Katalenić</w:t>
      </w:r>
      <w:r>
        <w:t>, OIB</w:t>
      </w:r>
      <w:r w:rsidR="004C0D27">
        <w:t xml:space="preserve"> 86918356886, iz Donje Poljane, Vinogradska 5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4C0D27">
        <w:t xml:space="preserve">11. veljače 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4C0D27">
        <w:t>, v.r.</w:t>
      </w:r>
    </w:p>
    <w:p w:rsidRDefault="00C353D3" w:rsidR="00C353D3"/>
    <w:sectPr w:rsidSect="004C0D27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60A" w:rsidP="004C0D27" w:rsidR="008E560A">
      <w:r>
        <w:separator/>
      </w:r>
    </w:p>
  </w:endnote>
  <w:endnote w:id="0" w:type="continuationSeparator">
    <w:p w:rsidRDefault="008E560A" w:rsidP="004C0D27" w:rsidR="008E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60A" w:rsidP="004C0D27" w:rsidR="008E560A">
      <w:r>
        <w:separator/>
      </w:r>
    </w:p>
  </w:footnote>
  <w:footnote w:id="0" w:type="continuationSeparator">
    <w:p w:rsidRDefault="008E560A" w:rsidP="004C0D27" w:rsidR="008E56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D27" w:rsidP="004C0D27" w:rsidR="004C0D27">
    <w:pPr>
      <w:pStyle w:val="Zaglavlje"/>
      <w:jc w:val="right"/>
    </w:pPr>
    <w:r>
      <w:t>Poslovni broj: ST-131/16-4</w:t>
    </w:r>
  </w:p>
  <w:p w:rsidRDefault="004C0D27" w:rsidP="004C0D27" w:rsidR="004C0D27">
    <w:pPr>
      <w:pStyle w:val="Zaglavlje"/>
      <w:jc w:val="right"/>
    </w:pPr>
  </w:p>
  <w:p w:rsidRDefault="004C0D27" w:rsidP="004C0D27" w:rsidR="004C0D27">
    <w:pPr>
      <w:pStyle w:val="Zaglavlje"/>
      <w:jc w:val="right"/>
    </w:pPr>
  </w:p>
  <w:p w:rsidRDefault="004C0D27" w:rsidP="004C0D27" w:rsidR="004C0D2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4C0D27"/>
    <w:rsid w:val="008653AA"/>
    <w:rsid w:val="008E560A"/>
    <w:rsid w:val="00B72CD2"/>
    <w:rsid w:val="00C353D3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C0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4C0D27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4C0D27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4C0D27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0D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0D2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0D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D27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0D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D27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C0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4C0D27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4C0D27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4C0D27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0D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0D2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0D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D27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0D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D27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A48FBEF0932142F0B67DBE8A90383F1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0BE6679-ADA4-4D17-83EE-064FFA761623}"/>
      </w:docPartPr>
      <w:docPartBody>
        <w:p w:rsidRDefault="00DC6088" w:rsidP="00DC6088" w:rsidR="001E05FB">
          <w:pPr>
            <w:pStyle w:val="A48FBEF0932142F0B67DBE8A90383F12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A1CF48127A4ACA84223746E4BC3B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E25EF57-DAE8-4856-8FF4-0CFC0AE8899B}"/>
      </w:docPartPr>
      <w:docPartBody>
        <w:p w:rsidRDefault="00DC6088" w:rsidP="00DC6088" w:rsidR="001E05FB">
          <w:pPr>
            <w:pStyle w:val="D4A1CF48127A4ACA84223746E4BC3B3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2851348814C4C399426464134BC65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F6051D-5610-4D28-A24C-104EEE1DC2FA}"/>
      </w:docPartPr>
      <w:docPartBody>
        <w:p w:rsidRDefault="00DC6088" w:rsidP="00DC6088" w:rsidR="001E05FB">
          <w:pPr>
            <w:pStyle w:val="D2851348814C4C399426464134BC658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8FDA8823E74A3FA9A9130334DB142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44D290C-E19C-44DC-9189-05485012F72B}"/>
      </w:docPartPr>
      <w:docPartBody>
        <w:p w:rsidRDefault="00DC6088" w:rsidP="00DC6088" w:rsidR="001E05FB">
          <w:pPr>
            <w:pStyle w:val="F78FDA8823E74A3FA9A9130334DB142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E2008F3C3D44BE9C0E0F381F6432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FC23D91-9395-4045-8ED3-C4AD98032DF8}"/>
      </w:docPartPr>
      <w:docPartBody>
        <w:p w:rsidRDefault="00DC6088" w:rsidP="00DC6088" w:rsidR="001E05FB">
          <w:pPr>
            <w:pStyle w:val="D7E2008F3C3D44BE9C0E0F381F6432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088"/>
    <w:rsid w:val="001E05FB"/>
    <w:rsid w:val="002D1125"/>
    <w:rsid w:val="00DC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088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A48FBEF0932142F0B67DBE8A90383F12" w:type="paragraph">
    <w:name w:val="A48FBEF0932142F0B67DBE8A90383F12"/>
    <w:rsid w:val="00DC6088"/>
  </w:style>
  <w:style w:customStyle="true" w:styleId="D4A1CF48127A4ACA84223746E4BC3B36" w:type="paragraph">
    <w:name w:val="D4A1CF48127A4ACA84223746E4BC3B36"/>
    <w:rsid w:val="00DC6088"/>
  </w:style>
  <w:style w:customStyle="true" w:styleId="D2851348814C4C399426464134BC6581" w:type="paragraph">
    <w:name w:val="D2851348814C4C399426464134BC6581"/>
    <w:rsid w:val="00DC6088"/>
  </w:style>
  <w:style w:customStyle="true" w:styleId="F78FDA8823E74A3FA9A9130334DB1420" w:type="paragraph">
    <w:name w:val="F78FDA8823E74A3FA9A9130334DB1420"/>
    <w:rsid w:val="00DC6088"/>
  </w:style>
  <w:style w:customStyle="true" w:styleId="D7E2008F3C3D44BE9C0E0F381F6432AF" w:type="paragraph">
    <w:name w:val="D7E2008F3C3D44BE9C0E0F381F6432AF"/>
    <w:rsid w:val="00DC6088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088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A48FBEF0932142F0B67DBE8A90383F12" w:type="paragraph">
    <w:name w:val="A48FBEF0932142F0B67DBE8A90383F12"/>
    <w:rsid w:val="00DC6088"/>
  </w:style>
  <w:style w:customStyle="1" w:styleId="D4A1CF48127A4ACA84223746E4BC3B36" w:type="paragraph">
    <w:name w:val="D4A1CF48127A4ACA84223746E4BC3B36"/>
    <w:rsid w:val="00DC6088"/>
  </w:style>
  <w:style w:customStyle="1" w:styleId="D2851348814C4C399426464134BC6581" w:type="paragraph">
    <w:name w:val="D2851348814C4C399426464134BC6581"/>
    <w:rsid w:val="00DC6088"/>
  </w:style>
  <w:style w:customStyle="1" w:styleId="F78FDA8823E74A3FA9A9130334DB1420" w:type="paragraph">
    <w:name w:val="F78FDA8823E74A3FA9A9130334DB1420"/>
    <w:rsid w:val="00DC6088"/>
  </w:style>
  <w:style w:customStyle="1" w:styleId="D7E2008F3C3D44BE9C0E0F381F6432AF" w:type="paragraph">
    <w:name w:val="D7E2008F3C3D44BE9C0E0F381F6432AF"/>
    <w:rsid w:val="00DC608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COMPACT EXTRA jednostavno društvo s ograničenom odgovornošću za ugostiteljstvo</izvorni_sadrzaj>
    <derivirana_varijabla naziv="DomainObject.Predmet.ProtustrankaFormated_1">  COMPACT EXTRA jednostavno društvo s ograničenom odgovornošću za ugostiteljstvo</derivirana_varijabla>
  </DomainObject.Predmet.ProtustrankaFormated>
  <DomainObject.Predmet.ProtustrankaFormatedOIB>
    <izvorni_sadrzaj>  COMPACT EXTRA jednostavno društvo s ograničenom odgovornošću za ugostiteljstvo, OIB 38137191384</izvorni_sadrzaj>
    <derivirana_varijabla naziv="DomainObject.Predmet.ProtustrankaFormatedOIB_1">  COMPACT EXTRA jednostavno društvo s ograničenom odgovornošću za ugostiteljstvo, OIB 38137191384</derivirana_varijabla>
  </DomainObject.Predmet.ProtustrankaFormatedOIB>
  <DomainObject.Predmet.ProtustrankaFormatedWithAdress>
    <izvorni_sadrzaj> COMPACT EXTRA jednostavno društvo s ograničenom odgovornošću za ugostiteljstvo, Vinogradska 5, 42223 Donja Poljana</izvorni_sadrzaj>
    <derivirana_varijabla naziv="DomainObject.Predmet.ProtustrankaFormatedWithAdress_1"> COMPACT EXTRA jednostavno društvo s ograničenom odgovornošću za ugostiteljstvo, Vinogradska 5, 42223 Donja Poljana</derivirana_varijabla>
  </DomainObject.Predmet.ProtustrankaFormatedWithAdress>
  <DomainObject.Predmet.ProtustrankaFormatedWithAdressOIB>
    <izvorni_sadrzaj> COMPACT EXTRA jednostavno društvo s ograničenom odgovornošću za ugostiteljstvo, OIB 38137191384, Vinogradska 5, 42223 Donja Poljana</izvorni_sadrzaj>
    <derivirana_varijabla naziv="DomainObject.Predmet.ProtustrankaFormatedWithAdressOIB_1"> COMPACT EXTRA jednostavno društvo s ograničenom odgovornošću za ugostiteljstvo, OIB 38137191384, Vinogradska 5, 42223 Donja Poljana</derivirana_varijabla>
  </DomainObject.Predmet.ProtustrankaFormatedWithAdressOIB>
  <DomainObject.Predmet.ProtustrankaWithAdress>
    <izvorni_sadrzaj>COMPACT EXTRA jednostavno društvo s ograničenom odgovornošću za ugostiteljstvo Vinogradska 5, 42223 Donja Poljana</izvorni_sadrzaj>
    <derivirana_varijabla naziv="DomainObject.Predmet.ProtustrankaWithAdress_1">COMPACT EXTRA jednostavno društvo s ograničenom odgovornošću za ugostiteljstvo Vinogradska 5, 42223 Donja Poljana</derivirana_varijabla>
  </DomainObject.Predmet.ProtustrankaWithAdress>
  <DomainObject.Predmet.ProtustrankaWithAdressOIB>
    <izvorni_sadrzaj>COMPACT EXTRA jednostavno društvo s ograničenom odgovornošću za ugostiteljstvo, OIB 38137191384, Vinogradska 5, 42223 Donja Poljana</izvorni_sadrzaj>
    <derivirana_varijabla naziv="DomainObject.Predmet.ProtustrankaWithAdressOIB_1">COMPACT EXTRA jednostavno društvo s ograničenom odgovornošću za ugostiteljstvo, OIB 38137191384, Vinogradska 5, 42223 Donja Poljana</derivirana_varijabla>
  </DomainObject.Predmet.ProtustrankaWithAdressOIB>
  <DomainObject.Predmet.ProtustrankaNazivFormated>
    <izvorni_sadrzaj>COMPACT EXTRA jednostavno društvo s ograničenom odgovornošću za ugostiteljstvo</izvorni_sadrzaj>
    <derivirana_varijabla naziv="DomainObject.Predmet.ProtustrankaNazivFormated_1">COMPACT EXTRA jednostavno društvo s ograničenom odgovornošću za ugostiteljstvo</derivirana_varijabla>
  </DomainObject.Predmet.ProtustrankaNazivFormated>
  <DomainObject.Predmet.ProtustrankaNazivFormatedOIB>
    <izvorni_sadrzaj>COMPACT EXTRA jednostavno društvo s ograničenom odgovornošću za ugostiteljstvo, OIB 38137191384</izvorni_sadrzaj>
    <derivirana_varijabla naziv="DomainObject.Predmet.ProtustrankaNazivFormatedOIB_1">COMPACT EXTRA jednostavno društvo s ograničenom odgovornošću za ugostiteljstvo, OIB 38137191384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2702.92</izvorni_sadrzaj>
    <derivirana_varijabla naziv="DomainObject.Predmet.TrenutnaVrijednost_1">2702.92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COMPACT EXTRA jednostavno društvo s ograničenom odgovornošću za ugostiteljstvo</item>
    </izvorni_sadrzaj>
    <derivirana_varijabla naziv="DomainObject.Predmet.ProtuStrankaListFormated_1">
      <item>COMPACT EXTRA jednostavno društvo s ograničenom odgovornošću za ugostiteljstvo</item>
    </derivirana_varijabla>
  </DomainObject.Predmet.ProtuStrankaListFormated>
  <DomainObject.Predmet.ProtuStrankaListFormatedOIB>
    <izvorni_sadrzaj>
      <item>COMPACT EXTRA jednostavno društvo s ograničenom odgovornošću za ugostiteljstvo, OIB 38137191384</item>
    </izvorni_sadrzaj>
    <derivirana_varijabla naziv="DomainObject.Predmet.ProtuStrankaListFormatedOIB_1">
      <item>COMPACT EXTRA jednostavno društvo s ograničenom odgovornošću za ugostiteljstvo, OIB 38137191384</item>
    </derivirana_varijabla>
  </DomainObject.Predmet.ProtuStrankaListFormatedOIB>
  <DomainObject.Predmet.ProtuStrankaListFormatedWithAdress>
    <izvorni_sadrzaj>
      <item>COMPACT EXTRA jednostavno društvo s ograničenom odgovornošću za ugostiteljstvo, Vinogradska 5, 42223 Donja Poljana</item>
    </izvorni_sadrzaj>
    <derivirana_varijabla naziv="DomainObject.Predmet.ProtuStrankaListFormatedWithAdress_1">
      <item>COMPACT EXTRA jednostavno društvo s ograničenom odgovornošću za ugostiteljstvo, Vinogradska 5, 42223 Donja Poljana</item>
    </derivirana_varijabla>
  </DomainObject.Predmet.ProtuStrankaListFormatedWithAdress>
  <DomainObject.Predmet.ProtuStrankaListFormatedWithAdressOIB>
    <izvorni_sadrzaj>
      <item>COMPACT EXTRA jednostavno društvo s ograničenom odgovornošću za ugostiteljstvo, OIB 38137191384, Vinogradska 5, 42223 Donja Poljana</item>
    </izvorni_sadrzaj>
    <derivirana_varijabla naziv="DomainObject.Predmet.ProtuStrankaListFormatedWithAdressOIB_1">
      <item>COMPACT EXTRA jednostavno društvo s ograničenom odgovornošću za ugostiteljstvo, OIB 38137191384, Vinogradska 5, 42223 Donja Poljana</item>
    </derivirana_varijabla>
  </DomainObject.Predmet.ProtuStrankaListFormatedWithAdressOIB>
  <DomainObject.Predmet.ProtuStrankaListNazivFormated>
    <izvorni_sadrzaj>
      <item>COMPACT EXTRA jednostavno društvo s ograničenom odgovornošću za ugostiteljstvo</item>
    </izvorni_sadrzaj>
    <derivirana_varijabla naziv="DomainObject.Predmet.ProtuStrankaListNazivFormated_1">
      <item>COMPACT EXTRA jednostavno društvo s ograničenom odgovornošću za ugostiteljstvo</item>
    </derivirana_varijabla>
  </DomainObject.Predmet.ProtuStrankaListNazivFormated>
  <DomainObject.Predmet.ProtuStrankaListNazivFormatedOIB>
    <izvorni_sadrzaj>
      <item>COMPACT EXTRA jednostavno društvo s ograničenom odgovornošću za ugostiteljstvo, OIB 38137191384</item>
    </izvorni_sadrzaj>
    <derivirana_varijabla naziv="DomainObject.Predmet.ProtuStrankaListNazivFormatedOIB_1">
      <item>COMPACT EXTRA jednostavno društvo s ograničenom odgovornošću za ugostiteljstvo, OIB 38137191384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COMPACT EXTRA jednostavno društvo s ograničenom odgovornošću za ugostiteljstvo</izvorni_sadrzaj>
    <derivirana_varijabla naziv="DomainObject.Predmet.ProtustrankaIDrugi_1">COMPACT EXTRA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COMPACT EXTRA jednostavno društvo s ograničenom odgovornošću za ugostiteljstvo, OIB 38137191384, Vinogradska 5, 42223 Donja Poljana</izvorni_sadrzaj>
    <derivirana_varijabla naziv="DomainObject.Predmet.ProtustrankaIDrugiAdressOIB_1">COMPACT EXTRA jednostavno društvo s ograničenom odgovornošću za ugostiteljstvo, OIB 38137191384, Vinogradska 5, 42223 Donja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COMPACT EXTRA jednostavno društvo s ograničenom odgovornošću za ugostiteljstvo</item>
      <item>E-oglasna ploča</item>
      <item>Sudski registar, Trgovački sud u Varaždinu</item>
    </izvorni_sadrzaj>
    <derivirana_varijabla naziv="DomainObject.Predmet.SudioniciListNaziv_1">
      <item>Financijska agencija</item>
      <item>COMPACT EXTRA jednostavno društvo s ograničenom odgovornošću za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COMPACT EXTRA jednostavno društvo s ograničenom odgovornošću za ugostiteljstvo, OIB 38137191384, Vinogradska 5,42223 Donja Poljana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COMPACT EXTRA jednostavno društvo s ograničenom odgovornošću za ugostiteljstvo, OIB 38137191384, Vinogradska 5,42223 Donja Poljana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38137191384</item>
      <item>, OIB null</item>
      <item>, OIB null</item>
    </izvorni_sadrzaj>
    <derivirana_varijabla naziv="DomainObject.Predmet.SudioniciListNazivOIB_1">
      <item>, OIB 85821130368</item>
      <item>, OIB 38137191384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1873</properties:Characters>
  <properties:Lines>44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2016-02-11T11:54:00Z</dcterms:created>
  <dc:creator>Ljubica Makovec</dc:creator>
  <cp:lastModifiedBy>Ljubica Makovec</cp:lastModifiedBy>
  <cp:lastPrinted>2016-02-11T11:53:00Z</cp:lastPrinted>
  <dcterms:modified xmlns:xsi="http://www.w3.org/2001/XMLSchema-instance" xsi:type="dcterms:W3CDTF">2016-02-11T11:55:00Z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