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E63D95">
                    <w:rPr>
                      <w:sz w:val="22"/>
                      <w:szCs w:val="22"/>
                    </w:rPr>
                    <w:t xml:space="preserve"> 18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7D2678">
                    <w:rPr>
                      <w:sz w:val="22"/>
                      <w:szCs w:val="22"/>
                    </w:rPr>
                    <w:t>St-642</w:t>
                  </w:r>
                  <w:r w:rsidR="00692719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3900dcc" w14:paraId="3900dcc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Augustinu Jalšovec  u stečajnom predmetu povodom zahtjeva Financijske agencije, Regionalni centar Osijek, Podružnica Osijek, L. </w:t>
      </w:r>
      <w:proofErr w:type="spellStart"/>
      <w:r>
        <w:t>Jagera</w:t>
      </w:r>
      <w:proofErr w:type="spellEnd"/>
      <w:r>
        <w:t xml:space="preserve"> 3, OIB 85821130368 za provedbu skraćenog stečajnog postupka nad dužnikom </w:t>
      </w:r>
      <w:r w:rsidR="007D2678">
        <w:t>EMAS COMMERCE d.o.o. za trgovinu i usluge, Čepin, Kralja Tomislava 1a, MBS: 030100373, OIB: 48559724627</w:t>
      </w:r>
      <w:r>
        <w:t xml:space="preserve">,  temeljem članka 430. Stečajnog zakona (NN 71/15, dalje: SZ), dana </w:t>
      </w:r>
      <w:r w:rsidR="007D2678">
        <w:t xml:space="preserve"> 24</w:t>
      </w:r>
      <w:r w:rsidR="0044560C">
        <w:t>. travnja</w:t>
      </w:r>
      <w:r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44560C" w:rsidR="0044560C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7D2678">
        <w:t>EMAS COMMERCE d.o.o. za trgovinu i usluge, Čepin, Kralja Tomislava 1a, MBS: 030100373, OIB: 48559724627</w:t>
      </w:r>
      <w:r>
        <w:t xml:space="preserve">, na temelju neizvršenih osnova za plaćanje iznosi </w:t>
      </w:r>
      <w:r w:rsidR="007D2678">
        <w:t>8.328,22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proofErr w:type="spellStart"/>
      <w:r w:rsidR="007D2678">
        <w:t>Alessandro</w:t>
      </w:r>
      <w:proofErr w:type="spellEnd"/>
      <w:r w:rsidR="007D2678">
        <w:t xml:space="preserve"> </w:t>
      </w:r>
      <w:proofErr w:type="spellStart"/>
      <w:r w:rsidR="007D2678">
        <w:t>Oberdank</w:t>
      </w:r>
      <w:proofErr w:type="spellEnd"/>
      <w:r w:rsidR="007D2678">
        <w:t xml:space="preserve">,  Italija, 34011 </w:t>
      </w:r>
      <w:proofErr w:type="spellStart"/>
      <w:r w:rsidR="007D2678">
        <w:t>Duino</w:t>
      </w:r>
      <w:proofErr w:type="spellEnd"/>
      <w:r w:rsidR="007D2678">
        <w:t>-</w:t>
      </w:r>
      <w:proofErr w:type="spellStart"/>
      <w:r w:rsidR="007D2678">
        <w:t>Aurisina</w:t>
      </w:r>
      <w:proofErr w:type="spellEnd"/>
      <w:r w:rsidR="007D2678">
        <w:t xml:space="preserve"> (TS), </w:t>
      </w:r>
      <w:proofErr w:type="spellStart"/>
      <w:r w:rsidR="007D2678">
        <w:t>Aurisina</w:t>
      </w:r>
      <w:proofErr w:type="spellEnd"/>
      <w:r w:rsidR="007D2678">
        <w:t xml:space="preserve"> </w:t>
      </w:r>
      <w:proofErr w:type="spellStart"/>
      <w:r w:rsidR="007D2678">
        <w:t>cave</w:t>
      </w:r>
      <w:proofErr w:type="spellEnd"/>
      <w:r w:rsidR="007D2678">
        <w:t xml:space="preserve"> 1</w:t>
      </w:r>
      <w:r w:rsidR="00AE7A81">
        <w:t xml:space="preserve">,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7D2678">
        <w:t>642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5F161D" w:rsidP="00E63D95" w:rsidR="00E63D95">
      <w:pPr>
        <w:ind w:left="708"/>
        <w:jc w:val="center"/>
      </w:pPr>
      <w:r>
        <w:t xml:space="preserve">U Osijeku </w:t>
      </w:r>
      <w:r w:rsidR="007D2678">
        <w:t>24</w:t>
      </w:r>
      <w:r w:rsidR="006F3177">
        <w:t xml:space="preserve">. </w:t>
      </w:r>
      <w:r w:rsidR="0044560C">
        <w:t xml:space="preserve">travnja </w:t>
      </w:r>
      <w:r w:rsidR="00E63D95">
        <w:t xml:space="preserve"> 201</w:t>
      </w:r>
      <w:r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jc w:val="both"/>
        <w:rPr>
          <w:bCs/>
        </w:rPr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7D2678">
        <w:t xml:space="preserve"> 8</w:t>
      </w:r>
      <w:r>
        <w:t>.</w:t>
      </w:r>
      <w:r w:rsidR="007D2678">
        <w:t>6</w:t>
      </w:r>
      <w:r>
        <w:t>.2018.</w:t>
      </w:r>
    </w:p>
    <w:p w:rsidRDefault="007F2E4B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64EB7"/>
    <w:rsid w:val="003908EC"/>
    <w:rsid w:val="003E4468"/>
    <w:rsid w:val="004049C3"/>
    <w:rsid w:val="0044560C"/>
    <w:rsid w:val="00463C3F"/>
    <w:rsid w:val="005260B0"/>
    <w:rsid w:val="005334A7"/>
    <w:rsid w:val="0059612B"/>
    <w:rsid w:val="005A3617"/>
    <w:rsid w:val="005B5061"/>
    <w:rsid w:val="005F161D"/>
    <w:rsid w:val="00616E68"/>
    <w:rsid w:val="006320D2"/>
    <w:rsid w:val="006414F4"/>
    <w:rsid w:val="00681766"/>
    <w:rsid w:val="00692719"/>
    <w:rsid w:val="00696430"/>
    <w:rsid w:val="006E7282"/>
    <w:rsid w:val="006F3177"/>
    <w:rsid w:val="00720319"/>
    <w:rsid w:val="00740D9B"/>
    <w:rsid w:val="0075404A"/>
    <w:rsid w:val="007667D7"/>
    <w:rsid w:val="00783908"/>
    <w:rsid w:val="007C75AC"/>
    <w:rsid w:val="007D2678"/>
    <w:rsid w:val="007F2E4B"/>
    <w:rsid w:val="00850ECF"/>
    <w:rsid w:val="00883522"/>
    <w:rsid w:val="008D1548"/>
    <w:rsid w:val="008D7FA0"/>
    <w:rsid w:val="0090773D"/>
    <w:rsid w:val="009158AC"/>
    <w:rsid w:val="00927558"/>
    <w:rsid w:val="00947F82"/>
    <w:rsid w:val="009C4D46"/>
    <w:rsid w:val="00A324F9"/>
    <w:rsid w:val="00A958D2"/>
    <w:rsid w:val="00AB4C25"/>
    <w:rsid w:val="00AB536E"/>
    <w:rsid w:val="00AD67F8"/>
    <w:rsid w:val="00AE7A81"/>
    <w:rsid w:val="00B6125C"/>
    <w:rsid w:val="00C13E72"/>
    <w:rsid w:val="00C3258D"/>
    <w:rsid w:val="00C82963"/>
    <w:rsid w:val="00CA7F62"/>
    <w:rsid w:val="00D61325"/>
    <w:rsid w:val="00D71279"/>
    <w:rsid w:val="00D87EF8"/>
    <w:rsid w:val="00DF2CDA"/>
    <w:rsid w:val="00E42342"/>
    <w:rsid w:val="00E63D95"/>
    <w:rsid w:val="00E958F4"/>
    <w:rsid w:val="00EF1A85"/>
    <w:rsid w:val="00F254BB"/>
    <w:rsid w:val="00F264FF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2E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2E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2E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2E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2E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2E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2E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2E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2E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2E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</izvorni_sadrzaj>
    <derivirana_varijabla naziv="DomainObject.Predmet.Broj_1">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2018.</izvorni_sadrzaj>
    <derivirana_varijabla naziv="DomainObject.Predmet.DatumOsnivanja_1">16.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St-642/2018</izvorni_sadrzaj>
    <derivirana_varijabla naziv="DomainObject.Predmet.OznakaBroj_1">St-642/2018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EMAS COMMERCE d.o.o. za trgovinu i usluge</izvorni_sadrzaj>
    <derivirana_varijabla naziv="DomainObject.Predmet.ProtustrankaFormated_1">  EMAS COMMERCE d.o.o. za trgovinu i usluge</derivirana_varijabla>
  </DomainObject.Predmet.ProtustrankaFormated>
  <DomainObject.Predmet.ProtustrankaFormatedOIB>
    <izvorni_sadrzaj>  EMAS COMMERCE d.o.o. za trgovinu i usluge, OIB 48559724627</izvorni_sadrzaj>
    <derivirana_varijabla naziv="DomainObject.Predmet.ProtustrankaFormatedOIB_1">  EMAS COMMERCE d.o.o. za trgovinu i usluge, OIB 48559724627</derivirana_varijabla>
  </DomainObject.Predmet.ProtustrankaFormatedOIB>
  <DomainObject.Predmet.ProtustrankaFormatedWithAdress>
    <izvorni_sadrzaj> EMAS COMMERCE d.o.o. za trgovinu i usluge, Kralja Tomislava 1a , 31431 Čepin</izvorni_sadrzaj>
    <derivirana_varijabla naziv="DomainObject.Predmet.ProtustrankaFormatedWithAdress_1"> EMAS COMMERCE d.o.o. za trgovinu i usluge, Kralja Tomislava 1a , 31431 Čepin</derivirana_varijabla>
  </DomainObject.Predmet.ProtustrankaFormatedWithAdress>
  <DomainObject.Predmet.ProtustrankaFormatedWithAdressOIB>
    <izvorni_sadrzaj> EMAS COMMERCE d.o.o. za trgovinu i usluge, OIB 48559724627, Kralja Tomislava 1a , 31431 Čepin</izvorni_sadrzaj>
    <derivirana_varijabla naziv="DomainObject.Predmet.ProtustrankaFormatedWithAdressOIB_1"> EMAS COMMERCE d.o.o. za trgovinu i usluge, OIB 48559724627, Kralja Tomislava 1a , 31431 Čepin</derivirana_varijabla>
  </DomainObject.Predmet.ProtustrankaFormatedWithAdressOIB>
  <DomainObject.Predmet.ProtustrankaWithAdress>
    <izvorni_sadrzaj>EMAS COMMERCE d.o.o. za trgovinu i usluge Kralja Tomislava 1a , 31431 Čepin</izvorni_sadrzaj>
    <derivirana_varijabla naziv="DomainObject.Predmet.ProtustrankaWithAdress_1">EMAS COMMERCE d.o.o. za trgovinu i usluge Kralja Tomislava 1a , 31431 Čepin</derivirana_varijabla>
  </DomainObject.Predmet.ProtustrankaWithAdress>
  <DomainObject.Predmet.ProtustrankaWithAdressOIB>
    <izvorni_sadrzaj>EMAS COMMERCE d.o.o. za trgovinu i usluge, OIB 48559724627, Kralja Tomislava 1a , 31431 Čepin</izvorni_sadrzaj>
    <derivirana_varijabla naziv="DomainObject.Predmet.ProtustrankaWithAdressOIB_1">EMAS COMMERCE d.o.o. za trgovinu i usluge, OIB 48559724627, Kralja Tomislava 1a , 31431 Čepin</derivirana_varijabla>
  </DomainObject.Predmet.ProtustrankaWithAdressOIB>
  <DomainObject.Predmet.ProtustrankaNazivFormated>
    <izvorni_sadrzaj>EMAS COMMERCE d.o.o. za trgovinu i usluge</izvorni_sadrzaj>
    <derivirana_varijabla naziv="DomainObject.Predmet.ProtustrankaNazivFormated_1">EMAS COMMERCE d.o.o. za trgovinu i usluge</derivirana_varijabla>
  </DomainObject.Predmet.ProtustrankaNazivFormated>
  <DomainObject.Predmet.ProtustrankaNazivFormatedOIB>
    <izvorni_sadrzaj>EMAS COMMERCE d.o.o. za trgovinu i usluge, OIB 48559724627</izvorni_sadrzaj>
    <derivirana_varijabla naziv="DomainObject.Predmet.ProtustrankaNazivFormatedOIB_1">EMAS COMMERCE d.o.o. za trgovinu i usluge, OIB 48559724627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EMAS COMMERCE d.o.o. za trgovinu i usluge</item>
    </izvorni_sadrzaj>
    <derivirana_varijabla naziv="DomainObject.Predmet.ProtuStrankaListFormated_1">
      <item>EMAS COMMERCE d.o.o. za trgovinu i usluge</item>
    </derivirana_varijabla>
  </DomainObject.Predmet.ProtuStrankaListFormated>
  <DomainObject.Predmet.ProtuStrankaListFormatedOIB>
    <izvorni_sadrzaj>
      <item>EMAS COMMERCE d.o.o. za trgovinu i usluge, OIB 48559724627</item>
    </izvorni_sadrzaj>
    <derivirana_varijabla naziv="DomainObject.Predmet.ProtuStrankaListFormatedOIB_1">
      <item>EMAS COMMERCE d.o.o. za trgovinu i usluge, OIB 48559724627</item>
    </derivirana_varijabla>
  </DomainObject.Predmet.ProtuStrankaListFormatedOIB>
  <DomainObject.Predmet.ProtuStrankaListFormatedWithAdress>
    <izvorni_sadrzaj>
      <item>EMAS COMMERCE d.o.o. za trgovinu i usluge, Kralja Tomislava 1a , 31431 Čepin</item>
    </izvorni_sadrzaj>
    <derivirana_varijabla naziv="DomainObject.Predmet.ProtuStrankaListFormatedWithAdress_1">
      <item>EMAS COMMERCE d.o.o. za trgovinu i usluge, Kralja Tomislava 1a , 31431 Čepin</item>
    </derivirana_varijabla>
  </DomainObject.Predmet.ProtuStrankaListFormatedWithAdress>
  <DomainObject.Predmet.ProtuStrankaListFormatedWithAdressOIB>
    <izvorni_sadrzaj>
      <item>EMAS COMMERCE d.o.o. za trgovinu i usluge, OIB 48559724627, Kralja Tomislava 1a , 31431 Čepin</item>
    </izvorni_sadrzaj>
    <derivirana_varijabla naziv="DomainObject.Predmet.ProtuStrankaListFormatedWithAdressOIB_1">
      <item>EMAS COMMERCE d.o.o. za trgovinu i usluge, OIB 48559724627, Kralja Tomislava 1a , 31431 Čepin</item>
    </derivirana_varijabla>
  </DomainObject.Predmet.ProtuStrankaListFormatedWithAdressOIB>
  <DomainObject.Predmet.ProtuStrankaListNazivFormated>
    <izvorni_sadrzaj>
      <item>EMAS COMMERCE d.o.o. za trgovinu i usluge</item>
    </izvorni_sadrzaj>
    <derivirana_varijabla naziv="DomainObject.Predmet.ProtuStrankaListNazivFormated_1">
      <item>EMAS COMMERCE d.o.o. za trgovinu i usluge</item>
    </derivirana_varijabla>
  </DomainObject.Predmet.ProtuStrankaListNazivFormated>
  <DomainObject.Predmet.ProtuStrankaListNazivFormatedOIB>
    <izvorni_sadrzaj>
      <item>EMAS COMMERCE d.o.o. za trgovinu i usluge, OIB 48559724627</item>
    </izvorni_sadrzaj>
    <derivirana_varijabla naziv="DomainObject.Predmet.ProtuStrankaListNazivFormatedOIB_1">
      <item>EMAS COMMERCE d.o.o. za trgovinu i usluge, OIB 48559724627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EMAS COMMERCE d.o.o. za trgovinu i usluge</izvorni_sadrzaj>
    <derivirana_varijabla naziv="DomainObject.Predmet.ProtustrankaIDrugi_1">EMAS COMMERCE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EMAS COMMERCE d.o.o. za trgovinu i usluge, OIB 48559724627, Kralja Tomislava 1a , 31431 Čepin</izvorni_sadrzaj>
    <derivirana_varijabla naziv="DomainObject.Predmet.ProtustrankaIDrugiAdressOIB_1">EMAS COMMERCE d.o.o. za trgovinu i usluge, OIB 48559724627, Kralja Tomislava 1a 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EMAS COMMERCE d.o.o. za trgovinu i usluge</item>
    </izvorni_sadrzaj>
    <derivirana_varijabla naziv="DomainObject.Predmet.SudioniciListNaziv_1">
      <item>FINA RC OSIJEK</item>
      <item>EMAS COMMERCE d.o.o. za trgovinu i usluge</item>
    </derivirana_varijabla>
  </DomainObject.Predmet.SudioniciListNaziv>
  <DomainObject.Predmet.SudioniciListAdressOIB>
    <izvorni_sadrzaj>
      <item>FINA RC OSIJEK, OIB 85821130368</item>
      <item>EMAS COMMERCE d.o.o. za trgovinu i usluge, OIB 48559724627, Kralja Tomislava 1a ,31431 Čepin</item>
    </izvorni_sadrzaj>
    <derivirana_varijabla naziv="DomainObject.Predmet.SudioniciListAdressOIB_1">
      <item>FINA RC OSIJEK, OIB 85821130368</item>
      <item>EMAS COMMERCE d.o.o. za trgovinu i usluge, OIB 48559724627, Kralja Tomislava 1a 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48559724627</item>
    </izvorni_sadrzaj>
    <derivirana_varijabla naziv="DomainObject.Predmet.SudioniciListNazivOIB_1">
      <item>, OIB 85821130368</item>
      <item>, OIB 48559724627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393</properties:Words>
  <properties:Characters>2152</properties:Characters>
  <properties:Lines>47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2018-04-24T10:30:00Z</dcterms:created>
  <dc:creator>Snježana Andrijanić</dc:creator>
  <cp:lastModifiedBy>Gordana Harc</cp:lastModifiedBy>
  <cp:lastPrinted>2018-04-24T10:30:00Z</cp:lastPrinted>
  <dcterms:modified xmlns:xsi="http://www.w3.org/2001/XMLSchema-instance" xsi:type="dcterms:W3CDTF">2018-04-24T10:32:00Z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- 642-18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