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0f19" w14:paraId="ae80f19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1629E4">
        <w:rPr>
          <w:rFonts w:cs="Times New Roman"/>
        </w:rPr>
        <w:t>122</w:t>
      </w:r>
      <w:r w:rsidRPr="00CD37EC">
        <w:rPr>
          <w:rFonts w:cs="Times New Roman"/>
        </w:rPr>
        <w:t>/1</w:t>
      </w:r>
      <w:r w:rsidR="001629E4">
        <w:rPr>
          <w:rFonts w:cs="Times New Roman"/>
        </w:rPr>
        <w:t>8</w:t>
      </w:r>
      <w:r w:rsidR="00B1249F">
        <w:rPr>
          <w:rFonts w:cs="Times New Roman"/>
        </w:rPr>
        <w:t>-</w:t>
      </w:r>
      <w:r w:rsidR="001629E4">
        <w:rPr>
          <w:rFonts w:cs="Times New Roman"/>
        </w:rPr>
        <w:t>17</w:t>
      </w:r>
    </w:p>
    <w:p w:rsidRDefault="00C57006" w:rsidP="0017521A" w:rsidR="0017521A" w:rsidRPr="00CD37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 w:rsidR="0017521A"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17521A" w:rsidR="0017521A" w:rsidRPr="00CD37EC">
      <w:pPr>
        <w:rPr>
          <w:rFonts w:cs="Times New Roman"/>
        </w:rPr>
      </w:pPr>
    </w:p>
    <w:p w:rsidRDefault="0017521A" w:rsidP="00C57006" w:rsidR="0017521A" w:rsidRPr="00C57006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BD5200" w:rsidP="001629E4" w:rsidR="001629E4" w:rsidRPr="001629E4">
      <w:pPr>
        <w:spacing w:after="0"/>
        <w:ind w:firstLine="708" w:left="5664"/>
        <w:rPr>
          <w:b/>
        </w:rPr>
      </w:pPr>
      <w:r>
        <w:t xml:space="preserve"> </w:t>
      </w:r>
      <w:r w:rsidR="00C57006">
        <w:t xml:space="preserve"> </w:t>
      </w:r>
      <w:r w:rsidR="001629E4">
        <w:t xml:space="preserve">   </w:t>
      </w:r>
      <w:r w:rsidR="001629E4" w:rsidRPr="001629E4">
        <w:rPr>
          <w:b/>
        </w:rPr>
        <w:t xml:space="preserve">Domagoj </w:t>
      </w:r>
      <w:proofErr w:type="spellStart"/>
      <w:r w:rsidR="001629E4" w:rsidRPr="001629E4">
        <w:rPr>
          <w:b/>
        </w:rPr>
        <w:t>Kranic</w:t>
      </w:r>
      <w:proofErr w:type="spellEnd"/>
    </w:p>
    <w:p w:rsidRDefault="001629E4" w:rsidP="001629E4" w:rsidR="00871C6F" w:rsidRPr="001629E4">
      <w:pPr>
        <w:spacing w:after="0"/>
        <w:ind w:firstLine="708" w:left="5664"/>
        <w:rPr>
          <w:b/>
        </w:rPr>
      </w:pPr>
      <w:r w:rsidRPr="001629E4">
        <w:rPr>
          <w:b/>
        </w:rPr>
        <w:t>Osijek, Ružina ulica 75</w:t>
      </w:r>
    </w:p>
    <w:p w:rsidRDefault="00871C6F" w:rsidP="00871C6F" w:rsidR="00871C6F" w:rsidRPr="00871C6F">
      <w:pPr>
        <w:spacing w:after="0"/>
        <w:ind w:left="5664"/>
        <w:rPr>
          <w:b/>
        </w:rPr>
      </w:pPr>
    </w:p>
    <w:p w:rsidRDefault="0017521A" w:rsidP="00BD5200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  <w:r w:rsidR="00BD5200">
        <w:rPr>
          <w:rFonts w:cs="Times New Roman"/>
        </w:rPr>
        <w:t>:</w:t>
      </w:r>
    </w:p>
    <w:p w:rsidRDefault="0017521A" w:rsidP="0017521A" w:rsidR="0017521A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B73AF7" w:rsidRPr="00B73AF7">
        <w:t>REPUBLIKA HRVATSKA Ministarstvo financija, OIB: 52634238587, zastupana po Županijskom državnom odvjetništvu u Osijeku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B73AF7">
        <w:t>USUS j.d.o.o., Antunovac, Kralja Zvonimira 59, MBS: 030129613, OIB: 42528267176</w:t>
      </w:r>
    </w:p>
    <w:p w:rsidRDefault="00B73AF7" w:rsidP="0017521A" w:rsidR="00B73AF7">
      <w:pPr>
        <w:spacing w:after="0"/>
        <w:jc w:val="both"/>
      </w:pPr>
    </w:p>
    <w:p w:rsidRDefault="00577924" w:rsidP="0017521A" w:rsidR="0017521A">
      <w:pPr>
        <w:spacing w:after="0"/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 xml:space="preserve">zastupnik </w:t>
      </w:r>
      <w:r w:rsidR="00B73AF7">
        <w:t xml:space="preserve">Domagoj </w:t>
      </w:r>
      <w:proofErr w:type="spellStart"/>
      <w:r w:rsidR="00B73AF7">
        <w:t>Kranic</w:t>
      </w:r>
      <w:proofErr w:type="spellEnd"/>
      <w:r w:rsidR="00B73AF7">
        <w:t>, OIB: 42635032447, Osijek, Ružina ulica 75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B73AF7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29. svibnja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10</w:t>
      </w:r>
      <w:r w:rsidR="00DE2124" w:rsidRPr="00BA1E1E">
        <w:rPr>
          <w:rFonts w:cs="Times New Roman"/>
          <w:b/>
          <w:u w:val="single"/>
        </w:rPr>
        <w:t>,</w:t>
      </w:r>
      <w:r w:rsidR="00871C6F">
        <w:rPr>
          <w:rFonts w:cs="Times New Roman"/>
          <w:b/>
          <w:u w:val="single"/>
        </w:rPr>
        <w:t>4</w:t>
      </w:r>
      <w:r w:rsidR="00DE2124" w:rsidRPr="00BA1E1E">
        <w:rPr>
          <w:rFonts w:cs="Times New Roman"/>
          <w:b/>
          <w:u w:val="single"/>
        </w:rPr>
        <w:t>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B73AF7">
        <w:rPr>
          <w:rFonts w:cs="Times New Roman"/>
        </w:rPr>
        <w:t>23. travnja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</w:t>
      </w:r>
      <w:r w:rsidR="00182914">
        <w:rPr>
          <w:b w:val="false"/>
          <w:bCs w:val="false"/>
        </w:rPr>
        <w:t xml:space="preserve"> 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182914">
        <w:rPr>
          <w:rFonts w:cs="Times New Roman"/>
        </w:rPr>
        <w:t>, v.r.</w:t>
      </w:r>
    </w:p>
    <w:p w:rsidRDefault="00577924" w:rsidP="0017521A" w:rsidR="00577924">
      <w:pPr>
        <w:jc w:val="both"/>
        <w:rPr>
          <w:rFonts w:cs="Times New Roman"/>
        </w:rPr>
      </w:pPr>
    </w:p>
    <w:p w:rsidRDefault="006572AC" w:rsidP="0017521A" w:rsidR="00BD5200" w:rsidRPr="00CD37EC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EC683A" w:rsidP="00EC683A" w:rsidR="00EC683A">
      <w:pPr>
        <w:rPr>
          <w:rFonts w:cs="Times New Roman"/>
        </w:rPr>
      </w:pPr>
      <w:r>
        <w:rPr>
          <w:rFonts w:cs="Times New Roman"/>
        </w:rPr>
        <w:t>DNA:</w:t>
      </w:r>
    </w:p>
    <w:p w:rsidRDefault="00EC683A" w:rsidP="00EC683A" w:rsidR="00EC683A">
      <w:pPr>
        <w:pStyle w:val="Odlomakpopisa"/>
        <w:numPr>
          <w:ilvl w:val="0"/>
          <w:numId w:val="1"/>
        </w:numPr>
        <w:jc w:val="both"/>
      </w:pPr>
      <w:proofErr w:type="spellStart"/>
      <w:r w:rsidRPr="00EC683A">
        <w:rPr>
          <w:rFonts w:cs="Times New Roman"/>
        </w:rPr>
        <w:t>z.z</w:t>
      </w:r>
      <w:proofErr w:type="spellEnd"/>
      <w:r w:rsidRPr="00EC683A">
        <w:rPr>
          <w:rFonts w:cs="Times New Roman"/>
        </w:rPr>
        <w:t xml:space="preserve">. dužnika </w:t>
      </w:r>
      <w:r w:rsidR="00937349">
        <w:t xml:space="preserve">Domagoj </w:t>
      </w:r>
      <w:proofErr w:type="spellStart"/>
      <w:r w:rsidR="00937349">
        <w:t>Kranic</w:t>
      </w:r>
      <w:proofErr w:type="spellEnd"/>
      <w:r w:rsidR="00937349">
        <w:t>, Osijek, Ružina ulica 75</w:t>
      </w:r>
    </w:p>
    <w:p w:rsidRDefault="00DA753B" w:rsidP="00EC683A" w:rsidR="00DA753B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EC683A" w:rsidP="00EC683A" w:rsidR="00EC683A" w:rsidRPr="00EC683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937349">
        <w:t>29</w:t>
      </w:r>
      <w:r w:rsidR="00C826BE">
        <w:t>.0</w:t>
      </w:r>
      <w:r w:rsidR="00937349">
        <w:t>5</w:t>
      </w:r>
      <w:r w:rsidR="00C826BE">
        <w:t xml:space="preserve">.2018. u </w:t>
      </w:r>
      <w:r w:rsidR="00937349">
        <w:t>10</w:t>
      </w:r>
      <w:r w:rsidR="00C826BE">
        <w:t>,40 sati</w:t>
      </w:r>
    </w:p>
    <w:p w:rsidRDefault="00EC683A" w:rsidP="00EC683A" w:rsidR="00EC683A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97A" w:rsidR="00CE097A">
      <w:pPr>
        <w:spacing w:after="0"/>
      </w:pPr>
      <w:r>
        <w:separator/>
      </w:r>
    </w:p>
  </w:endnote>
  <w:endnote w:id="0" w:type="continuationSeparator">
    <w:p w:rsidRDefault="00CE097A" w:rsidR="00CE09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97A" w:rsidR="001349C2">
    <w:pPr>
      <w:pStyle w:val="Podnoje"/>
    </w:pPr>
  </w:p>
  <w:p w:rsidRDefault="00CE097A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97A" w:rsidR="00CE097A">
      <w:pPr>
        <w:spacing w:after="0"/>
      </w:pPr>
      <w:r>
        <w:separator/>
      </w:r>
    </w:p>
  </w:footnote>
  <w:footnote w:id="0" w:type="continuationSeparator">
    <w:p w:rsidRDefault="00CE097A" w:rsidR="00CE097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93378"/>
    <w:rsid w:val="000D0B62"/>
    <w:rsid w:val="000E0F86"/>
    <w:rsid w:val="000F58F2"/>
    <w:rsid w:val="00151386"/>
    <w:rsid w:val="001629E4"/>
    <w:rsid w:val="0017521A"/>
    <w:rsid w:val="00182914"/>
    <w:rsid w:val="002B479A"/>
    <w:rsid w:val="002C0072"/>
    <w:rsid w:val="002D5D94"/>
    <w:rsid w:val="002E42C0"/>
    <w:rsid w:val="0037769B"/>
    <w:rsid w:val="003C2959"/>
    <w:rsid w:val="003E199A"/>
    <w:rsid w:val="00414109"/>
    <w:rsid w:val="00425568"/>
    <w:rsid w:val="00447890"/>
    <w:rsid w:val="004B10E7"/>
    <w:rsid w:val="004B2E52"/>
    <w:rsid w:val="004B44D0"/>
    <w:rsid w:val="00577924"/>
    <w:rsid w:val="006572AC"/>
    <w:rsid w:val="00762667"/>
    <w:rsid w:val="00871C6F"/>
    <w:rsid w:val="00931D5D"/>
    <w:rsid w:val="00937349"/>
    <w:rsid w:val="00967F49"/>
    <w:rsid w:val="00A16B61"/>
    <w:rsid w:val="00B1249F"/>
    <w:rsid w:val="00B73AF7"/>
    <w:rsid w:val="00B764FB"/>
    <w:rsid w:val="00BA1E1E"/>
    <w:rsid w:val="00BD5200"/>
    <w:rsid w:val="00BD6710"/>
    <w:rsid w:val="00C57006"/>
    <w:rsid w:val="00C826BE"/>
    <w:rsid w:val="00CB2477"/>
    <w:rsid w:val="00CC6C04"/>
    <w:rsid w:val="00CE097A"/>
    <w:rsid w:val="00DA753B"/>
    <w:rsid w:val="00DE2124"/>
    <w:rsid w:val="00EC683A"/>
    <w:rsid w:val="00EF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8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7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69B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8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7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69B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771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USUS jednostavno društvo s ograničenom odgovornošću za trgovinu i usluge zastupanog po punomoćniku Domagoj Kranic</izvorni_sadrzaj>
    <derivirana_varijabla naziv="DomainObject.Predmet.ProtustrankaFormated_1">  USUS jednostavno društvo s ograničenom odgovornošću za trgovinu i usluge zastupanog po punomoćniku Domagoj Kranic</derivirana_varijabla>
  </DomainObject.Predmet.ProtustrankaFormated>
  <DomainObject.Predmet.ProtustrankaFormatedOIB>
    <izvorni_sadrzaj>  USUS jednostavno društvo s ograničenom odgovornošću za trgovinu i usluge, OIB 42528267176 zastupanog po punomoćniku Domagoj Kranic</izvorni_sadrzaj>
    <derivirana_varijabla naziv="DomainObject.Predmet.ProtustrankaFormatedOIB_1">  USUS jednostavno društvo s ograničenom odgovornošću za trgovinu i usluge, OIB 42528267176 zastupanog po punomoćniku Domagoj Kranic</derivirana_varijabla>
  </DomainObject.Predmet.ProtustrankaFormatedOIB>
  <DomainObject.Predmet.ProtustrankaFormatedWithAdress>
    <izvorni_sadrzaj> USUS jednostavno društvo s ograničenom odgovornošću za trgovinu i usluge, Kralja Zvonimira 59, 31216 Antunovac zastupanog po punomoćniku Domagoj Kranic</izvorni_sadrzaj>
    <derivirana_varijabla naziv="DomainObject.Predmet.ProtustrankaFormatedWithAdress_1"> USUS jednostavno društvo s ograničenom odgovornošću za trgovinu i usluge, Kralja Zvonimira 59, 31216 Antunovac zastupanog po punomoćniku Domagoj Kranic</derivirana_varijabla>
  </DomainObject.Predmet.ProtustrankaFormatedWithAdress>
  <DomainObject.Predmet.ProtustrankaFormatedWithAdressOIB>
    <izvorni_sadrzaj> USUS jednostavno društvo s ograničenom odgovornošću za trgovinu i usluge, OIB 42528267176, Kralja Zvonimira 59, 31216 Antunovac zastupanog po punomoćniku Domagoj Kranic</izvorni_sadrzaj>
    <derivirana_varijabla naziv="DomainObject.Predmet.ProtustrankaFormatedWithAdressOIB_1"> USUS jednostavno društvo s ograničenom odgovornošću za trgovinu i usluge, OIB 42528267176, Kralja Zvonimira 59, 31216 Antunovac zastupanog po punomoćniku Domagoj Kranic</derivirana_varijabla>
  </DomainObject.Predmet.ProtustrankaFormatedWithAdressOIB>
  <DomainObject.Predmet.ProtustrankaWithAdress>
    <izvorni_sadrzaj>USUS jednostavno društvo s ograničenom odgovornošću za trgovinu i usluge Kralja Zvonimira 59, 31216 Antunovac</izvorni_sadrzaj>
    <derivirana_varijabla naziv="DomainObject.Predmet.ProtustrankaWithAdress_1">USUS jednostavno društvo s ograničenom odgovornošću za trgovinu i usluge Kralja Zvonimira 59, 31216 Antunovac</derivirana_varijabla>
  </DomainObject.Predmet.ProtustrankaWithAdress>
  <DomainObject.Predmet.ProtustrankaWithAdressOIB>
    <izvorni_sadrzaj>USUS jednostavno društvo s ograničenom odgovornošću za trgovinu i usluge, OIB 42528267176, Kralja Zvonimira 59, 31216 Antunovac</izvorni_sadrzaj>
    <derivirana_varijabla naziv="DomainObject.Predmet.ProtustrankaWithAdressOIB_1">USUS jednostavno društvo s ograničenom odgovornošću za trgovinu i usluge, OIB 42528267176, Kralja Zvonimira 59, 31216 Antunovac</derivirana_varijabla>
  </DomainObject.Predmet.ProtustrankaWithAdressOIB>
  <DomainObject.Predmet.ProtustrankaNazivFormated>
    <izvorni_sadrzaj>USUS jednostavno društvo s ograničenom odgovornošću za trgovinu i usluge</izvorni_sadrzaj>
    <derivirana_varijabla naziv="DomainObject.Predmet.ProtustrankaNazivFormated_1">USUS jednostavno društvo s ograničenom odgovornošću za trgovinu i usluge</derivirana_varijabla>
  </DomainObject.Predmet.ProtustrankaNazivFormated>
  <DomainObject.Predmet.ProtustrankaNazivFormatedOIB>
    <izvorni_sadrzaj>USUS jednostavno društvo s ograničenom odgovornošću za trgovinu i usluge, OIB 42528267176</izvorni_sadrzaj>
    <derivirana_varijabla naziv="DomainObject.Predmet.ProtustrankaNazivFormatedOIB_1">USUS jednostavno društvo s ograničenom odgovornošću za trgovinu i usluge, OIB 42528267176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MINISTARSTO FINANCIJA PU PODRUČNI URED OSIJEK zastupanog po punomoćniku Županijsko državno odvjetništvo u Osijeku</izvorni_sadrzaj>
    <derivirana_varijabla naziv="DomainObject.Predmet.StrankaFormated_1">  RH MINISTARSTO FINANCIJA PU PODRUČNI URED OSIJEK zastupanog po punomoćniku Županijsko državno odvjetništvo u Osijeku</derivirana_varijabla>
  </DomainObject.Predmet.StrankaFormated>
  <DomainObject.Predmet.StrankaFormatedOIB>
    <izvorni_sadrzaj>  RH MINISTARSTO FINANCIJA PU PODRUČNI URED OSIJEK, OIB 52634238587 zastupanog po punomoćniku Županijsko državno odvjetništvo u Osijeku</izvorni_sadrzaj>
    <derivirana_varijabla naziv="DomainObject.Predmet.StrankaFormatedOIB_1">  RH MINISTARSTO FINANCIJA PU PODRUČNI URED OSIJEK, OIB 52634238587 zastupanog po punomoćniku Županijsko državno odvjetništvo u Osijeku</derivirana_varijabla>
  </DomainObject.Predmet.StrankaFormatedOIB>
  <DomainObject.Predmet.StrankaFormatedWithAdress>
    <izvorni_sadrzaj> RH MINISTARSTO FINANCIJA PU PODRUČNI URED OSIJEK zastupanog po punomoćniku Županijsko državno odvjetništvo u Osijeku</izvorni_sadrzaj>
    <derivirana_varijabla naziv="DomainObject.Predmet.StrankaFormatedWithAdress_1"> RH MINISTARSTO FINANCIJA PU PODRUČNI URED OSIJEK zastupanog po punomoćniku Županijsko državno odvjetništvo u Osijeku</derivirana_varijabla>
  </DomainObject.Predmet.StrankaFormatedWithAdress>
  <DomainObject.Predmet.StrankaFormatedWithAdressOIB>
    <izvorni_sadrzaj> RH MINISTARSTO FINANCIJA PU PODRUČNI URED OSIJEK, OIB 52634238587 zastupanog po punomoćniku Županijsko državno odvjetništvo u Osijeku</izvorni_sadrzaj>
    <derivirana_varijabla naziv="DomainObject.Predmet.StrankaFormatedWithAdressOIB_1"> RH MINISTARSTO FINANCIJA PU PODRUČNI URED OSIJEK, OIB 52634238587 zastupanog po punomoćniku Županijsko državno odvjetništvo u Osijeku</derivirana_varijabla>
  </DomainObject.Predmet.StrankaFormatedWithAdressOIB>
  <DomainObject.Predmet.StrankaWithAdress>
    <izvorni_sadrzaj>RH MINISTARSTO FINANCIJA PU PODRUČNI URED OSIJEK </izvorni_sadrzaj>
    <derivirana_varijabla naziv="DomainObject.Predmet.StrankaWithAdress_1">RH MINISTARSTO FINANCIJA PU PODRUČNI URED OSIJEK </derivirana_varijabla>
  </DomainObject.Predmet.StrankaWithAdress>
  <DomainObject.Predmet.StrankaWithAdressOIB>
    <izvorni_sadrzaj>RH MINISTARSTO FINANCIJA PU PODRUČNI URED OSIJEK, OIB 52634238587</izvorni_sadrzaj>
    <derivirana_varijabla naziv="DomainObject.Predmet.StrankaWithAdressOIB_1">RH MINISTARSTO FINANCIJA PU PODRUČNI URED OSIJEK, OIB 52634238587</derivirana_varijabla>
  </DomainObject.Predmet.StrankaWithAdressOIB>
  <DomainObject.Predmet.StrankaNazivFormated>
    <izvorni_sadrzaj>RH MINISTARSTO FINANCIJA PU PODRUČNI URED OSIJEK</izvorni_sadrzaj>
    <derivirana_varijabla naziv="DomainObject.Predmet.StrankaNazivFormated_1">RH MINISTARSTO FINANCIJA PU PODRUČNI URED OSIJEK</derivirana_varijabla>
  </DomainObject.Predmet.StrankaNazivFormated>
  <DomainObject.Predmet.StrankaNazivFormatedOIB>
    <izvorni_sadrzaj>RH MINISTARSTO FINANCIJA PU PODRUČNI URED OSIJEK, OIB 52634238587</izvorni_sadrzaj>
    <derivirana_varijabla naziv="DomainObject.Predmet.StrankaNazivFormatedOIB_1">RH MINISTARSTO FINANCIJA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MINISTARSTO FINANCIJA PU PODRUČNI URED OSIJEK zastupanog po punomoćniku Županijsko državno odvjetništvo u Osijeku</item>
    </izvorni_sadrzaj>
    <derivirana_varijabla naziv="DomainObject.Predmet.StrankaListFormated_1">
      <item>RH MINISTARSTO FINANCIJA PU PODRUČNI URED OSIJEK zastupanog po punomoćniku Županijsko državno odvjetništvo u Osijeku</item>
    </derivirana_varijabla>
  </DomainObject.Predmet.StrankaListFormated>
  <DomainObject.Predmet.StrankaListFormatedOIB>
    <izvorni_sadrzaj>
      <item>RH MINISTARSTO FINANCIJA PU PODRUČNI URED OSIJEK, OIB 52634238587 zastupanog po punomoćniku Županijsko državno odvjetništvo u Osijeku</item>
    </izvorni_sadrzaj>
    <derivirana_varijabla naziv="DomainObject.Predmet.StrankaListFormatedOIB_1">
      <item>RH MINISTARSTO FINANCIJA PU PODRUČNI URED OSIJEK, OIB 52634238587 zastupanog po punomoćniku Županijsko državno odvjetništvo u Osijeku</item>
    </derivirana_varijabla>
  </DomainObject.Predmet.StrankaListFormatedOIB>
  <DomainObject.Predmet.StrankaListFormatedWithAdress>
    <izvorni_sadrzaj>
      <item>RH MINISTARSTO FINANCIJA PU PODRUČNI URED OSIJEK zastupanog po punomoćniku Županijsko državno odvjetništvo u Osijeku</item>
    </izvorni_sadrzaj>
    <derivirana_varijabla naziv="DomainObject.Predmet.StrankaListFormatedWithAdress_1">
      <item>RH MINISTARSTO FINANCIJA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MINISTARSTO FINANCIJA PU PODRUČNI URED OSIJEK, OIB 52634238587 zastupanog po punomoćniku Županijsko državno odvjetništvo u Osijeku</item>
    </izvorni_sadrzaj>
    <derivirana_varijabla naziv="DomainObject.Predmet.StrankaListFormatedWithAdressOIB_1">
      <item>RH MINISTARSTO FINANCIJA PU PODRUČNI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MINISTARSTO FINANCIJA PU PODRUČNI URED OSIJEK</item>
    </izvorni_sadrzaj>
    <derivirana_varijabla naziv="DomainObject.Predmet.StrankaListNazivFormated_1">
      <item>RH MINISTARSTO FINANCIJA PU PODRUČNI URED OSIJEK</item>
    </derivirana_varijabla>
  </DomainObject.Predmet.StrankaListNazivFormated>
  <DomainObject.Predmet.StrankaListNazivFormatedOIB>
    <izvorni_sadrzaj>
      <item>RH MINISTARSTO FINANCIJA PU PODRUČNI URED OSIJEK, OIB 52634238587</item>
    </izvorni_sadrzaj>
    <derivirana_varijabla naziv="DomainObject.Predmet.StrankaListNazivFormatedOIB_1">
      <item>RH MINISTARSTO FINANCIJA PU PODRUČNI URED OSIJEK, OIB 52634238587</item>
    </derivirana_varijabla>
  </DomainObject.Predmet.StrankaListNazivFormatedOIB>
  <DomainObject.Predmet.ProtuStrankaListFormated>
    <izvorni_sadrzaj>
      <item>USUS jednostavno društvo s ograničenom odgovornošću za trgovinu i usluge zastupanog po punomoćniku Domagoj Kranic</item>
    </izvorni_sadrzaj>
    <derivirana_varijabla naziv="DomainObject.Predmet.ProtuStrankaListFormated_1">
      <item>USUS jednostavno društvo s ograničenom odgovornošću za trgovinu i usluge zastupanog po punomoćniku Domagoj Kranic</item>
    </derivirana_varijabla>
  </DomainObject.Predmet.ProtuStrankaListFormated>
  <DomainObject.Predmet.ProtuStrankaListFormatedOIB>
    <izvorni_sadrzaj>
      <item>USUS jednostavno društvo s ograničenom odgovornošću za trgovinu i usluge, OIB 42528267176 zastupanog po punomoćniku Domagoj Kranic</item>
    </izvorni_sadrzaj>
    <derivirana_varijabla naziv="DomainObject.Predmet.ProtuStrankaListFormatedOIB_1">
      <item>USUS jednostavno društvo s ograničenom odgovornošću za trgovinu i usluge, OIB 42528267176 zastupanog po punomoćniku Domagoj Kranic</item>
    </derivirana_varijabla>
  </DomainObject.Predmet.ProtuStrankaListFormatedOIB>
  <DomainObject.Predmet.ProtuStrankaListFormatedWithAdress>
    <izvorni_sadrzaj>
      <item>USUS jednostavno društvo s ograničenom odgovornošću za trgovinu i usluge, Kralja Zvonimira 59, 31216 Antunovac zastupanog po punomoćniku Domagoj Kranic</item>
    </izvorni_sadrzaj>
    <derivirana_varijabla naziv="DomainObject.Predmet.ProtuStrankaListFormatedWithAdress_1">
      <item>USUS jednostavno društvo s ograničenom odgovornošću za trgovinu i usluge, Kralja Zvonimira 59, 31216 Antunovac zastupanog po punomoćniku Domagoj Kranic</item>
    </derivirana_varijabla>
  </DomainObject.Predmet.ProtuStrankaListFormatedWithAdress>
  <DomainObject.Predmet.ProtuStrankaListFormatedWithAdressOIB>
    <izvorni_sadrzaj>
      <item>USUS jednostavno društvo s ograničenom odgovornošću za trgovinu i usluge, OIB 42528267176, Kralja Zvonimira 59, 31216 Antunovac zastupanog po punomoćniku Domagoj Kranic</item>
    </izvorni_sadrzaj>
    <derivirana_varijabla naziv="DomainObject.Predmet.ProtuStrankaListFormatedWithAdressOIB_1">
      <item>USUS jednostavno društvo s ograničenom odgovornošću za trgovinu i usluge, OIB 42528267176, Kralja Zvonimira 59, 31216 Antunovac zastupanog po punomoćniku Domagoj Kranic</item>
    </derivirana_varijabla>
  </DomainObject.Predmet.ProtuStrankaListFormatedWithAdressOIB>
  <DomainObject.Predmet.ProtuStrankaListNazivFormated>
    <izvorni_sadrzaj>
      <item>USUS jednostavno društvo s ograničenom odgovornošću za trgovinu i usluge</item>
    </izvorni_sadrzaj>
    <derivirana_varijabla naziv="DomainObject.Predmet.ProtuStrankaListNazivFormated_1">
      <item>USUS jednostavno društvo s ograničenom odgovornošću za trgovinu i usluge</item>
    </derivirana_varijabla>
  </DomainObject.Predmet.ProtuStrankaListNazivFormated>
  <DomainObject.Predmet.ProtuStrankaListNazivFormatedOIB>
    <izvorni_sadrzaj>
      <item>USUS jednostavno društvo s ograničenom odgovornošću za trgovinu i usluge, OIB 42528267176</item>
    </izvorni_sadrzaj>
    <derivirana_varijabla naziv="DomainObject.Predmet.ProtuStrankaListNazivFormatedOIB_1">
      <item>USUS jednostavno društvo s ograničenom odgovornošću za trgovinu i usluge, OIB 42528267176</item>
    </derivirana_varijabla>
  </DomainObject.Predmet.ProtuStrankaListNazivFormatedOIB>
  <DomainObject.Predmet.OstaliListFormated>
    <izvorni_sadrzaj>
      <item>Županijsko državno odvjetništvo u Osijeku punomoćnik sudionika u postupku RH MINISTARSTO FINANCIJA PU PODRUČNI URED OSIJEK</item>
      <item>Domagoj Kranic punomoćnik sudionika u postupku USUS jednostavno društvo s ograničenom odgovornošću za trgovinu i usluge</item>
    </izvorni_sadrzaj>
    <derivirana_varijabla naziv="DomainObject.Predmet.OstaliListFormated_1">
      <item>Županijsko državno odvjetništvo u Osijeku punomoćnik sudionika u postupku RH MINISTARSTO FINANCIJA PU PODRUČNI URED OSIJEK</item>
      <item>Domagoj Kranic punomoćnik sudionika u postupku USUS jednostavno društvo s ograničenom odgovornošću za trgovinu i usluge</item>
    </derivirana_varijabla>
  </DomainObject.Predmet.OstaliListFormated>
  <DomainObject.Predmet.OstaliListFormatedOIB>
    <izvorni_sadrzaj>
      <item>Županijsko državno odvjetništvo u Osijeku, OIB 61379160880 punomoćnik sudionika u postupku RH MINISTARSTO FINANCIJA PU PODRUČNI URED OSIJEK</item>
      <item>Domagoj Kranic, OIB 42635032447 punomoćnik sudionika u postupku USUS jednostavno društvo s ograničenom odgovornošću za trgovinu i usluge</item>
    </izvorni_sadrzaj>
    <derivirana_varijabla naziv="DomainObject.Predmet.OstaliListFormatedOIB_1">
      <item>Županijsko državno odvjetništvo u Osijeku, OIB 61379160880 punomoćnik sudionika u postupku RH MINISTARSTO FINANCIJA PU PODRUČNI URED OSIJEK</item>
      <item>Domagoj Kranic, OIB 42635032447 punomoćnik sudionika u postupku USUS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MINISTARSTO FINANCIJA PU PODRUČNI URED OSIJEK</item>
      <item>Domagoj Kranic, Ružina Ulica 75, 31000 Osijek punomoćnik sudionika u postupku USUS jednostavno društvo s ograničenom odgovornošću za trgovinu i usluge</item>
    </izvorni_sadrzaj>
    <derivirana_varijabla naziv="DomainObject.Predmet.OstaliListFormatedWithAdress_1">
      <item>Županijsko državno odvjetništvo u Osijeku, Kapucinska 21, 31000 Osijek punomoćnik sudionika u postupku RH MINISTARSTO FINANCIJA PU PODRUČNI URED OSIJEK</item>
      <item>Domagoj Kranic, Ružina Ulica 75, 31000 Osijek punomoćnik sudionika u postupku USUS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MINISTARSTO FINANCIJA PU PODRUČNI URED OSIJEK</item>
      <item>Domagoj Kranic, OIB 42635032447, Ružina Ulica 75, 31000 Osijek punomoćnik sudionika u postupku USUS jednostavno društvo s ograničenom odgovornošću za trgovinu i usluge</item>
    </izvorni_sadrzaj>
    <derivirana_varijabla naziv="DomainObject.Predmet.OstaliListFormatedWithAdressOIB_1">
      <item>Županijsko državno odvjetništvo u Osijeku, OIB 61379160880, Kapucinska 21, 31000 Osijek punomoćnik sudionika u postupku RH MINISTARSTO FINANCIJA PU PODRUČNI URED OSIJEK</item>
      <item>Domagoj Kranic, OIB 42635032447, Ružina Ulica 75, 31000 Osijek punomoćnik sudionika u postupku USUS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Osijeku</item>
      <item>Domagoj Kranic</item>
    </izvorni_sadrzaj>
    <derivirana_varijabla naziv="DomainObject.Predmet.OstaliListNazivFormated_1">
      <item>Županijsko državno odvjetništvo u Osijeku</item>
      <item>Domagoj Kranic</item>
    </derivirana_varijabla>
  </DomainObject.Predmet.OstaliListNazivFormated>
  <DomainObject.Predmet.OstaliListNazivFormatedOIB>
    <izvorni_sadrzaj>
      <item>Županijsko državno odvjetništvo u Osijeku, OIB 61379160880</item>
      <item>Domagoj Kranic, OIB 42635032447</item>
    </izvorni_sadrzaj>
    <derivirana_varijabla naziv="DomainObject.Predmet.OstaliListNazivFormatedOIB_1">
      <item>Županijsko državno odvjetništvo u Osijeku, OIB 61379160880</item>
      <item>Domagoj Kranic, OIB 42635032447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MINISTARSTO FINANCIJA PU PODRUČNI URED OSIJEK</izvorni_sadrzaj>
    <derivirana_varijabla naziv="DomainObject.Predmet.StrankaIDrugi_1">RH MINISTARSTO FINANCIJA PU PODRUČNI URED OSIJEK</derivirana_varijabla>
  </DomainObject.Predmet.StrankaIDrugi>
  <DomainObject.Predmet.ProtustrankaIDrugi>
    <izvorni_sadrzaj>USUS jednostavno društvo s ograničenom odgovornošću za trgovinu i usluge</izvorni_sadrzaj>
    <derivirana_varijabla naziv="DomainObject.Predmet.ProtustrankaIDrugi_1">USUS jednostavno društvo s ograničenom odgovornošću za trgovinu i usluge</derivirana_varijabla>
  </DomainObject.Predmet.ProtustrankaIDrugi>
  <DomainObject.Predmet.StrankaIDrugiAdressOIB>
    <izvorni_sadrzaj>RH MINISTARSTO FINANCIJA PU PODRUČNI URED OSIJEK, OIB 52634238587</izvorni_sadrzaj>
    <derivirana_varijabla naziv="DomainObject.Predmet.StrankaIDrugiAdressOIB_1">RH MINISTARSTO FINANCIJA PU PODRUČNI URED OSIJEK, OIB 52634238587</derivirana_varijabla>
  </DomainObject.Predmet.StrankaIDrugiAdressOIB>
  <DomainObject.Predmet.ProtustrankaIDrugiAdressOIB>
    <izvorni_sadrzaj>USUS jednostavno društvo s ograničenom odgovornošću za trgovinu i usluge, OIB 42528267176, Kralja Zvonimira 59, 31216 Antunovac</izvorni_sadrzaj>
    <derivirana_varijabla naziv="DomainObject.Predmet.ProtustrankaIDrugiAdressOIB_1">USUS jednostavno društvo s ograničenom odgovornošću za trgovinu i usluge, OIB 42528267176, Kralja Zvonimira 59,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USUS jednostavno društvo s ograničenom odgovornošću za trgovinu i usluge</item>
      <item>RH MINISTARSTO FINANCIJA PU PODRUČNI URED OSIJEK</item>
      <item>Županijsko državno odvjetništvo u Osijeku</item>
      <item>Domagoj Kranic</item>
    </izvorni_sadrzaj>
    <derivirana_varijabla naziv="DomainObject.Predmet.SudioniciListNaziv_1">
      <item>USUS jednostavno društvo s ograničenom odgovornošću za trgovinu i usluge</item>
      <item>RH MINISTARSTO FINANCIJA PU PODRUČNI URED OSIJEK</item>
      <item>Županijsko državno odvjetništvo u Osijeku</item>
      <item>Domagoj Kranic</item>
    </derivirana_varijabla>
  </DomainObject.Predmet.SudioniciListNaziv>
  <DomainObject.Predmet.SudioniciListAdressOIB>
    <izvorni_sadrzaj>
      <item>USUS jednostavno društvo s ograničenom odgovornošću za trgovinu i usluge, OIB 42528267176, Kralja Zvonimira 59,31216 Antunovac</item>
      <item>RH MINISTARSTO FINANCIJA PU PODRUČNI URED OSIJEK, OIB 52634238587</item>
      <item>Županijsko državno odvjetništvo u Osijeku, OIB 61379160880, Kapucinska 21,31000 Osijek</item>
      <item>Domagoj Kranic, OIB 42635032447, Ružina Ulica 75,31000 Osijek</item>
    </izvorni_sadrzaj>
    <derivirana_varijabla naziv="DomainObject.Predmet.SudioniciListAdressOIB_1">
      <item>USUS jednostavno društvo s ograničenom odgovornošću za trgovinu i usluge, OIB 42528267176, Kralja Zvonimira 59,31216 Antunovac</item>
      <item>RH MINISTARSTO FINANCIJA PU PODRUČNI URED OSIJEK, OIB 52634238587</item>
      <item>Županijsko državno odvjetništvo u Osijeku, OIB 61379160880, Kapucinska 21,31000 Osijek</item>
      <item>Domagoj Kranic, OIB 42635032447, Ružina Ulica 75,31000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42528267176</item>
      <item>, OIB 52634238587</item>
      <item>, OIB 61379160880</item>
      <item>, OIB 42635032447</item>
    </izvorni_sadrzaj>
    <derivirana_varijabla naziv="DomainObject.Predmet.SudioniciListNazivOIB_1">
      <item>, OIB 42528267176</item>
      <item>, OIB 52634238587</item>
      <item>, OIB 61379160880</item>
      <item>, OIB 42635032447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D51F4-1D7E-4D91-8226-07BE43561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190</properties:Words>
  <properties:Characters>1062</properties:Characters>
  <properties:Lines>42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dcterms:modified xmlns:xsi="http://www.w3.org/2001/XMLSchema-instance" xsi:type="dcterms:W3CDTF">2018-04-23T08:17:00Z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(122-18 DOMAGOJ KRANIC.docx)</vt:lpwstr>
  </prop:property>
  <prop:property name="CC_coloring" pid="5" fmtid="{D5CDD505-2E9C-101B-9397-08002B2CF9AE}">
    <vt:bool>true</vt:bool>
  </prop:property>
</prop:Properties>
</file>