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e9cc" w14:paraId="d23e9cc" w:rsidRDefault="00AE649C" w:rsidP="00FA5B5E" w:rsidR="00AE649C" w:rsidRPr="00B76F3C">
      <w:pPr>
        <w:pStyle w:val="Naslov3"/>
        <w15:collapsed w:val="false"/>
      </w:pPr>
    </w:p>
    <w:p w:rsidRDefault="008160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16048" w:rsidP="00816048" w:rsidR="00816048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St-163/2016-2.</w:t>
      </w:r>
    </w:p>
    <w:p w:rsidRDefault="00816048" w:rsidP="00816048" w:rsidR="00816048">
      <w:pPr>
        <w:outlineLvl w:val="0"/>
        <w:rPr>
          <w:rFonts w:cs="Arial" w:hAnsi="Arial" w:ascii="Arial"/>
          <w:noProof/>
        </w:rPr>
      </w:pPr>
    </w:p>
    <w:p w:rsidRDefault="00816048" w:rsidP="00816048" w:rsidR="00816048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16048" w:rsidP="00816048" w:rsidR="00816048">
      <w:pPr>
        <w:rPr>
          <w:rFonts w:cs="Arial" w:hAnsi="Arial" w:ascii="Arial"/>
          <w:b/>
          <w:noProof/>
        </w:rPr>
      </w:pPr>
    </w:p>
    <w:p w:rsidRDefault="00816048" w:rsidP="00816048" w:rsidR="0081604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16048" w:rsidP="00816048" w:rsidR="00816048">
      <w:pPr>
        <w:outlineLvl w:val="0"/>
        <w:rPr>
          <w:rFonts w:cs="Arial" w:hAnsi="Arial" w:ascii="Arial"/>
          <w:noProof/>
        </w:rPr>
      </w:pPr>
    </w:p>
    <w:p w:rsidRDefault="00816048" w:rsidP="00816048" w:rsidR="008160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Ministarstva financija, Republike Hrvatske, zastupanog po zastupniku po zakonu ŽDO u Bjelovaru za otvaranje stečajnog postupka nad trgovačkim društvom SIN-DI d.o.o. iz Bjelovara, Kalnička ulica 15, OIB 02344449592,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25. ožujka 2016. godine</w:t>
      </w:r>
    </w:p>
    <w:p w:rsidRDefault="00816048" w:rsidP="00816048" w:rsidR="0081604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816048" w:rsidP="00816048" w:rsidR="0081604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 </w:t>
      </w:r>
      <w:r>
        <w:rPr>
          <w:rFonts w:cs="Arial" w:hAnsi="Arial" w:ascii="Arial"/>
          <w:noProof/>
        </w:rPr>
        <w:t>SIN-DI d.o.o. iz Bjelovara, Kalnička ulica 15, OIB 02344449592.</w:t>
      </w:r>
    </w:p>
    <w:p w:rsidRDefault="00816048" w:rsidP="00816048" w:rsidR="00816048">
      <w:pPr>
        <w:jc w:val="both"/>
        <w:rPr>
          <w:rFonts w:cs="Arial" w:eastAsia="Times New Roman" w:hAnsi="Arial" w:ascii="Arial"/>
        </w:rPr>
      </w:pPr>
    </w:p>
    <w:p w:rsidRDefault="00816048" w:rsidP="00816048" w:rsidR="0081604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816048" w:rsidP="00816048" w:rsidR="00816048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10. svibnja 2016. godine u 11,00 sati</w:t>
      </w:r>
    </w:p>
    <w:p w:rsidRDefault="00816048" w:rsidP="00816048" w:rsidR="0081604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816048" w:rsidP="00816048" w:rsidR="0081604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Ministarstvo financija, RH, zastupano po ŽDO u Bjelovaru,</w:t>
      </w:r>
    </w:p>
    <w:p w:rsidRDefault="00816048" w:rsidP="00816048" w:rsidR="0081604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Ante Butković iz Bjelovara, Osječka 41.</w:t>
      </w:r>
    </w:p>
    <w:p w:rsidRDefault="00816048" w:rsidP="00816048" w:rsidR="0081604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Ante Butković iz Bjelovara, Osječka 41, da kao zakonski zastupnik dužnika tvrtke SIN-DI d.o.o. u roku od 8 dana od dana primitka ovog rješenja i poziva, dostavi ovom sudu pozivom na poslovni broj ovog spisa 7 St-163/2016, ovjerovljeni popis imovine i obveza za dužnika tvrtku SIN-DI d.o.o..</w:t>
      </w:r>
    </w:p>
    <w:p w:rsidRDefault="00816048" w:rsidP="00816048" w:rsidR="0081604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816048" w:rsidP="00816048" w:rsidR="00816048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Ministarstvo financija, RH, je podnio ovom sudu dana 29.12.2015. godine prijedlog za otvaranje stečajnog postupka nad dužnikom SIN-DI d.o.o. iz Bjelovara, Kalnička ulica 15, OIB 02344449592. </w:t>
      </w:r>
    </w:p>
    <w:p w:rsidRDefault="00816048" w:rsidP="00816048" w:rsidR="00816048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Sudac je izvršio uvid u isprave priložene uz prijedlog te je na temelju navoda iznijetih u prijedlogu predlagatelja Ministarstva financija, RH,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</w:t>
      </w:r>
      <w:r>
        <w:rPr>
          <w:rFonts w:cs="Arial" w:hAnsi="Arial" w:ascii="Arial"/>
        </w:rPr>
        <w:t xml:space="preserve">                   </w:t>
      </w:r>
    </w:p>
    <w:p w:rsidRDefault="00816048" w:rsidP="00816048" w:rsidR="00816048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25. ožujka 2016. godine </w:t>
      </w:r>
    </w:p>
    <w:p w:rsidRDefault="00816048" w:rsidP="00816048" w:rsidR="00816048">
      <w:pPr>
        <w:jc w:val="both"/>
        <w:rPr>
          <w:rFonts w:cs="Arial" w:hAnsi="Arial" w:ascii="Arial"/>
          <w:noProof/>
        </w:rPr>
      </w:pPr>
    </w:p>
    <w:p w:rsidRDefault="00816048" w:rsidP="00816048" w:rsidR="00816048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816048" w:rsidP="00816048" w:rsidR="00816048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816048" w:rsidP="00816048" w:rsidR="00816048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816048" w:rsidP="00816048" w:rsidR="00816048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</w:p>
    <w:p w:rsidRDefault="00816048" w:rsidP="00816048" w:rsidR="00816048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816048" w:rsidP="00816048" w:rsidR="00816048">
      <w:pPr>
        <w:jc w:val="both"/>
        <w:rPr>
          <w:rFonts w:cs="Arial" w:hAnsi="Arial" w:ascii="Arial"/>
          <w:noProof/>
        </w:rPr>
      </w:pPr>
    </w:p>
    <w:p w:rsidRDefault="00816048" w:rsidP="00816048" w:rsidR="008160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16048" w:rsidP="00816048" w:rsidR="0081604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ovog suda</w:t>
      </w:r>
    </w:p>
    <w:p w:rsidRDefault="00816048" w:rsidP="00816048" w:rsidR="0081604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ŽDO u Bjelovaru putem e-oglasne ploče ovog suda</w:t>
      </w:r>
    </w:p>
    <w:p w:rsidRDefault="00816048" w:rsidP="00816048" w:rsidR="0081604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816048" w:rsidP="00816048" w:rsidR="008160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16048" w:rsidP="00816048" w:rsidR="008160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Bj.25.3.2016.g.</w:t>
      </w:r>
    </w:p>
    <w:p w:rsidRDefault="00816048" w:rsidP="00816048" w:rsidR="00816048">
      <w:pPr>
        <w:rPr>
          <w:rFonts w:cs="Arial" w:hAnsi="Arial" w:ascii="Arial"/>
        </w:rPr>
      </w:pPr>
    </w:p>
    <w:p w:rsidRDefault="00816048" w:rsidP="00816048" w:rsidR="00816048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48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22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St-163/2016-2</izvorni_sadrzaj>
    <derivirana_varijabla naziv="DomainObject.Oznaka_1">St-163/2016-2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SIN-DI društvo s ograničenom odgovornošću za trgovinu, ugostiteljstvo i turistička agencija, Bjelovar</izvorni_sadrzaj>
    <derivirana_varijabla naziv="DomainObject.Predmet.ProtustrankaFormated_1">  SIN-DI društvo s ograničenom odgovornošću za trgovinu, ugostiteljstvo i turistička agencija, Bjelovar</derivirana_varijabla>
  </DomainObject.Predmet.ProtustrankaFormated>
  <DomainObject.Predmet.ProtustrankaFormatedOIB>
    <izvorni_sadrzaj>  SIN-DI društvo s ograničenom odgovornošću za trgovinu, ugostiteljstvo i turistička agencija, Bjelovar, OIB 02344449592</izvorni_sadrzaj>
    <derivirana_varijabla naziv="DomainObject.Predmet.ProtustrankaFormatedOIB_1">  SIN-DI društvo s ograničenom odgovornošću za trgovinu, ugostiteljstvo i turistička agencija, Bjelovar, OIB 02344449592</derivirana_varijabla>
  </DomainObject.Predmet.ProtustrankaFormatedOIB>
  <DomainObject.Predmet.ProtustrankaFormatedWithAdress>
    <izvorni_sadrzaj> SIN-DI društvo s ograničenom odgovornošću za trgovinu, ugostiteljstvo i turistička agencija, Bjelovar, Kalnička ulica 15, 43000 Bjelovar</izvorni_sadrzaj>
    <derivirana_varijabla naziv="DomainObject.Predmet.ProtustrankaFormatedWithAdress_1"> SIN-DI društvo s ograničenom odgovornošću za trgovinu, ugostiteljstvo i turistička agencija, Bjelovar, Kalnička ulica 15, 43000 Bjelovar</derivirana_varijabla>
  </DomainObject.Predmet.ProtustrankaFormatedWithAdress>
  <DomainObject.Predmet.ProtustrankaFormatedWithAdressOIB>
    <izvorni_sadrzaj> SIN-DI društvo s ograničenom odgovornošću za trgovinu, ugostiteljstvo i turistička agencija, Bjelovar, OIB 02344449592, Kalnička ulica 15, 43000 Bjelovar</izvorni_sadrzaj>
    <derivirana_varijabla naziv="DomainObject.Predmet.ProtustrankaFormatedWithAdressOIB_1"> SIN-DI društvo s ograničenom odgovornošću za trgovinu, ugostiteljstvo i turistička agencija, Bjelovar, OIB 02344449592, Kalnička ulica 15, 43000 Bjelovar</derivirana_varijabla>
  </DomainObject.Predmet.ProtustrankaFormatedWithAdressOIB>
  <DomainObject.Predmet.ProtustrankaWithAdress>
    <izvorni_sadrzaj>SIN-DI društvo s ograničenom odgovornošću za trgovinu, ugostiteljstvo i turistička agencija, Bjelovar Kalnička ulica 15, 43000 Bjelovar</izvorni_sadrzaj>
    <derivirana_varijabla naziv="DomainObject.Predmet.ProtustrankaWithAdress_1">SIN-DI društvo s ograničenom odgovornošću za trgovinu, ugostiteljstvo i turistička agencija, Bjelovar Kalnička ulica 15, 43000 Bjelovar</derivirana_varijabla>
  </DomainObject.Predmet.ProtustrankaWithAdress>
  <DomainObject.Predmet.ProtustrankaWithAdressOIB>
    <izvorni_sadrzaj>SIN-DI društvo s ograničenom odgovornošću za trgovinu, ugostiteljstvo i turistička agencija, Bjelovar, OIB 02344449592, Kalnička ulica 15, 43000 Bjelovar</izvorni_sadrzaj>
    <derivirana_varijabla naziv="DomainObject.Predmet.ProtustrankaWithAdressOIB_1">SIN-DI društvo s ograničenom odgovornošću za trgovinu, ugostiteljstvo i turistička agencija, Bjelovar, OIB 02344449592, Kalnička ulica 15, 43000 Bjelovar</derivirana_varijabla>
  </DomainObject.Predmet.ProtustrankaWithAdressOIB>
  <DomainObject.Predmet.ProtustrankaNazivFormated>
    <izvorni_sadrzaj>SIN-DI društvo s ograničenom odgovornošću za trgovinu, ugostiteljstvo i turistička agencija, Bjelovar</izvorni_sadrzaj>
    <derivirana_varijabla naziv="DomainObject.Predmet.ProtustrankaNazivFormated_1">SIN-DI društvo s ograničenom odgovornošću za trgovinu, ugostiteljstvo i turistička agencija, Bjelovar</derivirana_varijabla>
  </DomainObject.Predmet.ProtustrankaNazivFormated>
  <DomainObject.Predmet.ProtustrankaNazivFormatedOIB>
    <izvorni_sadrzaj>SIN-DI društvo s ograničenom odgovornošću za trgovinu, ugostiteljstvo i turistička agencija, Bjelovar, OIB 02344449592</izvorni_sadrzaj>
    <derivirana_varijabla naziv="DomainObject.Predmet.ProtustrankaNazivFormatedOIB_1">SIN-DI društvo s ograničenom odgovornošću za trgovinu, ugostiteljstvo i turistička agencija, Bjelovar, OIB 02344449592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SIN-DI društvo s ograničenom odgovornošću za trgovinu, ugostiteljstvo i turistička agencija, Bjelovar</item>
    </izvorni_sadrzaj>
    <derivirana_varijabla naziv="DomainObject.Predmet.ProtuStrankaListFormated_1">
      <item>SIN-DI društvo s ograničenom odgovornošću za trgovinu, ugostiteljstvo i turistička agencija, Bjelovar</item>
    </derivirana_varijabla>
  </DomainObject.Predmet.ProtuStrankaListFormated>
  <DomainObject.Predmet.ProtuStrankaListFormatedOIB>
    <izvorni_sadrzaj>
      <item>SIN-DI društvo s ograničenom odgovornošću za trgovinu, ugostiteljstvo i turistička agencija, Bjelovar, OIB 02344449592</item>
    </izvorni_sadrzaj>
    <derivirana_varijabla naziv="DomainObject.Predmet.ProtuStrankaListFormatedOIB_1">
      <item>SIN-DI društvo s ograničenom odgovornošću za trgovinu, ugostiteljstvo i turistička agencija, Bjelovar, OIB 02344449592</item>
    </derivirana_varijabla>
  </DomainObject.Predmet.ProtuStrankaListFormatedOIB>
  <DomainObject.Predmet.ProtuStrankaListFormatedWithAdress>
    <izvorni_sadrzaj>
      <item>SIN-DI društvo s ograničenom odgovornošću za trgovinu, ugostiteljstvo i turistička agencija, Bjelovar, Kalnička ulica 15, 43000 Bjelovar</item>
    </izvorni_sadrzaj>
    <derivirana_varijabla naziv="DomainObject.Predmet.ProtuStrankaListFormatedWithAdress_1">
      <item>SIN-DI društvo s ograničenom odgovornošću za trgovinu, ugostiteljstvo i turistička agencija, Bjelovar, Kalnička ulica 15, 43000 Bjelovar</item>
    </derivirana_varijabla>
  </DomainObject.Predmet.ProtuStrankaListFormatedWithAdress>
  <DomainObject.Predmet.ProtuStrankaListFormatedWithAdressOIB>
    <izvorni_sadrzaj>
      <item>SIN-DI društvo s ograničenom odgovornošću za trgovinu, ugostiteljstvo i turistička agencija, Bjelovar, OIB 02344449592, Kalnička ulica 15, 43000 Bjelovar</item>
    </izvorni_sadrzaj>
    <derivirana_varijabla naziv="DomainObject.Predmet.ProtuStrankaListFormatedWithAdressOIB_1">
      <item>SIN-DI društvo s ograničenom odgovornošću za trgovinu, ugostiteljstvo i turistička agencija, Bjelovar, OIB 02344449592, Kalnička ulica 15, 43000 Bjelovar</item>
    </derivirana_varijabla>
  </DomainObject.Predmet.ProtuStrankaListFormatedWithAdressOIB>
  <DomainObject.Predmet.ProtuStrankaListNazivFormated>
    <izvorni_sadrzaj>
      <item>SIN-DI društvo s ograničenom odgovornošću za trgovinu, ugostiteljstvo i turistička agencija, Bjelovar</item>
    </izvorni_sadrzaj>
    <derivirana_varijabla naziv="DomainObject.Predmet.ProtuStrankaListNazivFormated_1">
      <item>SIN-DI društvo s ograničenom odgovornošću za trgovinu, ugostiteljstvo i turistička agencija, Bjelovar</item>
    </derivirana_varijabla>
  </DomainObject.Predmet.ProtuStrankaListNazivFormated>
  <DomainObject.Predmet.ProtuStrankaListNazivFormatedOIB>
    <izvorni_sadrzaj>
      <item>SIN-DI društvo s ograničenom odgovornošću za trgovinu, ugostiteljstvo i turistička agencija, Bjelovar, OIB 02344449592</item>
    </izvorni_sadrzaj>
    <derivirana_varijabla naziv="DomainObject.Predmet.ProtuStrankaListNazivFormatedOIB_1">
      <item>SIN-DI društvo s ograničenom odgovornošću za trgovinu, ugostiteljstvo i turistička agencija, Bjelovar, OIB 02344449592</item>
    </derivirana_varijabla>
  </DomainObject.Predmet.ProtuStrankaListNazivFormatedOIB>
  <DomainObject.Predmet.OstaliListFormated>
    <izvorni_sadrzaj>
      <item>ANTE BUTKOVIĆ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ANTE BUTKOVIĆ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ANTE BUTKOVIĆ, OIB 22367974581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ANTE BUTKOVIĆ, OIB 22367974581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ANTE BUTKOVIĆ, Osječka 41,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ANTE BUTKOVIĆ, Osječka 41,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ANTE BUTKOVIĆ, OIB 22367974581, Osječka 41,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ANTE BUTKOVIĆ, OIB 22367974581, Osječka 41,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ANTE BUTKOVIĆ</item>
      <item>ŽUPANIJSKO DRŽAVNO ODVJETNIŠTVO U BJELOVARU</item>
    </izvorni_sadrzaj>
    <derivirana_varijabla naziv="DomainObject.Predmet.OstaliListNazivFormated_1">
      <item>ANTE BUTKOVIĆ</item>
      <item>ŽUPANIJSKO DRŽAVNO ODVJETNIŠTVO U BJELOVARU</item>
    </derivirana_varijabla>
  </DomainObject.Predmet.OstaliListNazivFormated>
  <DomainObject.Predmet.OstaliListNazivFormatedOIB>
    <izvorni_sadrzaj>
      <item>ANTE BUTKOVIĆ, OIB 22367974581</item>
      <item>ŽUPANIJSKO DRŽAVNO ODVJETNIŠTVO U BJELOVARU</item>
    </izvorni_sadrzaj>
    <derivirana_varijabla naziv="DomainObject.Predmet.OstaliListNazivFormatedOIB_1">
      <item>ANTE BUTKOVIĆ, OIB 22367974581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St-163/2016-2</izvorni_sadrzaj>
    <derivirana_varijabla naziv="DomainObject.PoslovniBrojDokumenta_1">St-163/2016-2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SIN-DI društvo s ograničenom odgovornošću za trgovinu, ugostiteljstvo i turistička agencija, Bjelovar</izvorni_sadrzaj>
    <derivirana_varijabla naziv="DomainObject.Predmet.ProtustrankaIDrugi_1">SIN-DI društvo s ograničenom odgovornošću za trgovinu, ugostiteljstvo i turistička agencija,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SIN-DI društvo s ograničenom odgovornošću za trgovinu, ugostiteljstvo i turistička agencija, Bjelovar, OIB 02344449592, Kalnička ulica 15, 43000 Bjelovar</izvorni_sadrzaj>
    <derivirana_varijabla naziv="DomainObject.Predmet.ProtustrankaIDrugiAdressOIB_1">SIN-DI društvo s ograničenom odgovornošću za trgovinu, ugostiteljstvo i turistička agencija, Bjelovar, OIB 02344449592, Kalnička ulica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SIN-DI društvo s ograničenom odgovornošću za trgovinu, ugostiteljstvo i turistička agencija, Bjelovar</item>
      <item>ANTE BUTKOVIĆ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SIN-DI društvo s ograničenom odgovornošću za trgovinu, ugostiteljstvo i turistička agencija, Bjelovar</item>
      <item>ANTE BUTKOVIĆ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SIN-DI društvo s ograničenom odgovornošću za trgovinu, ugostiteljstvo i turistička agencija, Bjelovar, OIB 02344449592, Kalnička ulica 15,43000 Bjelovar</item>
      <item>ANTE BUTKOVIĆ, OIB 22367974581, Osječka 41,43000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SIN-DI društvo s ograničenom odgovornošću za trgovinu, ugostiteljstvo i turistička agencija, Bjelovar, OIB 02344449592, Kalnička ulica 15,43000 Bjelovar</item>
      <item>ANTE BUTKOVIĆ, OIB 22367974581, Osječka 41,43000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8DF8C-7060-4119-81B3-C4EF22606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360</properties:Words>
  <properties:Characters>1974</properties:Characters>
  <properties:Lines>60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2016-03-25T09:15:00Z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