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dfc0" w14:paraId="fdddfc0" w:rsidRDefault="002D77B4" w:rsidP="00597F65" w:rsidR="00597F65">
      <w:pPr>
        <w:jc w:val="right"/>
        <w15:collapsed w:val="false"/>
      </w:pPr>
      <w:r>
        <w:t>Broj: St-</w:t>
      </w:r>
      <w:r w:rsidR="006334F8">
        <w:t>107/18-11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26A6F">
        <w:t xml:space="preserve">RH MF Porezna uprava zastupani po ŽDO Osijek, za otvaranje stečajnog postupka nad dužnikom </w:t>
      </w:r>
      <w:r w:rsidR="006334F8" w:rsidRPr="000652D4">
        <w:rPr>
          <w:b/>
        </w:rPr>
        <w:t xml:space="preserve">MILERAM j.d.o.o. za proizvodnju, trgovinu i usluge, Osijek, </w:t>
      </w:r>
      <w:proofErr w:type="spellStart"/>
      <w:r w:rsidR="006334F8" w:rsidRPr="000652D4">
        <w:rPr>
          <w:b/>
        </w:rPr>
        <w:t>Reisnerova</w:t>
      </w:r>
      <w:proofErr w:type="spellEnd"/>
      <w:r w:rsidR="006334F8" w:rsidRPr="000652D4">
        <w:rPr>
          <w:b/>
        </w:rPr>
        <w:t xml:space="preserve"> 46, MBS: 030168583, OIB: 14059579430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6334F8">
        <w:t>8. ožujka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6334F8" w:rsidRPr="000652D4">
        <w:rPr>
          <w:b/>
        </w:rPr>
        <w:t xml:space="preserve">MILERAM j.d.o.o. za proizvodnju, trgovinu i usluge, Osijek, </w:t>
      </w:r>
      <w:proofErr w:type="spellStart"/>
      <w:r w:rsidR="006334F8" w:rsidRPr="000652D4">
        <w:rPr>
          <w:b/>
        </w:rPr>
        <w:t>Reisnerova</w:t>
      </w:r>
      <w:proofErr w:type="spellEnd"/>
      <w:r w:rsidR="006334F8" w:rsidRPr="000652D4">
        <w:rPr>
          <w:b/>
        </w:rPr>
        <w:t xml:space="preserve"> 46, MBS: 030168583, OIB: 14059579430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C26A6F">
        <w:rPr>
          <w:b/>
        </w:rPr>
        <w:t>25</w:t>
      </w:r>
      <w:r w:rsidR="008564FF">
        <w:rPr>
          <w:b/>
        </w:rPr>
        <w:t>. travnja</w:t>
      </w:r>
      <w:r w:rsidRPr="00914EB4">
        <w:rPr>
          <w:b/>
        </w:rPr>
        <w:t xml:space="preserve"> 2018. u </w:t>
      </w:r>
      <w:r w:rsidR="00B72723">
        <w:rPr>
          <w:b/>
        </w:rPr>
        <w:t>10,</w:t>
      </w:r>
      <w:r w:rsidR="00C26A6F">
        <w:rPr>
          <w:b/>
        </w:rPr>
        <w:t>30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6334F8" w:rsidR="003768C2" w:rsidRPr="006334F8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6334F8">
        <w:t xml:space="preserve"> </w:t>
      </w:r>
      <w:r w:rsidR="006334F8" w:rsidRPr="006334F8">
        <w:rPr>
          <w:b/>
        </w:rPr>
        <w:t>Jozo Perić, Velika, Dr. F. Tuđmana 28, OIB: 83577001032</w:t>
      </w:r>
      <w:r w:rsidR="006334F8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>Predlagatelj –</w:t>
      </w:r>
      <w:r w:rsidR="008564FF">
        <w:t xml:space="preserve"> RH MF Porezna uprava zastupana po ŽDO Osijek </w:t>
      </w:r>
      <w:r w:rsidR="00B72723">
        <w:t>podni</w:t>
      </w:r>
      <w:r w:rsidR="00B54A3E">
        <w:t>o je</w:t>
      </w:r>
      <w:r w:rsidR="008564FF">
        <w:t xml:space="preserve"> </w:t>
      </w:r>
      <w:r w:rsidR="00B72723">
        <w:t xml:space="preserve"> dana </w:t>
      </w:r>
      <w:r w:rsidR="006334F8">
        <w:t>12. prosinca</w:t>
      </w:r>
      <w:r w:rsidR="00B54A3E">
        <w:t xml:space="preserve"> 2017. g.</w:t>
      </w:r>
      <w:r w:rsidR="00B72723">
        <w:t xml:space="preserve">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6334F8" w:rsidRPr="000652D4">
        <w:rPr>
          <w:b/>
        </w:rPr>
        <w:t xml:space="preserve">MILERAM j.d.o.o. za proizvodnju, trgovinu i usluge, Osijek, </w:t>
      </w:r>
      <w:proofErr w:type="spellStart"/>
      <w:r w:rsidR="006334F8" w:rsidRPr="000652D4">
        <w:rPr>
          <w:b/>
        </w:rPr>
        <w:t>Reisnerova</w:t>
      </w:r>
      <w:proofErr w:type="spellEnd"/>
      <w:r w:rsidR="006334F8" w:rsidRPr="000652D4">
        <w:rPr>
          <w:b/>
        </w:rPr>
        <w:t xml:space="preserve"> 46, MBS: 030168583, OIB: 14059579430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</w:p>
    <w:p w:rsidRDefault="00C26A6F" w:rsidP="005173F9" w:rsidR="00C26A6F">
      <w:pPr>
        <w:pStyle w:val="Tijeloteksta"/>
      </w:pPr>
    </w:p>
    <w:p w:rsidRDefault="005173F9" w:rsidP="005173F9" w:rsidR="005173F9">
      <w:pPr>
        <w:pStyle w:val="Tijeloteksta"/>
      </w:pPr>
    </w:p>
    <w:p w:rsidRDefault="006334F8" w:rsidP="006334F8" w:rsidR="006334F8">
      <w:pPr>
        <w:jc w:val="right"/>
      </w:pPr>
      <w:r>
        <w:lastRenderedPageBreak/>
        <w:t>Broj: St-107/18-11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</w:t>
      </w:r>
      <w:r w:rsidR="0031464B">
        <w:t xml:space="preserve">Porezna uprava navodi da prema dužniku na dan </w:t>
      </w:r>
      <w:r w:rsidR="006334F8">
        <w:t>5. prosinac</w:t>
      </w:r>
      <w:r w:rsidR="00C26A6F">
        <w:t xml:space="preserve"> </w:t>
      </w:r>
      <w:r w:rsidR="00B54A3E">
        <w:t>2017. g.</w:t>
      </w:r>
      <w:r w:rsidR="0031464B">
        <w:t xml:space="preserve"> ima tražbinu u iznosu od </w:t>
      </w:r>
      <w:r w:rsidR="006334F8">
        <w:t xml:space="preserve">16.276,51 kn po osnovi neplaćenih obveza poreza, doprinosa i drugih javnih davanja </w:t>
      </w:r>
      <w:r w:rsidR="0031464B">
        <w:t xml:space="preserve">te da kod dužnika postoji stečajni razlog – nesposobnost za plaćanje – dužnik </w:t>
      </w:r>
      <w:r w:rsidR="006334F8">
        <w:t xml:space="preserve">je na dan 5.12.2017. g. u neprekidnoj blokadi u trajanju od 169 dana a </w:t>
      </w:r>
      <w:r w:rsidR="00C26A6F">
        <w:t xml:space="preserve">u Očevidniku redoslijeda osnova za plaćanje </w:t>
      </w:r>
      <w:r w:rsidR="006334F8">
        <w:t>iskazani su dospjeli nepodmireni nalozi za plaćanje u ukupnom iznosu od 37.246,07 kn.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6334F8">
        <w:rPr>
          <w:b/>
        </w:rPr>
        <w:t>Jozo Perić iz Velike</w:t>
      </w:r>
      <w:r w:rsidR="008564FF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334F8">
        <w:t>8. ožujka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6334F8" w:rsidR="006334F8" w:rsidRPr="006334F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6334F8" w:rsidRPr="006334F8">
        <w:t>Jozo Perić, Velika, Dr. F. Tuđmana 28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8564FF" w:rsidP="00AE7DAB" w:rsidR="008564FF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3768C2" w:rsidR="00B54A3E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6334F8">
        <w:t>18</w:t>
      </w:r>
      <w:r w:rsidR="0031464B">
        <w:t>.4.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307C68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504" w:rsidR="00FC0504">
      <w:r>
        <w:separator/>
      </w:r>
    </w:p>
  </w:endnote>
  <w:endnote w:id="0" w:type="continuationSeparator">
    <w:p w:rsidRDefault="00FC0504" w:rsidR="00FC05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504" w:rsidR="00FC0504">
      <w:r>
        <w:separator/>
      </w:r>
    </w:p>
  </w:footnote>
  <w:footnote w:id="0" w:type="continuationSeparator">
    <w:p w:rsidRDefault="00FC0504" w:rsidR="00FC05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7C6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2101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5782E"/>
    <w:rsid w:val="00291B9C"/>
    <w:rsid w:val="002D5985"/>
    <w:rsid w:val="002D77B4"/>
    <w:rsid w:val="00307C68"/>
    <w:rsid w:val="00313F98"/>
    <w:rsid w:val="0031464B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4F2674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C089F"/>
    <w:rsid w:val="005D4764"/>
    <w:rsid w:val="005E5805"/>
    <w:rsid w:val="00607A56"/>
    <w:rsid w:val="00607E75"/>
    <w:rsid w:val="00615FE6"/>
    <w:rsid w:val="006235FB"/>
    <w:rsid w:val="006334F8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7F7F5B"/>
    <w:rsid w:val="0080666F"/>
    <w:rsid w:val="008122EF"/>
    <w:rsid w:val="00845777"/>
    <w:rsid w:val="00850A85"/>
    <w:rsid w:val="008564FF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54A3E"/>
    <w:rsid w:val="00B72723"/>
    <w:rsid w:val="00B96D02"/>
    <w:rsid w:val="00BC33DE"/>
    <w:rsid w:val="00BF5580"/>
    <w:rsid w:val="00C008D6"/>
    <w:rsid w:val="00C060B0"/>
    <w:rsid w:val="00C15361"/>
    <w:rsid w:val="00C26A6F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C0504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6334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7C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7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6334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7C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7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St-107/2018</izvorni_sadrzaj>
    <derivirana_varijabla naziv="DomainObject.Predmet.OznakaBroj_1">St-107/2018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MILERAM jednostavno društvo s ograničenom odgovornošću za proizvodnju, trgovinu i usluge</izvorni_sadrzaj>
    <derivirana_varijabla naziv="DomainObject.Predmet.ProtustrankaFormated_1">  MILERAM jednostavno društvo s ograničenom odgovornošću za proizvodnju, trgovinu i usluge</derivirana_varijabla>
  </DomainObject.Predmet.ProtustrankaFormated>
  <DomainObject.Predmet.ProtustrankaFormatedOIB>
    <izvorni_sadrzaj>  MILERAM jednostavno društvo s ograničenom odgovornošću za proizvodnju, trgovinu i usluge, OIB 14059579430</izvorni_sadrzaj>
    <derivirana_varijabla naziv="DomainObject.Predmet.ProtustrankaFormatedOIB_1">  MILERAM jednostavno društvo s ograničenom odgovornošću za proizvodnju, trgovinu i usluge, OIB 14059579430</derivirana_varijabla>
  </DomainObject.Predmet.ProtustrankaFormatedOIB>
  <DomainObject.Predmet.ProtustrankaFormatedWithAdress>
    <izvorni_sadrzaj> MILERAM jednostavno društvo s ograničenom odgovornošću za proizvodnju, trgovinu i usluge, Reisnerova 46, 31000 Osijek</izvorni_sadrzaj>
    <derivirana_varijabla naziv="DomainObject.Predmet.ProtustrankaFormatedWithAdress_1"> MILERAM jednostavno društvo s ograničenom odgovornošću za proizvodnju, trgovinu i usluge, Reisnerova 46, 31000 Osijek</derivirana_varijabla>
  </DomainObject.Predmet.ProtustrankaFormatedWithAdress>
  <DomainObject.Predmet.ProtustrankaFormatedWithAdressOIB>
    <izvorni_sadrzaj> MILERAM jednostavno društvo s ograničenom odgovornošću za proizvodnju, trgovinu i usluge, OIB 14059579430, Reisnerova 46, 31000 Osijek</izvorni_sadrzaj>
    <derivirana_varijabla naziv="DomainObject.Predmet.ProtustrankaFormatedWithAdressOIB_1"> MILERAM jednostavno društvo s ograničenom odgovornošću za proizvodnju, trgovinu i usluge, OIB 14059579430, Reisnerova 46, 31000 Osijek</derivirana_varijabla>
  </DomainObject.Predmet.ProtustrankaFormatedWithAdressOIB>
  <DomainObject.Predmet.ProtustrankaWithAdress>
    <izvorni_sadrzaj>MILERAM jednostavno društvo s ograničenom odgovornošću za proizvodnju, trgovinu i usluge Reisnerova 46, 31000 Osijek</izvorni_sadrzaj>
    <derivirana_varijabla naziv="DomainObject.Predmet.ProtustrankaWithAdress_1">MILERAM jednostavno društvo s ograničenom odgovornošću za proizvodnju, trgovinu i usluge Reisnerova 46, 31000 Osijek</derivirana_varijabla>
  </DomainObject.Predmet.ProtustrankaWithAdress>
  <DomainObject.Predmet.ProtustrankaWithAdressOIB>
    <izvorni_sadrzaj>MILERAM jednostavno društvo s ograničenom odgovornošću za proizvodnju, trgovinu i usluge, OIB 14059579430, Reisnerova 46, 31000 Osijek</izvorni_sadrzaj>
    <derivirana_varijabla naziv="DomainObject.Predmet.ProtustrankaWithAdressOIB_1">MILERAM jednostavno društvo s ograničenom odgovornošću za proizvodnju, trgovinu i usluge, OIB 14059579430, Reisnerova 46, 31000 Osijek</derivirana_varijabla>
  </DomainObject.Predmet.ProtustrankaWithAdressOIB>
  <DomainObject.Predmet.ProtustrankaNazivFormated>
    <izvorni_sadrzaj>MILERAM jednostavno društvo s ograničenom odgovornošću za proizvodnju, trgovinu i usluge</izvorni_sadrzaj>
    <derivirana_varijabla naziv="DomainObject.Predmet.ProtustrankaNazivFormated_1">MILERAM jednostavno društvo s ograničenom odgovornošću za proizvodnju, trgovinu i usluge</derivirana_varijabla>
  </DomainObject.Predmet.ProtustrankaNazivFormated>
  <DomainObject.Predmet.ProtustrankaNazivFormatedOIB>
    <izvorni_sadrzaj>MILERAM jednostavno društvo s ograničenom odgovornošću za proizvodnju, trgovinu i usluge, OIB 14059579430</izvorni_sadrzaj>
    <derivirana_varijabla naziv="DomainObject.Predmet.ProtustrankaNazivFormatedOIB_1">MILERAM jednostavno društvo s ograničenom odgovornošću za proizvodnju, trgovinu i usluge, OIB 14059579430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MILERAM jednostavno društvo s ograničenom odgovornošću za proizvodnju, trgovinu i usluge</item>
    </izvorni_sadrzaj>
    <derivirana_varijabla naziv="DomainObject.Predmet.ProtuStrankaListFormated_1">
      <item>MILERAM jednostavno društvo s ograničenom odgovornošću za proizvodnju, trgovinu i usluge</item>
    </derivirana_varijabla>
  </DomainObject.Predmet.ProtuStrankaListFormated>
  <DomainObject.Predmet.ProtuStrankaListFormatedOIB>
    <izvorni_sadrzaj>
      <item>MILERAM jednostavno društvo s ograničenom odgovornošću za proizvodnju, trgovinu i usluge, OIB 14059579430</item>
    </izvorni_sadrzaj>
    <derivirana_varijabla naziv="DomainObject.Predmet.ProtuStrankaListFormatedOIB_1">
      <item>MILERAM jednostavno društvo s ograničenom odgovornošću za proizvodnju, trgovinu i usluge, OIB 14059579430</item>
    </derivirana_varijabla>
  </DomainObject.Predmet.ProtuStrankaListFormatedOIB>
  <DomainObject.Predmet.ProtuStrankaListFormatedWithAdress>
    <izvorni_sadrzaj>
      <item>MILERAM jednostavno društvo s ograničenom odgovornošću za proizvodnju, trgovinu i usluge, Reisnerova 46, 31000 Osijek</item>
    </izvorni_sadrzaj>
    <derivirana_varijabla naziv="DomainObject.Predmet.ProtuStrankaListFormatedWithAdress_1">
      <item>MILERAM jednostavno društvo s ograničenom odgovornošću za proizvodnju, trgovinu i usluge, Reisnerova 46, 31000 Osijek</item>
    </derivirana_varijabla>
  </DomainObject.Predmet.ProtuStrankaListFormatedWithAdress>
  <DomainObject.Predmet.ProtuStrankaListFormatedWithAdressOIB>
    <izvorni_sadrzaj>
      <item>MILERAM jednostavno društvo s ograničenom odgovornošću za proizvodnju, trgovinu i usluge, OIB 14059579430, Reisnerova 46, 31000 Osijek</item>
    </izvorni_sadrzaj>
    <derivirana_varijabla naziv="DomainObject.Predmet.ProtuStrankaListFormatedWithAdressOIB_1">
      <item>MILERAM jednostavno društvo s ograničenom odgovornošću za proizvodnju, trgovinu i usluge, OIB 14059579430, Reisnerova 46, 31000 Osijek</item>
    </derivirana_varijabla>
  </DomainObject.Predmet.ProtuStrankaListFormatedWithAdressOIB>
  <DomainObject.Predmet.ProtuStrankaListNazivFormated>
    <izvorni_sadrzaj>
      <item>MILERAM jednostavno društvo s ograničenom odgovornošću za proizvodnju, trgovinu i usluge</item>
    </izvorni_sadrzaj>
    <derivirana_varijabla naziv="DomainObject.Predmet.ProtuStrankaListNazivFormated_1">
      <item>MILERAM jednostavno društvo s ograničenom odgovornošću za proizvodnju, trgovinu i usluge</item>
    </derivirana_varijabla>
  </DomainObject.Predmet.ProtuStrankaListNazivFormated>
  <DomainObject.Predmet.ProtuStrankaListNazivFormatedOIB>
    <izvorni_sadrzaj>
      <item>MILERAM jednostavno društvo s ograničenom odgovornošću za proizvodnju, trgovinu i usluge, OIB 14059579430</item>
    </izvorni_sadrzaj>
    <derivirana_varijabla naziv="DomainObject.Predmet.ProtuStrankaListNazivFormatedOIB_1">
      <item>MILERAM jednostavno društvo s ograničenom odgovornošću za proizvodnju, trgovinu i usluge, OIB 14059579430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MILERAM jednostavno društvo s ograničenom odgovornošću za proizvodnju, trgovinu i usluge</izvorni_sadrzaj>
    <derivirana_varijabla naziv="DomainObject.Predmet.ProtustrankaIDrugi_1">MILERAM jednostavno društvo s ograničenom odgovornošću za proizvodnju,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MILERAM jednostavno društvo s ograničenom odgovornošću za proizvodnju, trgovinu i usluge, OIB 14059579430, Reisnerova 46, 31000 Osijek</izvorni_sadrzaj>
    <derivirana_varijabla naziv="DomainObject.Predmet.ProtustrankaIDrugiAdressOIB_1">MILERAM jednostavno društvo s ograničenom odgovornošću za proizvodnju, trgovinu i usluge, OIB 14059579430, Reisnerova 46,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MILERAM jednostavno društvo s ograničenom odgovornošću za proizvodnju, trgovinu i usluge</item>
      <item>RH MF PU PODRUČNI URED OSIJEK</item>
    </izvorni_sadrzaj>
    <derivirana_varijabla naziv="DomainObject.Predmet.SudioniciListNaziv_1">
      <item>MILERAM jednostavno društvo s ograničenom odgovornošću za proizvodnju, trgovinu i usluge</item>
      <item>RH MF PU PODRUČNI URED OSIJEK</item>
    </derivirana_varijabla>
  </DomainObject.Predmet.SudioniciListNaziv>
  <DomainObject.Predmet.SudioniciListAdressOIB>
    <izvorni_sadrzaj>
      <item>MILERAM jednostavno društvo s ograničenom odgovornošću za proizvodnju, trgovinu i usluge, OIB 14059579430, Reisnerova 46,31000 Osijek</item>
      <item>RH MF PU PODRUČNI URED OSIJEK, OIB 18683136487</item>
    </izvorni_sadrzaj>
    <derivirana_varijabla naziv="DomainObject.Predmet.SudioniciListAdressOIB_1">
      <item>MILERAM jednostavno društvo s ograničenom odgovornošću za proizvodnju, trgovinu i usluge, OIB 14059579430, Reisnerova 46,31000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14059579430</item>
      <item>, OIB 18683136487</item>
    </izvorni_sadrzaj>
    <derivirana_varijabla naziv="DomainObject.Predmet.SudioniciListNazivOIB_1">
      <item>, OIB 14059579430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3553D6-3071-4E03-B237-C4599EDED6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492</properties:Words>
  <properties:Characters>2693</properties:Characters>
  <properties:Lines>106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2018-03-08T07:40:00Z</dcterms:created>
  <dc:creator>hermanj</dc:creator>
  <cp:lastModifiedBy>Danijela Sekulić</cp:lastModifiedBy>
  <cp:lastPrinted>2018-03-08T07:40:00Z</cp:lastPrinted>
  <dcterms:modified xmlns:xsi="http://www.w3.org/2001/XMLSchema-instance" xsi:type="dcterms:W3CDTF">2018-03-08T07:40:00Z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(PU-JOZO.docx)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