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5814" w14:paraId="cfd5814" w:rsidRDefault="000E0BC4" w:rsidP="000E0BC4" w:rsidR="000E0B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BC4" w:rsidP="000E0BC4" w:rsidR="000E0B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E0BC4" w:rsidP="000E0BC4" w:rsidR="000E0B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E0BC4" w:rsidP="000E0BC4" w:rsidR="000E0B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E0BC4" w:rsidP="000E0BC4" w:rsidR="000E0B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E0BC4" w:rsidP="000E0BC4" w:rsidR="000E0B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E0BC4" w:rsidP="000E0BC4" w:rsidR="000E0BC4" w:rsidRPr="005D578C">
      <w:pPr>
        <w:jc w:val="center"/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Bregovita 15</w:t>
      </w:r>
      <w:r w:rsidRPr="002C2F41">
        <w:rPr>
          <w:rFonts w:cs="Times New Roman" w:eastAsia="Times New Roman"/>
        </w:rPr>
        <w:t xml:space="preserve">, OIB </w:t>
      </w:r>
      <w:r w:rsidRPr="000E0BC4">
        <w:rPr>
          <w:rFonts w:cs="Times New Roman" w:eastAsia="Times New Roman"/>
        </w:rPr>
        <w:t>32068210471</w:t>
      </w:r>
      <w:r w:rsidRPr="002C2F41">
        <w:rPr>
          <w:rFonts w:cs="Times New Roman" w:eastAsia="Times New Roman"/>
        </w:rPr>
        <w:t xml:space="preserve">, MBS </w:t>
      </w:r>
      <w:r w:rsidRPr="000E0BC4">
        <w:rPr>
          <w:rFonts w:cs="Times New Roman" w:eastAsia="Times New Roman"/>
        </w:rPr>
        <w:t>040219524</w:t>
      </w:r>
      <w:r>
        <w:rPr>
          <w:rFonts w:cs="Times New Roman" w:eastAsia="Times New Roman"/>
          <w:szCs w:val="24"/>
        </w:rPr>
        <w:t>, 13. ožujka 2017.</w:t>
      </w: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Bregovita 15</w:t>
      </w:r>
      <w:r w:rsidRPr="002C2F41">
        <w:rPr>
          <w:rFonts w:cs="Times New Roman" w:eastAsia="Times New Roman"/>
        </w:rPr>
        <w:t xml:space="preserve">, OIB </w:t>
      </w:r>
      <w:r w:rsidRPr="000E0BC4">
        <w:rPr>
          <w:rFonts w:cs="Times New Roman" w:eastAsia="Times New Roman"/>
        </w:rPr>
        <w:t>32068210471</w:t>
      </w:r>
      <w:r w:rsidRPr="002C2F41">
        <w:rPr>
          <w:rFonts w:cs="Times New Roman" w:eastAsia="Times New Roman"/>
        </w:rPr>
        <w:t xml:space="preserve">, MBS </w:t>
      </w:r>
      <w:r w:rsidRPr="000E0BC4">
        <w:rPr>
          <w:rFonts w:cs="Times New Roman" w:eastAsia="Times New Roman"/>
        </w:rPr>
        <w:t>040219524</w:t>
      </w:r>
      <w:r>
        <w:rPr>
          <w:rFonts w:cs="Times New Roman" w:eastAsia="Times New Roman"/>
          <w:szCs w:val="24"/>
        </w:rPr>
        <w:t>.</w:t>
      </w: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0E0BC4" w:rsidP="000E0BC4" w:rsidR="000E0BC4">
      <w:pPr>
        <w:rPr>
          <w:rFonts w:cs="Times New Roman" w:eastAsia="Times New Roman"/>
          <w:szCs w:val="20"/>
        </w:rPr>
      </w:pPr>
    </w:p>
    <w:p w:rsidRDefault="000E0BC4" w:rsidP="000E0BC4" w:rsidR="000E0B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Bregovita 15</w:t>
      </w:r>
      <w:r w:rsidRPr="002C2F41">
        <w:rPr>
          <w:rFonts w:cs="Times New Roman" w:eastAsia="Times New Roman"/>
        </w:rPr>
        <w:t xml:space="preserve">, OIB </w:t>
      </w:r>
      <w:r w:rsidRPr="000E0BC4">
        <w:rPr>
          <w:rFonts w:cs="Times New Roman" w:eastAsia="Times New Roman"/>
        </w:rPr>
        <w:t>32068210471</w:t>
      </w:r>
      <w:r w:rsidRPr="002C2F41">
        <w:rPr>
          <w:rFonts w:cs="Times New Roman" w:eastAsia="Times New Roman"/>
        </w:rPr>
        <w:t xml:space="preserve">, MBS </w:t>
      </w:r>
      <w:r w:rsidRPr="000E0BC4">
        <w:rPr>
          <w:rFonts w:cs="Times New Roman" w:eastAsia="Times New Roman"/>
        </w:rPr>
        <w:t>040219524</w:t>
      </w:r>
      <w:r>
        <w:rPr>
          <w:rFonts w:cs="Times New Roman" w:eastAsia="Times New Roman"/>
          <w:szCs w:val="24"/>
        </w:rPr>
        <w:t>.</w:t>
      </w:r>
    </w:p>
    <w:p w:rsidRDefault="000E0BC4" w:rsidP="000E0BC4" w:rsidR="000E0BC4">
      <w:pPr>
        <w:ind w:firstLine="709"/>
        <w:rPr>
          <w:rFonts w:cs="Times New Roman" w:eastAsia="Times New Roman"/>
          <w:szCs w:val="24"/>
        </w:rPr>
      </w:pPr>
    </w:p>
    <w:p w:rsidRDefault="000E0BC4" w:rsidP="000E0BC4" w:rsidR="000E0B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Bregovita 15</w:t>
      </w:r>
      <w:r w:rsidRPr="002C2F41">
        <w:rPr>
          <w:rFonts w:cs="Times New Roman" w:eastAsia="Times New Roman"/>
        </w:rPr>
        <w:t xml:space="preserve">, OIB </w:t>
      </w:r>
      <w:r w:rsidRPr="000E0BC4">
        <w:rPr>
          <w:rFonts w:cs="Times New Roman" w:eastAsia="Times New Roman"/>
        </w:rPr>
        <w:t>32068210471</w:t>
      </w:r>
      <w:r w:rsidRPr="002C2F41">
        <w:rPr>
          <w:rFonts w:cs="Times New Roman" w:eastAsia="Times New Roman"/>
        </w:rPr>
        <w:t xml:space="preserve">, MBS </w:t>
      </w:r>
      <w:r w:rsidRPr="000E0BC4">
        <w:rPr>
          <w:rFonts w:cs="Times New Roman" w:eastAsia="Times New Roman"/>
        </w:rPr>
        <w:t>040219524</w:t>
      </w:r>
      <w:r>
        <w:rPr>
          <w:rFonts w:cs="Times New Roman" w:eastAsia="Times New Roman"/>
          <w:szCs w:val="24"/>
        </w:rPr>
        <w:t>.</w:t>
      </w:r>
    </w:p>
    <w:p w:rsidRDefault="000E0BC4" w:rsidP="000E0BC4" w:rsidR="000E0BC4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E0BC4" w:rsidP="000E0BC4" w:rsidR="000E0BC4">
      <w:pPr>
        <w:ind w:firstLine="708"/>
        <w:rPr>
          <w:rFonts w:cs="Times New Roman" w:eastAsia="Times New Roman"/>
          <w:szCs w:val="24"/>
        </w:rPr>
      </w:pPr>
    </w:p>
    <w:p w:rsidRDefault="000E0BC4" w:rsidP="000E0BC4" w:rsidR="000E0B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>
        <w:rPr>
          <w:rFonts w:cs="Times New Roman" w:eastAsia="Times New Roman"/>
          <w:szCs w:val="24"/>
        </w:rPr>
        <w:t>.</w:t>
      </w:r>
    </w:p>
    <w:p w:rsidRDefault="000E0BC4" w:rsidP="000E0BC4" w:rsidR="000E0BC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prosinca 2016. imao neizvršene osnove za plaćanje u neprekinutom razdoblju od 120 dana u ukupnom iznosu 12.499,40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St-1117/2016-3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E0BC4" w:rsidP="000E0BC4" w:rsidR="000E0B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E0BC4" w:rsidP="000E0BC4" w:rsidR="000E0B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E0BC4" w:rsidP="000E0BC4" w:rsidR="000E0BC4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E0BC4" w:rsidP="000E0BC4" w:rsidR="000E0B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94979">
        <w:rPr>
          <w:rFonts w:cs="Times New Roman" w:eastAsia="Times New Roman"/>
          <w:szCs w:val="24"/>
        </w:rPr>
        <w:t xml:space="preserve">, v. r. </w:t>
      </w:r>
    </w:p>
    <w:p w:rsidRDefault="000E0BC4" w:rsidP="000E0BC4" w:rsidR="000E0BC4">
      <w:pPr>
        <w:jc w:val="left"/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left"/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E0BC4" w:rsidP="000E0BC4" w:rsidR="000E0BC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E0BC4" w:rsidP="000E0BC4" w:rsidR="000E0BC4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rPr>
          <w:rFonts w:cs="Times New Roman" w:eastAsia="Times New Roman"/>
          <w:szCs w:val="24"/>
        </w:rPr>
      </w:pPr>
    </w:p>
    <w:p w:rsidRDefault="000E0BC4" w:rsidP="000E0BC4" w:rsidR="000E0B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D03EAF">
        <w:rPr>
          <w:rFonts w:cs="Times New Roman" w:eastAsia="Times New Roman"/>
          <w:szCs w:val="24"/>
        </w:rPr>
        <w:t>Rijeka, Frana Kurelca 8</w:t>
      </w:r>
      <w:r>
        <w:rPr>
          <w:rFonts w:cs="Times New Roman" w:eastAsia="Times New Roman"/>
          <w:szCs w:val="24"/>
        </w:rPr>
        <w:t>,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BAGARIĆ GRADNJA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Bregovita 15</w:t>
      </w:r>
      <w:r>
        <w:rPr>
          <w:rFonts w:cs="Times New Roman" w:eastAsia="Times New Roman"/>
          <w:szCs w:val="24"/>
        </w:rPr>
        <w:t xml:space="preserve">, </w:t>
      </w:r>
    </w:p>
    <w:p w:rsidRDefault="000E0BC4" w:rsidP="000E0BC4" w:rsidR="000E0B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E0BC4" w:rsidP="000E0BC4" w:rsidR="000E0B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E0BC4" w:rsidP="000E0BC4" w:rsidR="000E0BC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E0BC4" w:rsidP="000E0BC4" w:rsidR="000E0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E0BC4" w:rsidP="000E0BC4" w:rsidR="000E0BC4"/>
    <w:p w:rsidRDefault="000E0BC4" w:rsidP="000E0BC4" w:rsidR="000E0BC4"/>
    <w:sectPr w:rsidSect="000E0BC4" w:rsidR="000E0B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BC4" w:rsidP="000E0BC4" w:rsidR="000E0BC4">
      <w:r>
        <w:separator/>
      </w:r>
    </w:p>
  </w:endnote>
  <w:endnote w:id="0" w:type="continuationSeparator">
    <w:p w:rsidRDefault="000E0BC4" w:rsidP="000E0BC4" w:rsidR="000E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BC4" w:rsidP="000E0BC4" w:rsidR="000E0BC4">
      <w:r>
        <w:separator/>
      </w:r>
    </w:p>
  </w:footnote>
  <w:footnote w:id="0" w:type="continuationSeparator">
    <w:p w:rsidRDefault="000E0BC4" w:rsidP="000E0BC4" w:rsidR="000E0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C4" w:rsidP="000E0BC4" w:rsidR="000E0BC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949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St-1117/2016-4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C4" w:rsidP="000E0BC4" w:rsidR="000E0BC4" w:rsidRPr="00970AE0">
    <w:pPr>
      <w:pStyle w:val="Zaglavlje"/>
      <w:jc w:val="right"/>
    </w:pPr>
    <w:r>
      <w:rPr>
        <w:szCs w:val="24"/>
      </w:rPr>
      <w:t>11 St-1117/2016-4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DD6"/>
    <w:rsid w:val="000E0BC4"/>
    <w:rsid w:val="002C166F"/>
    <w:rsid w:val="006344A0"/>
    <w:rsid w:val="006E3DD6"/>
    <w:rsid w:val="00894979"/>
    <w:rsid w:val="00B85348"/>
    <w:rsid w:val="00D0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B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B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E0B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B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B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9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49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49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49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B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B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E0B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B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B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9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49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49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49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BAGARIĆ GRADNJA d. o. o. u likvidaciji ROVINJ</izvorni_sadrzaj>
    <derivirana_varijabla naziv="DomainObject.Predmet.ProtustrankaFormated_1">  BAGARIĆ GRADNJA d. o. o. u likvidaciji ROVINJ</derivirana_varijabla>
  </DomainObject.Predmet.ProtustrankaFormated>
  <DomainObject.Predmet.ProtustrankaFormatedOIB>
    <izvorni_sadrzaj>  BAGARIĆ GRADNJA d. o. o. u likvidaciji ROVINJ, OIB 32068210471</izvorni_sadrzaj>
    <derivirana_varijabla naziv="DomainObject.Predmet.ProtustrankaFormatedOIB_1">  BAGARIĆ GRADNJA d. o. o. u likvidaciji ROVINJ, OIB 32068210471</derivirana_varijabla>
  </DomainObject.Predmet.ProtustrankaFormatedOIB>
  <DomainObject.Predmet.ProtustrankaFormatedWithAdress>
    <izvorni_sadrzaj> BAGARIĆ GRADNJA d. o. o. u likvidaciji ROVINJ, Bregovita 15, 52210 Rovinj</izvorni_sadrzaj>
    <derivirana_varijabla naziv="DomainObject.Predmet.ProtustrankaFormatedWithAdress_1"> BAGARIĆ GRADNJA d. o. o. u likvidaciji ROVINJ, Bregovita 15, 52210 Rovinj</derivirana_varijabla>
  </DomainObject.Predmet.ProtustrankaFormatedWithAdress>
  <DomainObject.Predmet.ProtustrankaFormatedWithAdressOIB>
    <izvorni_sadrzaj> BAGARIĆ GRADNJA d. o. o. u likvidaciji ROVINJ, OIB 32068210471, Bregovita 15, 52210 Rovinj</izvorni_sadrzaj>
    <derivirana_varijabla naziv="DomainObject.Predmet.ProtustrankaFormatedWithAdressOIB_1"> BAGARIĆ GRADNJA d. o. o. u likvidaciji ROVINJ, OIB 32068210471, Bregovita 15, 52210 Rovinj</derivirana_varijabla>
  </DomainObject.Predmet.ProtustrankaFormatedWithAdressOIB>
  <DomainObject.Predmet.ProtustrankaWithAdress>
    <izvorni_sadrzaj>BAGARIĆ GRADNJA d. o. o. u likvidaciji ROVINJ Bregovita 15, 52210 Rovinj</izvorni_sadrzaj>
    <derivirana_varijabla naziv="DomainObject.Predmet.ProtustrankaWithAdress_1">BAGARIĆ GRADNJA d. o. o. u likvidaciji ROVINJ Bregovita 15, 52210 Rovinj</derivirana_varijabla>
  </DomainObject.Predmet.ProtustrankaWithAdress>
  <DomainObject.Predmet.ProtustrankaWithAdressOIB>
    <izvorni_sadrzaj>BAGARIĆ GRADNJA d. o. o. u likvidaciji ROVINJ, OIB 32068210471, Bregovita 15, 52210 Rovinj</izvorni_sadrzaj>
    <derivirana_varijabla naziv="DomainObject.Predmet.ProtustrankaWithAdressOIB_1">BAGARIĆ GRADNJA d. o. o. u likvidaciji ROVINJ, OIB 32068210471, Bregovita 15, 52210 Rovinj</derivirana_varijabla>
  </DomainObject.Predmet.ProtustrankaWithAdressOIB>
  <DomainObject.Predmet.ProtustrankaNazivFormated>
    <izvorni_sadrzaj>BAGARIĆ GRADNJA d. o. o. u likvidaciji ROVINJ</izvorni_sadrzaj>
    <derivirana_varijabla naziv="DomainObject.Predmet.ProtustrankaNazivFormated_1">BAGARIĆ GRADNJA d. o. o. u likvidaciji ROVINJ</derivirana_varijabla>
  </DomainObject.Predmet.ProtustrankaNazivFormated>
  <DomainObject.Predmet.ProtustrankaNazivFormatedOIB>
    <izvorni_sadrzaj>BAGARIĆ GRADNJA d. o. o. u likvidaciji ROVINJ, OIB 32068210471</izvorni_sadrzaj>
    <derivirana_varijabla naziv="DomainObject.Predmet.ProtustrankaNazivFormatedOIB_1">BAGARIĆ GRADNJA d. o. o. u likvidaciji ROVINJ, OIB 32068210471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12499.40</izvorni_sadrzaj>
    <derivirana_varijabla naziv="DomainObject.Predmet.TrenutnaVrijednost_1">12499.40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BAGARIĆ GRADNJA d. o. o. u likvidaciji ROVINJ</item>
    </izvorni_sadrzaj>
    <derivirana_varijabla naziv="DomainObject.Predmet.ProtuStrankaListFormated_1">
      <item>BAGARIĆ GRADNJA d. o. o. u likvidaciji ROVINJ</item>
    </derivirana_varijabla>
  </DomainObject.Predmet.ProtuStrankaListFormated>
  <DomainObject.Predmet.ProtuStrankaListFormatedOIB>
    <izvorni_sadrzaj>
      <item>BAGARIĆ GRADNJA d. o. o. u likvidaciji ROVINJ, OIB 32068210471</item>
    </izvorni_sadrzaj>
    <derivirana_varijabla naziv="DomainObject.Predmet.ProtuStrankaListFormatedOIB_1">
      <item>BAGARIĆ GRADNJA d. o. o. u likvidaciji ROVINJ, OIB 32068210471</item>
    </derivirana_varijabla>
  </DomainObject.Predmet.ProtuStrankaListFormatedOIB>
  <DomainObject.Predmet.ProtuStrankaListFormatedWithAdress>
    <izvorni_sadrzaj>
      <item>BAGARIĆ GRADNJA d. o. o. u likvidaciji ROVINJ, Bregovita 15, 52210 Rovinj</item>
    </izvorni_sadrzaj>
    <derivirana_varijabla naziv="DomainObject.Predmet.ProtuStrankaListFormatedWithAdress_1">
      <item>BAGARIĆ GRADNJA d. o. o. u likvidaciji ROVINJ, Bregovita 15, 52210 Rovinj</item>
    </derivirana_varijabla>
  </DomainObject.Predmet.ProtuStrankaListFormatedWithAdress>
  <DomainObject.Predmet.ProtuStrankaListFormatedWithAdressOIB>
    <izvorni_sadrzaj>
      <item>BAGARIĆ GRADNJA d. o. o. u likvidaciji ROVINJ, OIB 32068210471, Bregovita 15, 52210 Rovinj</item>
    </izvorni_sadrzaj>
    <derivirana_varijabla naziv="DomainObject.Predmet.ProtuStrankaListFormatedWithAdressOIB_1">
      <item>BAGARIĆ GRADNJA d. o. o. u likvidaciji ROVINJ, OIB 32068210471, Bregovita 15, 52210 Rovinj</item>
    </derivirana_varijabla>
  </DomainObject.Predmet.ProtuStrankaListFormatedWithAdressOIB>
  <DomainObject.Predmet.ProtuStrankaListNazivFormated>
    <izvorni_sadrzaj>
      <item>BAGARIĆ GRADNJA d. o. o. u likvidaciji ROVINJ</item>
    </izvorni_sadrzaj>
    <derivirana_varijabla naziv="DomainObject.Predmet.ProtuStrankaListNazivFormated_1">
      <item>BAGARIĆ GRADNJA d. o. o. u likvidaciji ROVINJ</item>
    </derivirana_varijabla>
  </DomainObject.Predmet.ProtuStrankaListNazivFormated>
  <DomainObject.Predmet.ProtuStrankaListNazivFormatedOIB>
    <izvorni_sadrzaj>
      <item>BAGARIĆ GRADNJA d. o. o. u likvidaciji ROVINJ, OIB 32068210471</item>
    </izvorni_sadrzaj>
    <derivirana_varijabla naziv="DomainObject.Predmet.ProtuStrankaListNazivFormatedOIB_1">
      <item>BAGARIĆ GRADNJA d. o. o. u likvidaciji ROVINJ, OIB 32068210471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BAGARIĆ GRADNJA d. o. o. u likvidaciji ROVINJ</izvorni_sadrzaj>
    <derivirana_varijabla naziv="DomainObject.Predmet.ProtustrankaIDrugi_1">BAGARIĆ GRADNJA d. o. o. u likvidaciji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BAGARIĆ GRADNJA d. o. o. u likvidaciji ROVINJ, OIB 32068210471, Bregovita 15, 52210 Rovinj</izvorni_sadrzaj>
    <derivirana_varijabla naziv="DomainObject.Predmet.ProtustrankaIDrugiAdressOIB_1">BAGARIĆ GRADNJA d. o. o. u likvidaciji ROVINJ, OIB 32068210471, Bregovita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BAGARIĆ GRADNJA d. o. o. u likvidaciji ROVINJ</item>
    </izvorni_sadrzaj>
    <derivirana_varijabla naziv="DomainObject.Predmet.SudioniciListNaziv_1">
      <item>FINANCIJSKA AGENCIJA, RC RIJEKA, PODRUŽNICA PULA, PULA</item>
      <item>BAGARIĆ GRADNJA d. o. o. u likvidaciji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BAGARIĆ GRADNJA d. o. o. u likvidaciji ROVINJ, OIB 32068210471, Bregovita 15,52210 Rovinj</item>
    </izvorni_sadrzaj>
    <derivirana_varijabla naziv="DomainObject.Predmet.SudioniciListAdressOIB_1">
      <item>FINANCIJSKA AGENCIJA, RC RIJEKA, PODRUŽNICA PULA, PULA, OIB 85821130368, Ulica grada Vukovara 70,10000 Zagreb</item>
      <item>BAGARIĆ GRADNJA d. o. o. u likvidaciji ROVINJ, OIB 32068210471, Bregovita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32068210471</item>
    </izvorni_sadrzaj>
    <derivirana_varijabla naziv="DomainObject.Predmet.SudioniciListNazivOIB_1">
      <item>, OIB 85821130368</item>
      <item>, OIB 32068210471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3731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2017-03-13T07:58:00Z</dcterms:created>
  <dc:creator>Morena Brajuha</dc:creator>
  <dc:description/>
  <cp:keywords/>
  <cp:lastModifiedBy>Morena Brajuha</cp:lastModifiedBy>
  <cp:lastPrinted>2017-03-13T11:50:00Z</cp:lastPrinted>
  <dcterms:modified xmlns:xsi="http://www.w3.org/2001/XMLSchema-instance" xsi:type="dcterms:W3CDTF">2017-03-13T11:50:00Z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