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21b4" w14:paraId="72b21b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1315DC">
        <w:t>844</w:t>
      </w:r>
      <w:r w:rsidR="003C5692">
        <w:t>/1</w:t>
      </w:r>
      <w:r w:rsidR="004B4DC6">
        <w:t>8</w:t>
      </w:r>
      <w:r w:rsidR="003C5692">
        <w:t>-</w:t>
      </w:r>
      <w:r w:rsidR="001315DC">
        <w:t>20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1315DC" w:rsidRPr="00611430">
        <w:t xml:space="preserve">Trgovački sud u Osijeku, po sucu mr. sc. Tihomiru Kovačeviću, kao stečajnom sucu, povodom prijedloga FINANCIJSKE AGENCIJE ZAGREB, Regionalni centar </w:t>
      </w:r>
      <w:r w:rsidR="001315DC">
        <w:t>Osijek, L. Jagera 3</w:t>
      </w:r>
      <w:r w:rsidR="001315DC" w:rsidRPr="00611430">
        <w:t xml:space="preserve">, </w:t>
      </w:r>
      <w:r w:rsidR="001315DC">
        <w:t xml:space="preserve">OIB 85821130368 za </w:t>
      </w:r>
      <w:r w:rsidR="001315DC" w:rsidRPr="0041082E">
        <w:t xml:space="preserve">otvaranje stečajnog postupka nad dužnikom </w:t>
      </w:r>
      <w:r w:rsidR="001315DC">
        <w:t>DANIJELA ORLOVAC</w:t>
      </w:r>
      <w:r w:rsidR="001315DC" w:rsidRPr="003D00E9">
        <w:t xml:space="preserve"> </w:t>
      </w:r>
      <w:r w:rsidR="001315DC">
        <w:t>j.</w:t>
      </w:r>
      <w:r w:rsidR="001315DC" w:rsidRPr="003D00E9">
        <w:t xml:space="preserve">d.o.o. za </w:t>
      </w:r>
      <w:r w:rsidR="001315DC">
        <w:t>ugostiteljstvo, Osijek, Ivana Gundulića 62</w:t>
      </w:r>
      <w:r w:rsidR="001315DC" w:rsidRPr="003D00E9">
        <w:t>, MBS 0</w:t>
      </w:r>
      <w:r w:rsidR="001315DC">
        <w:t>30187368</w:t>
      </w:r>
      <w:r w:rsidR="001315DC" w:rsidRPr="003D00E9">
        <w:t xml:space="preserve">, OIB </w:t>
      </w:r>
      <w:r w:rsidR="001315DC">
        <w:t>84727165719</w:t>
      </w:r>
      <w:r w:rsidR="00B566AE" w:rsidRPr="00CA13BF">
        <w:t>,</w:t>
      </w:r>
      <w:r w:rsidR="00B566AE" w:rsidRPr="0041082E">
        <w:t xml:space="preserve"> dana </w:t>
      </w:r>
      <w:r w:rsidR="00104B7E">
        <w:t>6</w:t>
      </w:r>
      <w:r w:rsidR="00B566AE" w:rsidRPr="00CC1B85">
        <w:t xml:space="preserve">. </w:t>
      </w:r>
      <w:r w:rsidR="00104B7E">
        <w:t>studenog</w:t>
      </w:r>
      <w:r w:rsidR="00B566AE" w:rsidRPr="00CC1B85">
        <w:t xml:space="preserve"> 2018</w:t>
      </w:r>
      <w:r w:rsidR="00B566AE" w:rsidRPr="0041082E">
        <w:t>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04B7E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566AE" w:rsidRPr="008B212D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104B7E" w:rsidRPr="00104B7E">
        <w:t>DANIJELA ORLOVAC j.d.o.o. za ugostiteljstvo, Osijek, Ivana Gundulića 62, MBS 030187368, OIB 84727165719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7C27C8">
        <w:t>5</w:t>
      </w:r>
      <w:r w:rsidR="00191D62">
        <w:t>3</w:t>
      </w:r>
      <w:r w:rsidR="00C15FDA">
        <w:t xml:space="preserve"> </w:t>
      </w:r>
      <w:r w:rsidR="00524135">
        <w:t xml:space="preserve">2500 0093 </w:t>
      </w:r>
      <w:r w:rsidR="007C27C8">
        <w:t>1066 2402 3</w:t>
      </w:r>
      <w:r w:rsidR="00C15FDA">
        <w:t xml:space="preserve"> kod </w:t>
      </w:r>
      <w:r w:rsidR="00524135">
        <w:t>ADDIKO BANK HRVATSKA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104B7E">
        <w:t>844</w:t>
      </w:r>
      <w:r w:rsidR="00841A3C" w:rsidRPr="00841A3C">
        <w:t>/18-</w:t>
      </w:r>
      <w:r w:rsidR="00104B7E">
        <w:t>6</w:t>
      </w:r>
      <w:r w:rsidR="00841A3C">
        <w:t xml:space="preserve"> </w:t>
      </w:r>
      <w:r>
        <w:t xml:space="preserve">od </w:t>
      </w:r>
      <w:r w:rsidR="0021253E">
        <w:t>2</w:t>
      </w:r>
      <w:r w:rsidR="008F29A0">
        <w:t>4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21253E">
        <w:t>Sa</w:t>
      </w:r>
      <w:r w:rsidR="0068010A">
        <w:t>bin</w:t>
      </w:r>
      <w:r w:rsidR="0021253E">
        <w:t xml:space="preserve">a </w:t>
      </w:r>
      <w:r w:rsidR="0068010A">
        <w:t>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8F29A0">
        <w:t>11</w:t>
      </w:r>
      <w:r>
        <w:t>.</w:t>
      </w:r>
      <w:r w:rsidR="00640C35">
        <w:t>0</w:t>
      </w:r>
      <w:r w:rsidR="0068010A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104B7E" w:rsidRPr="00104B7E">
        <w:t xml:space="preserve">6. studenog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68010A">
        <w:t>Sabina Lalić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1315DC" w:rsidRPr="001315DC">
      <w:t>844/18-20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4B7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15DC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29A0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01D6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ORLOVAC j.d.o.o. za ugostiteljstvo</izvorni_sadrzaj>
    <derivirana_varijabla naziv="DomainObject.Predmet.ProtustrankaFormated_1">  DANIJELA ORLOVAC j.d.o.o. za ugostiteljstvo</derivirana_varijabla>
  </DomainObject.Predmet.ProtustrankaFormated>
  <DomainObject.Predmet.ProtustrankaFormatedOIB>
    <izvorni_sadrzaj>  DANIJELA ORLOVAC j.d.o.o. za ugostiteljstvo, OIB 84727165719</izvorni_sadrzaj>
    <derivirana_varijabla naziv="DomainObject.Predmet.ProtustrankaFormatedOIB_1">  DANIJELA ORLOVAC j.d.o.o. za ugostiteljstvo, OIB 84727165719</derivirana_varijabla>
  </DomainObject.Predmet.ProtustrankaFormatedOIB>
  <DomainObject.Predmet.ProtustrankaFormatedWithAdress>
    <izvorni_sadrzaj> DANIJELA ORLOVAC j.d.o.o. za ugostiteljstvo, Ivana Gundulića 62, 31000 Osijek</izvorni_sadrzaj>
    <derivirana_varijabla naziv="DomainObject.Predmet.ProtustrankaFormatedWithAdress_1"> DANIJELA ORLOVAC j.d.o.o. za ugostiteljstvo, Ivana Gundulića 62, 31000 Osijek</derivirana_varijabla>
  </DomainObject.Predmet.ProtustrankaFormatedWithAdress>
  <DomainObject.Predmet.ProtustrankaFormatedWithAdressOIB>
    <izvorni_sadrzaj> DANIJELA ORLOVAC j.d.o.o. za ugostiteljstvo, OIB 84727165719, Ivana Gundulića 62, 31000 Osijek</izvorni_sadrzaj>
    <derivirana_varijabla naziv="DomainObject.Predmet.ProtustrankaFormatedWithAdressOIB_1"> DANIJELA ORLOVAC j.d.o.o. za ugostiteljstvo, OIB 84727165719, Ivana Gundulića 62, 31000 Osijek</derivirana_varijabla>
  </DomainObject.Predmet.ProtustrankaFormatedWithAdressOIB>
  <DomainObject.Predmet.ProtustrankaWithAdress>
    <izvorni_sadrzaj>DANIJELA ORLOVAC j.d.o.o. za ugostiteljstvo Ivana Gundulića 62, 31000 Osijek</izvorni_sadrzaj>
    <derivirana_varijabla naziv="DomainObject.Predmet.ProtustrankaWithAdress_1">DANIJELA ORLOVAC j.d.o.o. za ugostiteljstvo Ivana Gundulića 62, 31000 Osijek</derivirana_varijabla>
  </DomainObject.Predmet.ProtustrankaWithAdress>
  <DomainObject.Predmet.ProtustrankaWithAdressOIB>
    <izvorni_sadrzaj>DANIJELA ORLOVAC j.d.o.o. za ugostiteljstvo, OIB 84727165719, Ivana Gundulića 62, 31000 Osijek</izvorni_sadrzaj>
    <derivirana_varijabla naziv="DomainObject.Predmet.ProtustrankaWithAdressOIB_1">DANIJELA ORLOVAC j.d.o.o. za ugostiteljstvo, OIB 84727165719, Ivana Gundulića 62, 31000 Osijek</derivirana_varijabla>
  </DomainObject.Predmet.ProtustrankaWithAdressOIB>
  <DomainObject.Predmet.ProtustrankaNazivFormated>
    <izvorni_sadrzaj>DANIJELA ORLOVAC j.d.o.o. za ugostiteljstvo</izvorni_sadrzaj>
    <derivirana_varijabla naziv="DomainObject.Predmet.ProtustrankaNazivFormated_1">DANIJELA ORLOVAC j.d.o.o. za ugostiteljstvo</derivirana_varijabla>
  </DomainObject.Predmet.ProtustrankaNazivFormated>
  <DomainObject.Predmet.ProtustrankaNazivFormatedOIB>
    <izvorni_sadrzaj>DANIJELA ORLOVAC j.d.o.o. za ugostiteljstvo, OIB 84727165719</izvorni_sadrzaj>
    <derivirana_varijabla naziv="DomainObject.Predmet.ProtustrankaNazivFormatedOIB_1">DANIJELA ORLOVAC j.d.o.o. za ugostiteljstvo, OIB 84727165719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DANIJELA ORLOVAC j.d.o.o. za ugostiteljstvo</item>
    </izvorni_sadrzaj>
    <derivirana_varijabla naziv="DomainObject.Predmet.ProtuStrankaListFormated_1">
      <item>DANIJELA ORLOVAC j.d.o.o. za ugostiteljstvo</item>
    </derivirana_varijabla>
  </DomainObject.Predmet.ProtuStrankaListFormated>
  <DomainObject.Predmet.ProtuStrankaListFormatedOIB>
    <izvorni_sadrzaj>
      <item>DANIJELA ORLOVAC j.d.o.o. za ugostiteljstvo, OIB 84727165719</item>
    </izvorni_sadrzaj>
    <derivirana_varijabla naziv="DomainObject.Predmet.ProtuStrankaListFormatedOIB_1">
      <item>DANIJELA ORLOVAC j.d.o.o. za ugostiteljstvo, OIB 84727165719</item>
    </derivirana_varijabla>
  </DomainObject.Predmet.ProtuStrankaListFormatedOIB>
  <DomainObject.Predmet.ProtuStrankaListFormatedWithAdress>
    <izvorni_sadrzaj>
      <item>DANIJELA ORLOVAC j.d.o.o. za ugostiteljstvo, Ivana Gundulića 62, 31000 Osijek</item>
    </izvorni_sadrzaj>
    <derivirana_varijabla naziv="DomainObject.Predmet.ProtuStrankaListFormatedWithAdress_1">
      <item>DANIJELA ORLOVAC j.d.o.o. za ugostiteljstvo, Ivana Gundulića 62, 31000 Osijek</item>
    </derivirana_varijabla>
  </DomainObject.Predmet.ProtuStrankaListFormatedWithAdress>
  <DomainObject.Predmet.ProtuStrankaListFormatedWithAdressOIB>
    <izvorni_sadrzaj>
      <item>DANIJELA ORLOVAC j.d.o.o. za ugostiteljstvo, OIB 84727165719, Ivana Gundulića 62, 31000 Osijek</item>
    </izvorni_sadrzaj>
    <derivirana_varijabla naziv="DomainObject.Predmet.ProtuStrankaListFormatedWithAdressOIB_1">
      <item>DANIJELA ORLOVAC j.d.o.o. za ugostiteljstvo, OIB 84727165719, Ivana Gundulića 62, 31000 Osijek</item>
    </derivirana_varijabla>
  </DomainObject.Predmet.ProtuStrankaListFormatedWithAdressOIB>
  <DomainObject.Predmet.ProtuStrankaListNazivFormated>
    <izvorni_sadrzaj>
      <item>DANIJELA ORLOVAC j.d.o.o. za ugostiteljstvo</item>
    </izvorni_sadrzaj>
    <derivirana_varijabla naziv="DomainObject.Predmet.ProtuStrankaListNazivFormated_1">
      <item>DANIJELA ORLOVAC j.d.o.o. za ugostiteljstvo</item>
    </derivirana_varijabla>
  </DomainObject.Predmet.ProtuStrankaListNazivFormated>
  <DomainObject.Predmet.ProtuStrankaListNazivFormatedOIB>
    <izvorni_sadrzaj>
      <item>DANIJELA ORLOVAC j.d.o.o. za ugostiteljstvo, OIB 84727165719</item>
    </izvorni_sadrzaj>
    <derivirana_varijabla naziv="DomainObject.Predmet.ProtuStrankaListNazivFormatedOIB_1">
      <item>DANIJELA ORLOVAC j.d.o.o. za ugostiteljstvo, OIB 84727165719</item>
    </derivirana_varijabla>
  </DomainObject.Predmet.ProtuStrankaListNazivFormatedOIB>
  <DomainObject.Predmet.OstaliListFormated>
    <izvorni_sadrzaj>
      <item>Danijela Orlovac Ajhnberger</item>
    </izvorni_sadrzaj>
    <derivirana_varijabla naziv="DomainObject.Predmet.OstaliListFormated_1">
      <item>Danijela Orlovac Ajhnberger</item>
    </derivirana_varijabla>
  </DomainObject.Predmet.OstaliListFormated>
  <DomainObject.Predmet.OstaliListFormatedOIB>
    <izvorni_sadrzaj>
      <item>Danijela Orlovac Ajhnberger, OIB 31822866041</item>
    </izvorni_sadrzaj>
    <derivirana_varijabla naziv="DomainObject.Predmet.OstaliListFormatedOIB_1">
      <item>Danijela Orlovac Ajhnberger, OIB 31822866041</item>
    </derivirana_varijabla>
  </DomainObject.Predmet.OstaliListFormatedOIB>
  <DomainObject.Predmet.OstaliListFormatedWithAdress>
    <izvorni_sadrzaj>
      <item>Danijela Orlovac Ajhnberger, Savska 40, 31000 Osijek</item>
    </izvorni_sadrzaj>
    <derivirana_varijabla naziv="DomainObject.Predmet.OstaliListFormatedWithAdress_1">
      <item>Danijela Orlovac Ajhnberger, Savska 40, 31000 Osijek</item>
    </derivirana_varijabla>
  </DomainObject.Predmet.OstaliListFormatedWithAdress>
  <DomainObject.Predmet.OstaliListFormatedWithAdressOIB>
    <izvorni_sadrzaj>
      <item>Danijela Orlovac Ajhnberger, OIB 31822866041, Savska 40, 31000 Osijek</item>
    </izvorni_sadrzaj>
    <derivirana_varijabla naziv="DomainObject.Predmet.OstaliListFormatedWithAdressOIB_1">
      <item>Danijela Orlovac Ajhnberger, OIB 31822866041, Savska 40, 31000 Osijek</item>
    </derivirana_varijabla>
  </DomainObject.Predmet.OstaliListFormatedWithAdressOIB>
  <DomainObject.Predmet.OstaliListNazivFormated>
    <izvorni_sadrzaj>
      <item>Danijela Orlovac Ajhnberger</item>
    </izvorni_sadrzaj>
    <derivirana_varijabla naziv="DomainObject.Predmet.OstaliListNazivFormated_1">
      <item>Danijela Orlovac Ajhnberger</item>
    </derivirana_varijabla>
  </DomainObject.Predmet.OstaliListNazivFormated>
  <DomainObject.Predmet.OstaliListNazivFormatedOIB>
    <izvorni_sadrzaj>
      <item>Danijela Orlovac Ajhnberger, OIB 31822866041</item>
    </izvorni_sadrzaj>
    <derivirana_varijabla naziv="DomainObject.Predmet.OstaliListNazivFormatedOIB_1">
      <item>Danijela Orlovac Ajhnberger, OIB 31822866041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DANIJELA ORLOVAC j.d.o.o. za ugostiteljstvo</izvorni_sadrzaj>
    <derivirana_varijabla naziv="DomainObject.Predmet.ProtustrankaIDrugi_1">DANIJELA ORLOVAC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DANIJELA ORLOVAC j.d.o.o. za ugostiteljstvo, OIB 84727165719, Ivana Gundulića 62, 31000 Osijek</izvorni_sadrzaj>
    <derivirana_varijabla naziv="DomainObject.Predmet.ProtustrankaIDrugiAdressOIB_1">DANIJELA ORLOVAC j.d.o.o. za ugostiteljstvo, OIB 84727165719,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DANIJELA ORLOVAC j.d.o.o. za ugostiteljstvo</item>
      <item>Danijela Orlovac Ajhnberger</item>
    </izvorni_sadrzaj>
    <derivirana_varijabla naziv="DomainObject.Predmet.SudioniciListNaziv_1">
      <item>FINA RC OSIJEK</item>
      <item>DANIJELA ORLOVAC j.d.o.o. za ugostiteljstvo</item>
      <item>Danijela Orlovac Ajhnberger</item>
    </derivirana_varijabla>
  </DomainObject.Predmet.SudioniciListNaziv>
  <DomainObject.Predmet.SudioniciListAdressOIB>
    <izvorni_sadrzaj>
      <item>FINA RC OSIJEK, OIB 85821130368</item>
      <item>DANIJELA ORLOVAC j.d.o.o. za ugostiteljstvo, OIB 84727165719, Ivana Gundulića 62,31000 Osijek</item>
      <item>Danijela Orlovac Ajhnberger, OIB 31822866041, Savska 40,31000 Osijek</item>
    </izvorni_sadrzaj>
    <derivirana_varijabla naziv="DomainObject.Predmet.SudioniciListAdressOIB_1">
      <item>FINA RC OSIJEK, OIB 85821130368</item>
      <item>DANIJELA ORLOVAC j.d.o.o. za ugostiteljstvo, OIB 84727165719, Ivana Gundulića 62,31000 Osijek</item>
      <item>Danijela Orlovac Ajhnberger, OIB 31822866041, Savska 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84727165719</item>
      <item>, OIB 31822866041</item>
    </izvorni_sadrzaj>
    <derivirana_varijabla naziv="DomainObject.Predmet.SudioniciListNazivOIB_1">
      <item>, OIB 85821130368</item>
      <item>, OIB 84727165719</item>
      <item>, OIB 31822866041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St-844/2018-16</izvorni_sadrzaj>
    <derivirana_varijabla naziv="DomainObject.PredzadnjaOdlukaIzPredmeta.Oznaka_1">St-844/2018-16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84E1D-BCD9-4BE1-AC5B-DF0A222F2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2411</properties:Characters>
  <properties:Lines>71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2018-11-06T10:50:00Z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