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e840" w14:paraId="2d5e840" w:rsidRDefault="00075019" w:rsidP="00075019" w:rsidR="00075019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075019" w:rsidP="00075019" w:rsidR="00075019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075019" w:rsidP="00075019" w:rsidR="00075019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075019" w:rsidP="00075019" w:rsidR="00075019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075019" w:rsidP="00075019" w:rsidR="00075019">
      <w:pPr>
        <w:jc w:val="right"/>
      </w:pPr>
    </w:p>
    <w:p w:rsidRDefault="00075019" w:rsidP="00075019" w:rsidR="00075019">
      <w:pPr>
        <w:jc w:val="right"/>
      </w:pPr>
    </w:p>
    <w:p w:rsidRDefault="00075019" w:rsidP="00075019" w:rsidR="00075019" w:rsidRPr="005D1009">
      <w:pPr>
        <w:jc w:val="both"/>
      </w:pPr>
      <w:r>
        <w:tab/>
      </w:r>
      <w:r w:rsidRPr="005D1009">
        <w:t xml:space="preserve">Trgovački sud u Varaždinu po sucu toga suda Iris </w:t>
      </w:r>
      <w:proofErr w:type="spellStart"/>
      <w:r w:rsidRPr="005D1009">
        <w:t>Hatvalić</w:t>
      </w:r>
      <w:proofErr w:type="spellEnd"/>
      <w:r w:rsidRPr="005D1009">
        <w:t xml:space="preserve"> </w:t>
      </w:r>
      <w:proofErr w:type="spellStart"/>
      <w:r w:rsidRPr="005D1009">
        <w:t>Nemec</w:t>
      </w:r>
      <w:proofErr w:type="spellEnd"/>
      <w:r w:rsidRPr="005D1009">
        <w:t xml:space="preserve">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075019">
        <w:t>R</w:t>
      </w:r>
      <w:r>
        <w:t>OMAN</w:t>
      </w:r>
      <w:r w:rsidRPr="00075019">
        <w:t xml:space="preserve"> S</w:t>
      </w:r>
      <w:r>
        <w:t>ERVIS</w:t>
      </w:r>
      <w:r w:rsidRPr="00075019">
        <w:t xml:space="preserve"> j.d.o.o.</w:t>
      </w:r>
      <w:r>
        <w:t xml:space="preserve">, </w:t>
      </w:r>
      <w:proofErr w:type="spellStart"/>
      <w:r>
        <w:t>Hlapičina</w:t>
      </w:r>
      <w:proofErr w:type="spellEnd"/>
      <w:r>
        <w:t xml:space="preserve">, </w:t>
      </w:r>
      <w:proofErr w:type="spellStart"/>
      <w:r w:rsidRPr="00075019">
        <w:t>Hlapičina</w:t>
      </w:r>
      <w:proofErr w:type="spellEnd"/>
      <w:r w:rsidRPr="00075019">
        <w:t xml:space="preserve"> 46</w:t>
      </w:r>
      <w:r w:rsidRPr="002F1E14">
        <w:t>, OIB</w:t>
      </w:r>
      <w:r w:rsidRPr="00174299">
        <w:t xml:space="preserve">: </w:t>
      </w:r>
      <w:r w:rsidRPr="00075019">
        <w:t>26560557029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075019" w:rsidP="00075019" w:rsidR="00075019">
      <w:pPr>
        <w:jc w:val="center"/>
      </w:pPr>
    </w:p>
    <w:p w:rsidRDefault="00075019" w:rsidP="00075019" w:rsidR="00075019">
      <w:pPr>
        <w:jc w:val="center"/>
      </w:pPr>
      <w:r>
        <w:t>OGLAS</w:t>
      </w:r>
    </w:p>
    <w:p w:rsidRDefault="00075019" w:rsidP="00075019" w:rsidR="00075019"/>
    <w:p w:rsidRDefault="00075019" w:rsidP="00075019" w:rsidR="00075019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075019">
        <w:t>R</w:t>
      </w:r>
      <w:r>
        <w:t>OMAN</w:t>
      </w:r>
      <w:r w:rsidRPr="00075019">
        <w:t xml:space="preserve"> S</w:t>
      </w:r>
      <w:r>
        <w:t>ERVIS</w:t>
      </w:r>
      <w:r w:rsidRPr="00075019">
        <w:t xml:space="preserve"> j.d.o.o.</w:t>
      </w:r>
      <w:r>
        <w:t xml:space="preserve">, </w:t>
      </w:r>
      <w:proofErr w:type="spellStart"/>
      <w:r>
        <w:t>Hlapičina</w:t>
      </w:r>
      <w:proofErr w:type="spellEnd"/>
      <w:r>
        <w:t xml:space="preserve">, </w:t>
      </w:r>
      <w:proofErr w:type="spellStart"/>
      <w:r w:rsidRPr="00075019">
        <w:t>Hlapičina</w:t>
      </w:r>
      <w:proofErr w:type="spellEnd"/>
      <w:r w:rsidRPr="00075019">
        <w:t xml:space="preserve"> 46</w:t>
      </w:r>
      <w:r w:rsidRPr="002F1E14">
        <w:t>, OIB</w:t>
      </w:r>
      <w:r w:rsidRPr="00174299">
        <w:t xml:space="preserve">: </w:t>
      </w:r>
      <w:r w:rsidRPr="00075019">
        <w:t>26560557029</w:t>
      </w:r>
      <w:r>
        <w:t xml:space="preserve"> </w:t>
      </w:r>
      <w:r w:rsidRPr="005D1009">
        <w:t xml:space="preserve">iznosi </w:t>
      </w:r>
      <w:r>
        <w:t xml:space="preserve">22.221,47 </w:t>
      </w:r>
      <w:r w:rsidRPr="005D1009">
        <w:t>kn.</w:t>
      </w:r>
    </w:p>
    <w:p w:rsidRDefault="00075019" w:rsidP="00075019" w:rsidR="00075019">
      <w:pPr>
        <w:jc w:val="both"/>
      </w:pPr>
    </w:p>
    <w:p w:rsidRDefault="00075019" w:rsidP="00075019" w:rsidR="00075019">
      <w:pPr>
        <w:jc w:val="both"/>
      </w:pPr>
      <w:r>
        <w:t>2/</w:t>
      </w:r>
      <w:r>
        <w:tab/>
        <w:t xml:space="preserve"> Poziva se direktor </w:t>
      </w:r>
      <w:r w:rsidRPr="005D1009">
        <w:t xml:space="preserve">dužnika </w:t>
      </w:r>
      <w:r>
        <w:t xml:space="preserve">Roman </w:t>
      </w:r>
      <w:proofErr w:type="spellStart"/>
      <w:r>
        <w:t>Prenar</w:t>
      </w:r>
      <w:proofErr w:type="spellEnd"/>
      <w:r>
        <w:t xml:space="preserve"> iz </w:t>
      </w:r>
      <w:proofErr w:type="spellStart"/>
      <w:r>
        <w:t>Hlapičine</w:t>
      </w:r>
      <w:proofErr w:type="spellEnd"/>
      <w:r>
        <w:t xml:space="preserve">, </w:t>
      </w:r>
      <w:proofErr w:type="spellStart"/>
      <w:r>
        <w:t>Hlapičina</w:t>
      </w:r>
      <w:proofErr w:type="spellEnd"/>
      <w:r>
        <w:t xml:space="preserve"> 46, OIB: 71780906843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75019" w:rsidP="00075019" w:rsidR="00075019">
      <w:pPr>
        <w:jc w:val="both"/>
      </w:pPr>
    </w:p>
    <w:p w:rsidRDefault="00075019" w:rsidP="00075019" w:rsidR="00075019" w:rsidRPr="006A424F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75019" w:rsidP="00075019" w:rsidR="00075019"/>
    <w:p w:rsidRDefault="00075019" w:rsidP="00075019" w:rsidR="00075019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075019" w:rsidP="00075019" w:rsidR="00075019">
      <w:pPr>
        <w:jc w:val="both"/>
        <w:rPr>
          <w:color w:val="000000"/>
        </w:rPr>
      </w:pPr>
      <w:r w:rsidRPr="00421691">
        <w:tab/>
      </w:r>
    </w:p>
    <w:p w:rsidRDefault="00075019" w:rsidP="00075019" w:rsidR="00075019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819</w:t>
      </w:r>
      <w:r w:rsidRPr="005D1009">
        <w:t xml:space="preserve">15 otvoren kod Hrvatske poštanske banke. </w:t>
      </w:r>
    </w:p>
    <w:p w:rsidRDefault="00075019" w:rsidP="00075019" w:rsidR="00075019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075019" w:rsidP="00075019" w:rsidR="00075019">
      <w:pPr>
        <w:jc w:val="both"/>
      </w:pPr>
    </w:p>
    <w:p w:rsidRDefault="00075019" w:rsidP="00075019" w:rsidR="00075019" w:rsidRPr="006A424F">
      <w:pPr>
        <w:jc w:val="center"/>
      </w:pPr>
      <w:r>
        <w:t>U Varaždinu, 13. siječnja 2016.</w:t>
      </w:r>
    </w:p>
    <w:p w:rsidRDefault="00075019" w:rsidP="00075019" w:rsidR="00075019">
      <w:pPr>
        <w:jc w:val="both"/>
      </w:pPr>
    </w:p>
    <w:p w:rsidRDefault="00075019" w:rsidP="00075019" w:rsidR="000750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75019" w:rsidP="00075019" w:rsidR="00075019"/>
    <w:p w:rsidRDefault="00075019" w:rsidP="00075019" w:rsidR="000750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214" w:rsidP="00075019" w:rsidR="00327214">
      <w:r>
        <w:separator/>
      </w:r>
    </w:p>
  </w:endnote>
  <w:endnote w:id="0" w:type="continuationSeparator">
    <w:p w:rsidRDefault="00327214" w:rsidP="00075019" w:rsidR="00327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214" w:rsidP="00075019" w:rsidR="00327214">
      <w:r>
        <w:separator/>
      </w:r>
    </w:p>
  </w:footnote>
  <w:footnote w:id="0" w:type="continuationSeparator">
    <w:p w:rsidRDefault="00327214" w:rsidP="00075019" w:rsidR="00327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214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31E5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214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31E5" w:rsidP="00CF7EB7" w:rsidR="00AC0D1D">
    <w:pPr>
      <w:pStyle w:val="Zaglavlje"/>
      <w:jc w:val="right"/>
    </w:pPr>
  </w:p>
  <w:p w:rsidRDefault="00327214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1E5" w:rsidR="00AC0D1D">
    <w:pPr>
      <w:pStyle w:val="Zaglavlje"/>
    </w:pPr>
  </w:p>
  <w:p w:rsidRDefault="005231E5" w:rsidP="005D1009" w:rsidR="005D1009">
    <w:pPr>
      <w:ind w:firstLine="708" w:left="4956"/>
      <w:jc w:val="center"/>
    </w:pPr>
  </w:p>
  <w:p w:rsidRDefault="00327214" w:rsidP="005D1009" w:rsidR="00AC0D1D">
    <w:pPr>
      <w:ind w:firstLine="708" w:left="4956"/>
      <w:jc w:val="center"/>
    </w:pPr>
    <w:r>
      <w:t>Poslovni broj: 4 St-</w:t>
    </w:r>
    <w:r w:rsidR="00075019">
      <w:t>819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019"/>
    <w:rsid w:val="00075019"/>
    <w:rsid w:val="00327214"/>
    <w:rsid w:val="005231E5"/>
    <w:rsid w:val="009D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0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750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7501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5019"/>
  </w:style>
  <w:style w:styleId="Tekstbalonia" w:type="paragraph">
    <w:name w:val="Balloon Text"/>
    <w:basedOn w:val="Normal"/>
    <w:link w:val="TekstbaloniaChar"/>
    <w:uiPriority w:val="99"/>
    <w:semiHidden/>
    <w:unhideWhenUsed/>
    <w:rsid w:val="000750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01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50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501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1E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31E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31E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31E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0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750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7501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75019"/>
  </w:style>
  <w:style w:styleId="Tekstbalonia" w:type="paragraph">
    <w:name w:val="Balloon Text"/>
    <w:basedOn w:val="Normal"/>
    <w:link w:val="TekstbaloniaChar"/>
    <w:uiPriority w:val="99"/>
    <w:semiHidden/>
    <w:unhideWhenUsed/>
    <w:rsid w:val="000750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01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50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501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1E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31E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31E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31E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St-819/2015</izvorni_sadrzaj>
    <derivirana_varijabla naziv="DomainObject.Predmet.OznakaBroj_1">St-819/2015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 Servis jednostavno društvo s ograničenom odgovornošću za trgovinu, čišćenje i održavanje zgrada</izvorni_sadrzaj>
    <derivirana_varijabla naziv="DomainObject.Predmet.ProtustrankaFormated_1">  Roman Servis jednostavno društvo s ograničenom odgovornošću za trgovinu, čišćenje i održavanje zgrada</derivirana_varijabla>
  </DomainObject.Predmet.ProtustrankaFormated>
  <DomainObject.Predmet.ProtustrankaFormatedOIB>
    <izvorni_sadrzaj>  Roman Servis jednostavno društvo s ograničenom odgovornošću za trgovinu, čišćenje i održavanje zgrada, OIB 26560557029</izvorni_sadrzaj>
    <derivirana_varijabla naziv="DomainObject.Predmet.ProtustrankaFormatedOIB_1">  Roman Servis jednostavno društvo s ograničenom odgovornošću za trgovinu, čišćenje i održavanje zgrada, OIB 26560557029</derivirana_varijabla>
  </DomainObject.Predmet.ProtustrankaFormatedOIB>
  <DomainObject.Predmet.ProtustrankaFormatedWithAdress>
    <izvorni_sadrzaj> Roman Servis jednostavno društvo s ograničenom odgovornošću za trgovinu, čišćenje i održavanje zgrada, Hlapičina 46, 40313 Hlapičina</izvorni_sadrzaj>
    <derivirana_varijabla naziv="DomainObject.Predmet.ProtustrankaFormatedWithAdress_1"> Roman Servis jednostavno društvo s ograničenom odgovornošću za trgovinu, čišćenje i održavanje zgrada, Hlapičina 46, 40313 Hlapičina</derivirana_varijabla>
  </DomainObject.Predmet.ProtustrankaFormatedWithAdress>
  <DomainObject.Predmet.ProtustrankaFormatedWithAdressOIB>
    <izvorni_sadrzaj> Roman Servis jednostavno društvo s ograničenom odgovornošću za trgovinu, čišćenje i održavanje zgrada, OIB 26560557029, Hlapičina 46, 40313 Hlapičina</izvorni_sadrzaj>
    <derivirana_varijabla naziv="DomainObject.Predmet.ProtustrankaFormatedWithAdressOIB_1"> Roman Servis jednostavno društvo s ograničenom odgovornošću za trgovinu, čišćenje i održavanje zgrada, OIB 26560557029, Hlapičina 46, 40313 Hlapičina</derivirana_varijabla>
  </DomainObject.Predmet.ProtustrankaFormatedWithAdressOIB>
  <DomainObject.Predmet.ProtustrankaWithAdress>
    <izvorni_sadrzaj>Roman Servis jednostavno društvo s ograničenom odgovornošću za trgovinu, čišćenje i održavanje zgrada Hlapičina 46, 40313 Hlapičina</izvorni_sadrzaj>
    <derivirana_varijabla naziv="DomainObject.Predmet.ProtustrankaWithAdress_1">Roman Servis jednostavno društvo s ograničenom odgovornošću za trgovinu, čišćenje i održavanje zgrada Hlapičina 46, 40313 Hlapičina</derivirana_varijabla>
  </DomainObject.Predmet.ProtustrankaWithAdress>
  <DomainObject.Predmet.ProtustrankaWithAdressOIB>
    <izvorni_sadrzaj>Roman Servis jednostavno društvo s ograničenom odgovornošću za trgovinu, čišćenje i održavanje zgrada, OIB 26560557029, Hlapičina 46, 40313 Hlapičina</izvorni_sadrzaj>
    <derivirana_varijabla naziv="DomainObject.Predmet.ProtustrankaWithAdressOIB_1">Roman Servis jednostavno društvo s ograničenom odgovornošću za trgovinu, čišćenje i održavanje zgrada, OIB 26560557029, Hlapičina 46, 40313 Hlapičina</derivirana_varijabla>
  </DomainObject.Predmet.ProtustrankaWithAdressOIB>
  <DomainObject.Predmet.ProtustrankaNazivFormated>
    <izvorni_sadrzaj>Roman Servis jednostavno društvo s ograničenom odgovornošću za trgovinu, čišćenje i održavanje zgrada</izvorni_sadrzaj>
    <derivirana_varijabla naziv="DomainObject.Predmet.ProtustrankaNazivFormated_1">Roman Servis jednostavno društvo s ograničenom odgovornošću za trgovinu, čišćenje i održavanje zgrada</derivirana_varijabla>
  </DomainObject.Predmet.ProtustrankaNazivFormated>
  <DomainObject.Predmet.ProtustrankaNazivFormatedOIB>
    <izvorni_sadrzaj>Roman Servis jednostavno društvo s ograničenom odgovornošću za trgovinu, čišćenje i održavanje zgrada, OIB 26560557029</izvorni_sadrzaj>
    <derivirana_varijabla naziv="DomainObject.Predmet.ProtustrankaNazivFormatedOIB_1">Roman Servis jednostavno društvo s ograničenom odgovornošću za trgovinu, čišćenje i održavanje zgrada, OIB 26560557029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22221.47</izvorni_sadrzaj>
    <derivirana_varijabla naziv="DomainObject.Predmet.TrenutnaVrijednost_1">22221.47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Roman Servis jednostavno društvo s ograničenom odgovornošću za trgovinu, čišćenje i održavanje zgrada</item>
    </izvorni_sadrzaj>
    <derivirana_varijabla naziv="DomainObject.Predmet.ProtuStrankaListFormated_1">
      <item>Roman Servis jednostavno društvo s ograničenom odgovornošću za trgovinu, čišćenje i održavanje zgrada</item>
    </derivirana_varijabla>
  </DomainObject.Predmet.ProtuStrankaListFormated>
  <DomainObject.Predmet.ProtuStrankaListFormatedOIB>
    <izvorni_sadrzaj>
      <item>Roman Servis jednostavno društvo s ograničenom odgovornošću za trgovinu, čišćenje i održavanje zgrada, OIB 26560557029</item>
    </izvorni_sadrzaj>
    <derivirana_varijabla naziv="DomainObject.Predmet.ProtuStrankaListFormatedOIB_1">
      <item>Roman Servis jednostavno društvo s ograničenom odgovornošću za trgovinu, čišćenje i održavanje zgrada, OIB 26560557029</item>
    </derivirana_varijabla>
  </DomainObject.Predmet.ProtuStrankaListFormatedOIB>
  <DomainObject.Predmet.ProtuStrankaListFormatedWithAdress>
    <izvorni_sadrzaj>
      <item>Roman Servis jednostavno društvo s ograničenom odgovornošću za trgovinu, čišćenje i održavanje zgrada, Hlapičina 46, 40313 Hlapičina</item>
    </izvorni_sadrzaj>
    <derivirana_varijabla naziv="DomainObject.Predmet.ProtuStrankaListFormatedWithAdress_1">
      <item>Roman Servis jednostavno društvo s ograničenom odgovornošću za trgovinu, čišćenje i održavanje zgrada, Hlapičina 46, 40313 Hlapičina</item>
    </derivirana_varijabla>
  </DomainObject.Predmet.ProtuStrankaListFormatedWithAdress>
  <DomainObject.Predmet.ProtuStrankaListFormatedWithAdressOIB>
    <izvorni_sadrzaj>
      <item>Roman Servis jednostavno društvo s ograničenom odgovornošću za trgovinu, čišćenje i održavanje zgrada, OIB 26560557029, Hlapičina 46, 40313 Hlapičina</item>
    </izvorni_sadrzaj>
    <derivirana_varijabla naziv="DomainObject.Predmet.ProtuStrankaListFormatedWithAdressOIB_1">
      <item>Roman Servis jednostavno društvo s ograničenom odgovornošću za trgovinu, čišćenje i održavanje zgrada, OIB 26560557029, Hlapičina 46, 40313 Hlapičina</item>
    </derivirana_varijabla>
  </DomainObject.Predmet.ProtuStrankaListFormatedWithAdressOIB>
  <DomainObject.Predmet.ProtuStrankaListNazivFormated>
    <izvorni_sadrzaj>
      <item>Roman Servis jednostavno društvo s ograničenom odgovornošću za trgovinu, čišćenje i održavanje zgrada</item>
    </izvorni_sadrzaj>
    <derivirana_varijabla naziv="DomainObject.Predmet.ProtuStrankaListNazivFormated_1">
      <item>Roman Servis jednostavno društvo s ograničenom odgovornošću za trgovinu, čišćenje i održavanje zgrada</item>
    </derivirana_varijabla>
  </DomainObject.Predmet.ProtuStrankaListNazivFormated>
  <DomainObject.Predmet.ProtuStrankaListNazivFormatedOIB>
    <izvorni_sadrzaj>
      <item>Roman Servis jednostavno društvo s ograničenom odgovornošću za trgovinu, čišćenje i održavanje zgrada, OIB 26560557029</item>
    </izvorni_sadrzaj>
    <derivirana_varijabla naziv="DomainObject.Predmet.ProtuStrankaListNazivFormatedOIB_1">
      <item>Roman Servis jednostavno društvo s ograničenom odgovornošću za trgovinu, čišćenje i održavanje zgrada, OIB 26560557029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Roman Servis jednostavno društvo s ograničenom odgovornošću za trgovinu, čišćenje i održavanje zgrada</izvorni_sadrzaj>
    <derivirana_varijabla naziv="DomainObject.Predmet.ProtustrankaIDrugi_1">Roman Servis jednostavno društvo s ograničenom odgovornošću za trgovinu, čišćenje i održavanje zgrada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Roman Servis jednostavno društvo s ograničenom odgovornošću za trgovinu, čišćenje i održavanje zgrada, OIB 26560557029, Hlapičina 46, 40313 Hlapičina</izvorni_sadrzaj>
    <derivirana_varijabla naziv="DomainObject.Predmet.ProtustrankaIDrugiAdressOIB_1">Roman Servis jednostavno društvo s ograničenom odgovornošću za trgovinu, čišćenje i održavanje zgrada, OIB 26560557029, Hlapičina 46, 40313 Hlapičina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Roman Servis jednostavno društvo s ograničenom odgovornošću za trgovinu, čišćenje i održavanje zgrada</item>
      <item>Sudski registar</item>
      <item>E-oglasna ploča</item>
    </izvorni_sadrzaj>
    <derivirana_varijabla naziv="DomainObject.Predmet.SudioniciListNaziv_1">
      <item>Financijska agencija</item>
      <item>Roman Servis jednostavno društvo s ograničenom odgovornošću za trgovinu, čišćenje i održavanje zgrada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Roman Servis jednostavno društvo s ograničenom odgovornošću za trgovinu, čišćenje i održavanje zgrada, OIB 26560557029, Hlapičina 46,40313 Hlapičina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Roman Servis jednostavno društvo s ograničenom odgovornošću za trgovinu, čišćenje i održavanje zgrada, OIB 26560557029, Hlapičina 46,40313 Hlapičina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26560557029</item>
      <item>, OIB null</item>
      <item>, OIB null</item>
    </izvorni_sadrzaj>
    <derivirana_varijabla naziv="DomainObject.Predmet.SudioniciListNazivOIB_1">
      <item>, OIB 85821130368</item>
      <item>, OIB 26560557029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1976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2016-01-13T08:30:00Z</dcterms:created>
  <dc:creator>Nikolina Jaguljnjak</dc:creator>
  <cp:lastModifiedBy>Nikolina Jaguljnjak</cp:lastModifiedBy>
  <dcterms:modified xmlns:xsi="http://www.w3.org/2001/XMLSchema-instance" xsi:type="dcterms:W3CDTF">2016-01-13T08:34:00Z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