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53d3" w14:paraId="b7053d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D5B66" w:rsidP="00AD5B66" w:rsidR="00AD5B66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St-398/2016-4.</w:t>
      </w:r>
    </w:p>
    <w:p w:rsidRDefault="00AD5B66" w:rsidP="00AD5B66" w:rsidR="00AD5B66">
      <w:pPr>
        <w:jc w:val="both"/>
        <w:rPr>
          <w:rFonts w:cs="Arial" w:hAnsi="Arial" w:ascii="Arial"/>
          <w:b/>
        </w:rPr>
      </w:pPr>
    </w:p>
    <w:p w:rsidRDefault="00AD5B66" w:rsidP="00AD5B66" w:rsidR="00AD5B6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AD5B66" w:rsidP="00AD5B66" w:rsidR="00AD5B66">
      <w:pPr>
        <w:jc w:val="center"/>
        <w:rPr>
          <w:rFonts w:cs="Arial" w:hAnsi="Arial" w:ascii="Arial"/>
          <w:b/>
        </w:rPr>
      </w:pPr>
    </w:p>
    <w:p w:rsidRDefault="00AD5B66" w:rsidP="00AD5B66" w:rsidR="00AD5B6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AD5B66" w:rsidP="00AD5B66" w:rsidR="00AD5B66">
      <w:pPr>
        <w:jc w:val="both"/>
        <w:rPr>
          <w:rFonts w:cs="Arial" w:hAnsi="Arial" w:ascii="Arial"/>
        </w:rPr>
      </w:pPr>
    </w:p>
    <w:p w:rsidRDefault="00AD5B66" w:rsidP="00AD5B66" w:rsidR="00AD5B6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UDRUGA "LJUBITELJA MUZIKE" iz Zagreba, Dalmatinska 16, OIB 42918173962, dana 19. siječnja 2017. godine  </w:t>
      </w:r>
    </w:p>
    <w:p w:rsidRDefault="00AD5B66" w:rsidP="00AD5B66" w:rsidR="00AD5B66">
      <w:pPr>
        <w:jc w:val="both"/>
        <w:rPr>
          <w:rFonts w:cs="Arial" w:hAnsi="Arial" w:ascii="Arial"/>
        </w:rPr>
      </w:pPr>
    </w:p>
    <w:p w:rsidRDefault="00AD5B66" w:rsidP="00AD5B66" w:rsidR="00AD5B6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AD5B66" w:rsidP="00AD5B66" w:rsidR="00AD5B6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"LJUBITELJA MUZIKE" iz Zagreba, Dalmatinska 16, OIB 42918173962.</w:t>
      </w:r>
    </w:p>
    <w:p w:rsidRDefault="00AD5B66" w:rsidP="00AD5B66" w:rsidR="00AD5B6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NADA RELJIĆ iz Slavonskog Broda, Naselje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7/9, OIB 63776354688.</w:t>
      </w:r>
    </w:p>
    <w:p w:rsidRDefault="00AD5B66" w:rsidP="00AD5B66" w:rsidR="00AD5B6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"LJUBITELJA MUZIKE" iz Zagreba, Dalmatinska 16, OIB 42918173962.</w:t>
      </w:r>
    </w:p>
    <w:p w:rsidRDefault="00AD5B66" w:rsidP="00AD5B66" w:rsidR="00AD5B66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19. siječnja 2017. godine u 09,30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AD5B66" w:rsidP="00AD5B66" w:rsidR="00AD5B66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AD5B66" w:rsidP="00AD5B66" w:rsidR="00AD5B66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D5B66" w:rsidP="00AD5B66" w:rsidR="00AD5B6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AD5B66" w:rsidP="00AD5B66" w:rsidR="00AD5B66">
      <w:pPr>
        <w:jc w:val="center"/>
        <w:rPr>
          <w:rFonts w:cs="Arial" w:hAnsi="Arial" w:ascii="Arial"/>
          <w:b/>
        </w:rPr>
      </w:pPr>
    </w:p>
    <w:p w:rsidRDefault="00AD5B66" w:rsidP="00AD5B66" w:rsidR="00AD5B66">
      <w:pPr>
        <w:jc w:val="center"/>
        <w:rPr>
          <w:rFonts w:cs="Arial" w:hAnsi="Arial" w:ascii="Arial"/>
          <w:b/>
        </w:rPr>
      </w:pPr>
    </w:p>
    <w:p w:rsidRDefault="00AD5B66" w:rsidP="00AD5B66" w:rsidR="00AD5B6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AD5B66" w:rsidP="00AD5B66" w:rsidR="00AD5B6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St-398/2016-2,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AD5B66" w:rsidP="00AD5B66" w:rsidR="00AD5B6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D5B66" w:rsidP="00AD5B66" w:rsidR="00AD5B6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D5B66" w:rsidP="00AD5B66" w:rsidR="00AD5B6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D5B66" w:rsidP="00AD5B66" w:rsidR="00AD5B6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D5B66" w:rsidP="00AD5B66" w:rsidR="00AD5B6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AD5B66" w:rsidP="00AD5B66" w:rsidR="00AD5B6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19. siječnja 2017. godine</w:t>
      </w:r>
    </w:p>
    <w:p w:rsidRDefault="00AD5B66" w:rsidP="00AD5B66" w:rsidR="00AD5B66">
      <w:pPr>
        <w:rPr>
          <w:rFonts w:cs="Arial" w:hAnsi="Arial" w:ascii="Arial"/>
          <w:b/>
        </w:rPr>
      </w:pPr>
    </w:p>
    <w:p w:rsidRDefault="00AD5B66" w:rsidP="00AD5B66" w:rsidR="00AD5B66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AD5B66" w:rsidP="00AD5B66" w:rsidR="00AD5B6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AD5B66" w:rsidP="00AD5B66" w:rsidR="00AD5B6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AD5B66" w:rsidP="00AD5B66" w:rsidR="00AD5B6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5B66" w:rsidP="00AD5B66" w:rsidR="00AD5B66">
      <w:pPr>
        <w:jc w:val="both"/>
        <w:rPr>
          <w:rFonts w:cs="Arial" w:hAnsi="Arial" w:ascii="Arial"/>
        </w:rPr>
      </w:pPr>
    </w:p>
    <w:p w:rsidRDefault="00AD5B66" w:rsidP="00AD5B66" w:rsidR="00AD5B66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AD5B66" w:rsidP="00AD5B66" w:rsidR="00AD5B66">
      <w:pPr>
        <w:jc w:val="both"/>
        <w:rPr>
          <w:rFonts w:cs="Arial" w:hAnsi="Arial" w:ascii="Arial"/>
        </w:rPr>
      </w:pPr>
    </w:p>
    <w:p w:rsidRDefault="00AD5B66" w:rsidP="00AD5B66" w:rsidR="00AD5B6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D5B66" w:rsidP="00AD5B66" w:rsidR="00AD5B6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DNA:-dužniku-putem e-oglasne ploče i poštom</w:t>
      </w:r>
    </w:p>
    <w:p w:rsidRDefault="00AD5B66" w:rsidP="00AD5B66" w:rsidR="00AD5B6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-stečajnom upravitelju putem e-oglasne ploče </w:t>
      </w:r>
    </w:p>
    <w:p w:rsidRDefault="00AD5B66" w:rsidP="00AD5B66" w:rsidR="00AD5B6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-ŽDO Bjelovar putem e-oglasne ploče</w:t>
      </w:r>
    </w:p>
    <w:p w:rsidRDefault="00AD5B66" w:rsidP="00AD5B66" w:rsidR="00AD5B6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-Porezna uprava, Ispostava Zagreb, putem e-oglasne ploče</w:t>
      </w:r>
    </w:p>
    <w:p w:rsidRDefault="00AD5B66" w:rsidP="00AD5B66" w:rsidR="00AD5B6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-predlagatelju FINI, Podružnica Zagreb, nakon pravomoćnosti - putem pošte  </w:t>
      </w:r>
    </w:p>
    <w:p w:rsidRDefault="00AD5B66" w:rsidP="00AD5B66" w:rsidR="00AD5B6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registru Udruga – nakon pravomoćnosti rješenja putem pošte</w:t>
      </w:r>
    </w:p>
    <w:p w:rsidRDefault="00AD5B66" w:rsidP="00AD5B66" w:rsidR="00AD5B6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AD5B66" w:rsidP="00AD5B66" w:rsidR="00AD5B6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19.01.2017.g.</w:t>
      </w:r>
    </w:p>
    <w:p w:rsidRDefault="00AD5B66" w:rsidP="00AD5B66" w:rsidR="00AD5B66">
      <w:pPr>
        <w:rPr>
          <w:rFonts w:cs="Arial" w:hAnsi="Arial" w:ascii="Arial"/>
        </w:rPr>
      </w:pPr>
    </w:p>
    <w:p w:rsidRDefault="00AD5B66" w:rsidP="00AD5B66" w:rsidR="00AD5B66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B66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44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St-398/2016-4</izvorni_sadrzaj>
    <derivirana_varijabla naziv="DomainObject.Oznaka_1">St-398/2016-4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LJUBITELJA MUZIKE</izvorni_sadrzaj>
    <derivirana_varijabla naziv="DomainObject.Predmet.ProtustrankaFormated_1">  UDRUGA LJUBITELJA MUZIKE</derivirana_varijabla>
  </DomainObject.Predmet.ProtustrankaFormated>
  <DomainObject.Predmet.ProtustrankaFormatedOIB>
    <izvorni_sadrzaj>  UDRUGA LJUBITELJA MUZIKE, OIB 42918173962</izvorni_sadrzaj>
    <derivirana_varijabla naziv="DomainObject.Predmet.ProtustrankaFormatedOIB_1">  UDRUGA LJUBITELJA MUZIKE, OIB 42918173962</derivirana_varijabla>
  </DomainObject.Predmet.ProtustrankaFormatedOIB>
  <DomainObject.Predmet.ProtustrankaFormatedWithAdress>
    <izvorni_sadrzaj> UDRUGA LJUBITELJA MUZIKE, Dalmatinska 16, 10000 Zagreb</izvorni_sadrzaj>
    <derivirana_varijabla naziv="DomainObject.Predmet.ProtustrankaFormatedWithAdress_1"> UDRUGA LJUBITELJA MUZIKE, Dalmatinska 16, 10000 Zagreb</derivirana_varijabla>
  </DomainObject.Predmet.ProtustrankaFormatedWithAdress>
  <DomainObject.Predmet.ProtustrankaFormatedWithAdressOIB>
    <izvorni_sadrzaj> UDRUGA LJUBITELJA MUZIKE, OIB 42918173962, Dalmatinska 16, 10000 Zagreb</izvorni_sadrzaj>
    <derivirana_varijabla naziv="DomainObject.Predmet.ProtustrankaFormatedWithAdressOIB_1"> UDRUGA LJUBITELJA MUZIKE, OIB 42918173962, Dalmatinska 16, 10000 Zagreb</derivirana_varijabla>
  </DomainObject.Predmet.ProtustrankaFormatedWithAdressOIB>
  <DomainObject.Predmet.ProtustrankaWithAdress>
    <izvorni_sadrzaj>UDRUGA LJUBITELJA MUZIKE Dalmatinska 16, 10000 Zagreb</izvorni_sadrzaj>
    <derivirana_varijabla naziv="DomainObject.Predmet.ProtustrankaWithAdress_1">UDRUGA LJUBITELJA MUZIKE Dalmatinska 16, 10000 Zagreb</derivirana_varijabla>
  </DomainObject.Predmet.ProtustrankaWithAdress>
  <DomainObject.Predmet.ProtustrankaWithAdressOIB>
    <izvorni_sadrzaj>UDRUGA LJUBITELJA MUZIKE, OIB 42918173962, Dalmatinska 16, 10000 Zagreb</izvorni_sadrzaj>
    <derivirana_varijabla naziv="DomainObject.Predmet.ProtustrankaWithAdressOIB_1">UDRUGA LJUBITELJA MUZIKE, OIB 42918173962, Dalmatinska 16, 10000 Zagreb</derivirana_varijabla>
  </DomainObject.Predmet.ProtustrankaWithAdressOIB>
  <DomainObject.Predmet.ProtustrankaNazivFormated>
    <izvorni_sadrzaj>UDRUGA LJUBITELJA MUZIKE</izvorni_sadrzaj>
    <derivirana_varijabla naziv="DomainObject.Predmet.ProtustrankaNazivFormated_1">UDRUGA LJUBITELJA MUZIKE</derivirana_varijabla>
  </DomainObject.Predmet.ProtustrankaNazivFormated>
  <DomainObject.Predmet.ProtustrankaNazivFormatedOIB>
    <izvorni_sadrzaj>UDRUGA LJUBITELJA MUZIKE, OIB 42918173962</izvorni_sadrzaj>
    <derivirana_varijabla naziv="DomainObject.Predmet.ProtustrankaNazivFormatedOIB_1">UDRUGA LJUBITELJA MUZIKE, OIB 42918173962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LJUBITELJA MUZIKE</item>
    </izvorni_sadrzaj>
    <derivirana_varijabla naziv="DomainObject.Predmet.ProtuStrankaListFormated_1">
      <item>UDRUGA LJUBITELJA MUZIKE</item>
    </derivirana_varijabla>
  </DomainObject.Predmet.ProtuStrankaListFormated>
  <DomainObject.Predmet.ProtuStrankaListFormatedOIB>
    <izvorni_sadrzaj>
      <item>UDRUGA LJUBITELJA MUZIKE, OIB 42918173962</item>
    </izvorni_sadrzaj>
    <derivirana_varijabla naziv="DomainObject.Predmet.ProtuStrankaListFormatedOIB_1">
      <item>UDRUGA LJUBITELJA MUZIKE, OIB 42918173962</item>
    </derivirana_varijabla>
  </DomainObject.Predmet.ProtuStrankaListFormatedOIB>
  <DomainObject.Predmet.ProtuStrankaListFormatedWithAdress>
    <izvorni_sadrzaj>
      <item>UDRUGA LJUBITELJA MUZIKE, Dalmatinska 16, 10000 Zagreb</item>
    </izvorni_sadrzaj>
    <derivirana_varijabla naziv="DomainObject.Predmet.ProtuStrankaListFormatedWithAdress_1">
      <item>UDRUGA LJUBITELJA MUZIKE, Dalmatinska 16, 10000 Zagreb</item>
    </derivirana_varijabla>
  </DomainObject.Predmet.ProtuStrankaListFormatedWithAdress>
  <DomainObject.Predmet.ProtuStrankaListFormatedWithAdressOIB>
    <izvorni_sadrzaj>
      <item>UDRUGA LJUBITELJA MUZIKE, OIB 42918173962, Dalmatinska 16, 10000 Zagreb</item>
    </izvorni_sadrzaj>
    <derivirana_varijabla naziv="DomainObject.Predmet.ProtuStrankaListFormatedWithAdressOIB_1">
      <item>UDRUGA LJUBITELJA MUZIKE, OIB 42918173962, Dalmatinska 16, 10000 Zagreb</item>
    </derivirana_varijabla>
  </DomainObject.Predmet.ProtuStrankaListFormatedWithAdressOIB>
  <DomainObject.Predmet.ProtuStrankaListNazivFormated>
    <izvorni_sadrzaj>
      <item>UDRUGA LJUBITELJA MUZIKE</item>
    </izvorni_sadrzaj>
    <derivirana_varijabla naziv="DomainObject.Predmet.ProtuStrankaListNazivFormated_1">
      <item>UDRUGA LJUBITELJA MUZIKE</item>
    </derivirana_varijabla>
  </DomainObject.Predmet.ProtuStrankaListNazivFormated>
  <DomainObject.Predmet.ProtuStrankaListNazivFormatedOIB>
    <izvorni_sadrzaj>
      <item>UDRUGA LJUBITELJA MUZIKE, OIB 42918173962</item>
    </izvorni_sadrzaj>
    <derivirana_varijabla naziv="DomainObject.Predmet.ProtuStrankaListNazivFormatedOIB_1">
      <item>UDRUGA LJUBITELJA MUZIKE, OIB 42918173962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St-398/2016-4</izvorni_sadrzaj>
    <derivirana_varijabla naziv="DomainObject.PoslovniBrojDokumenta_1">St-398/2016-4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LJUBITELJA MUZIKE</izvorni_sadrzaj>
    <derivirana_varijabla naziv="DomainObject.Predmet.ProtustrankaIDrugi_1">UDRUGA LJUBITELJA MUZIKE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LJUBITELJA MUZIKE, OIB 42918173962, Dalmatinska 16, 10000 Zagreb</izvorni_sadrzaj>
    <derivirana_varijabla naziv="DomainObject.Predmet.ProtustrankaIDrugiAdressOIB_1">UDRUGA LJUBITELJA MUZIKE, OIB 42918173962, Dalmatinska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LJUBITELJA MUZIKE</item>
      <item>FINA Regionalni centar Zagreb</item>
    </izvorni_sadrzaj>
    <derivirana_varijabla naziv="DomainObject.Predmet.SudioniciListNaziv_1">
      <item>UDRUGA LJUBITELJA MUZIKE</item>
      <item>FINA Regionalni centar Zagreb</item>
    </derivirana_varijabla>
  </DomainObject.Predmet.SudioniciListNaziv>
  <DomainObject.Predmet.SudioniciListAdressOIB>
    <izvorni_sadrzaj>
      <item>UDRUGA LJUBITELJA MUZIKE, OIB 42918173962, Dalmatinska 16,10000 Zagreb</item>
      <item>FINA Regionalni centar Zagreb, OIB 85821130368, Trg svibanjskih žrtava 1995. 1,10000 Zagreb</item>
    </izvorni_sadrzaj>
    <derivirana_varijabla naziv="DomainObject.Predmet.SudioniciListAdressOIB_1">
      <item>UDRUGA LJUBITELJA MUZIKE, OIB 42918173962, Dalmatinska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B5704-9BA9-4529-8FC1-AB16D0A39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676</properties:Words>
  <properties:Characters>3679</properties:Characters>
  <properties:Lines>94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2017-01-19T07:36:00Z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