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d91c1" w14:paraId="c9d91c1" w:rsidRDefault="007800FB" w:rsidP="00910611" w:rsidR="007800FB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800FB" w:rsidP="00910611" w:rsidR="007800FB">
      <w:r>
        <w:rPr>
          <w:rFonts w:eastAsia="MS Mincho"/>
        </w:rPr>
        <w:t>REPUBLIKA HRVATSKA</w:t>
      </w:r>
    </w:p>
    <w:p w:rsidRDefault="007800FB" w:rsidP="00910611" w:rsidR="007800FB">
      <w:r>
        <w:rPr>
          <w:rFonts w:eastAsia="MS Mincho"/>
        </w:rPr>
        <w:t>TRGOVAČKI SUD U RIJECI</w:t>
      </w:r>
    </w:p>
    <w:p w:rsidRDefault="007800FB" w:rsidR="007800FB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A56D3B" w:rsidP="004F57EB" w:rsidR="00A56D3B" w:rsidRPr="00990A8B">
      <w:pPr>
        <w:jc w:val="center"/>
      </w:pPr>
    </w:p>
    <w:p w:rsidRDefault="00801D70" w:rsidP="004F57EB" w:rsidR="00801D70">
      <w:pPr>
        <w:jc w:val="center"/>
      </w:pPr>
    </w:p>
    <w:p w:rsidRDefault="007800FB" w:rsidP="004F57EB" w:rsidR="007800FB" w:rsidRPr="00990A8B">
      <w:pPr>
        <w:jc w:val="center"/>
      </w:pPr>
    </w:p>
    <w:p w:rsidRDefault="00CF0346" w:rsidP="00360BE2" w:rsidR="00F057D3" w:rsidRPr="00990A8B">
      <w:pPr>
        <w:jc w:val="center"/>
        <w:rPr>
          <w:bCs/>
        </w:rPr>
      </w:pPr>
      <w:r w:rsidRPr="00990A8B">
        <w:rPr>
          <w:bCs/>
        </w:rPr>
        <w:t xml:space="preserve">U    I M E    </w:t>
      </w:r>
      <w:r w:rsidR="00F057D3" w:rsidRPr="00990A8B">
        <w:rPr>
          <w:bCs/>
        </w:rPr>
        <w:t xml:space="preserve">R E P U B L I K </w:t>
      </w:r>
      <w:r w:rsidRPr="00990A8B">
        <w:rPr>
          <w:bCs/>
        </w:rPr>
        <w:t>E</w:t>
      </w:r>
      <w:r w:rsidR="00F057D3" w:rsidRPr="00990A8B">
        <w:rPr>
          <w:bCs/>
        </w:rPr>
        <w:t xml:space="preserve">     H R V A T S K </w:t>
      </w:r>
      <w:r w:rsidRPr="00990A8B">
        <w:rPr>
          <w:bCs/>
        </w:rPr>
        <w:t>E</w:t>
      </w:r>
    </w:p>
    <w:p w:rsidRDefault="00360BE2" w:rsidP="00360BE2" w:rsidR="00360BE2" w:rsidRPr="00990A8B">
      <w:pPr>
        <w:jc w:val="center"/>
        <w:rPr>
          <w:bCs/>
        </w:rPr>
      </w:pPr>
      <w:r w:rsidRPr="00990A8B">
        <w:rPr>
          <w:bCs/>
        </w:rPr>
        <w:t>R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Š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  <w:r w:rsidR="00A56D3B" w:rsidRPr="00990A8B">
        <w:rPr>
          <w:bCs/>
        </w:rPr>
        <w:t xml:space="preserve"> </w:t>
      </w:r>
      <w:r w:rsidRPr="00990A8B">
        <w:rPr>
          <w:bCs/>
        </w:rPr>
        <w:t>N</w:t>
      </w:r>
      <w:r w:rsidR="00A56D3B" w:rsidRPr="00990A8B">
        <w:rPr>
          <w:bCs/>
        </w:rPr>
        <w:t xml:space="preserve"> </w:t>
      </w:r>
      <w:r w:rsidRPr="00990A8B">
        <w:rPr>
          <w:bCs/>
        </w:rPr>
        <w:t>J</w:t>
      </w:r>
      <w:r w:rsidR="00A56D3B" w:rsidRPr="00990A8B">
        <w:rPr>
          <w:bCs/>
        </w:rPr>
        <w:t xml:space="preserve"> </w:t>
      </w:r>
      <w:r w:rsidRPr="00990A8B">
        <w:rPr>
          <w:bCs/>
        </w:rPr>
        <w:t>E</w:t>
      </w:r>
    </w:p>
    <w:p w:rsidRDefault="00570F32" w:rsidP="00360BE2" w:rsidR="00570F32" w:rsidRPr="00990A8B">
      <w:pPr>
        <w:jc w:val="center"/>
      </w:pPr>
    </w:p>
    <w:p w:rsidRDefault="002F3701" w:rsidP="002F3701" w:rsidR="002F3701" w:rsidRPr="00990A8B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90A8B">
        <w:tab/>
      </w:r>
      <w:r w:rsidRPr="00990A8B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A03AA">
        <w:rPr>
          <w:bCs/>
        </w:rPr>
        <w:t>REX DEI</w:t>
      </w:r>
      <w:r w:rsidR="00CA03AA">
        <w:t xml:space="preserve"> j. d. o. o. za sport i rekreaciju Mali Lošinj, Vittorio Craglietto 30, OIB: 77605186234, MBS: 040340307</w:t>
      </w:r>
      <w:r w:rsidRPr="00990A8B">
        <w:t xml:space="preserve">, dana </w:t>
      </w:r>
      <w:r w:rsidR="00F94218" w:rsidRPr="00990A8B">
        <w:t>2</w:t>
      </w:r>
      <w:r w:rsidR="00957F1E">
        <w:t>3</w:t>
      </w:r>
      <w:r w:rsidR="00D76EDA" w:rsidRPr="00990A8B">
        <w:t>. veljače</w:t>
      </w:r>
      <w:r w:rsidRPr="00990A8B">
        <w:t xml:space="preserve"> 2017. godine  </w:t>
      </w:r>
    </w:p>
    <w:p w:rsidRDefault="00EF2F5F" w:rsidP="00EF2F5F" w:rsidR="00EF2F5F" w:rsidRPr="00990A8B">
      <w:pPr>
        <w:jc w:val="both"/>
      </w:pPr>
    </w:p>
    <w:p w:rsidRDefault="00360BE2" w:rsidP="00360BE2" w:rsidR="00360BE2" w:rsidRPr="00990A8B">
      <w:pPr>
        <w:jc w:val="both"/>
      </w:pPr>
    </w:p>
    <w:p w:rsidRDefault="00360BE2" w:rsidP="00360BE2" w:rsidR="00360BE2" w:rsidRPr="00990A8B">
      <w:pPr>
        <w:jc w:val="center"/>
      </w:pPr>
      <w:r w:rsidRPr="00990A8B">
        <w:t>r i j e š i o  j e</w:t>
      </w:r>
    </w:p>
    <w:p w:rsidRDefault="005D23EA" w:rsidP="00360BE2" w:rsidR="005D23EA" w:rsidRPr="00990A8B">
      <w:pPr>
        <w:jc w:val="center"/>
      </w:pP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>Otvara se stečajni postupak nad dužnikom</w:t>
      </w:r>
      <w:r w:rsidR="00CA03AA">
        <w:rPr>
          <w:bCs/>
        </w:rPr>
        <w:t xml:space="preserve"> REX DEI</w:t>
      </w:r>
      <w:r w:rsidR="00CA03AA">
        <w:t xml:space="preserve"> j. d. o. o. za sport i rekreaciju Mali Lošinj, Vittorio Craglietto 30, OIB: 77605186234, MBS: 040340307</w:t>
      </w:r>
      <w:r w:rsidR="00557AD1" w:rsidRPr="00990A8B">
        <w:rPr>
          <w:bCs/>
        </w:rPr>
        <w:t>.</w:t>
      </w:r>
    </w:p>
    <w:p w:rsidRDefault="00C5695B" w:rsidP="00360BE2" w:rsidR="00C5695B" w:rsidRPr="00990A8B">
      <w:pPr>
        <w:numPr>
          <w:ilvl w:val="0"/>
          <w:numId w:val="1"/>
        </w:numPr>
        <w:jc w:val="both"/>
        <w:rPr>
          <w:bCs/>
        </w:rPr>
      </w:pPr>
      <w:r w:rsidRPr="00990A8B">
        <w:t xml:space="preserve">Oglas o otvaranju stečajnog postupka istaknut će se na </w:t>
      </w:r>
      <w:r w:rsidR="00EF2F5F" w:rsidRPr="00990A8B">
        <w:t xml:space="preserve">mrežnoj stranici </w:t>
      </w:r>
      <w:r w:rsidR="005C5033" w:rsidRPr="00990A8B">
        <w:t>e-</w:t>
      </w:r>
      <w:r w:rsidR="00EF2F5F" w:rsidRPr="00990A8B">
        <w:t>O</w:t>
      </w:r>
      <w:r w:rsidRPr="00990A8B">
        <w:t>glasn</w:t>
      </w:r>
      <w:r w:rsidR="00EF2F5F" w:rsidRPr="00990A8B">
        <w:t>a</w:t>
      </w:r>
      <w:r w:rsidRPr="00990A8B">
        <w:t xml:space="preserve"> ploč</w:t>
      </w:r>
      <w:r w:rsidR="00EF2F5F" w:rsidRPr="00990A8B">
        <w:t>a</w:t>
      </w:r>
      <w:r w:rsidRPr="00990A8B">
        <w:t xml:space="preserve"> sud</w:t>
      </w:r>
      <w:r w:rsidR="00EF2F5F" w:rsidRPr="00990A8B">
        <w:t>ova</w:t>
      </w:r>
      <w:r w:rsidRPr="00990A8B">
        <w:t xml:space="preserve"> dana </w:t>
      </w:r>
      <w:r w:rsidR="00F94218" w:rsidRPr="00990A8B">
        <w:t>2</w:t>
      </w:r>
      <w:r w:rsidR="00CA03AA">
        <w:t>3</w:t>
      </w:r>
      <w:r w:rsidR="00D76EDA" w:rsidRPr="00990A8B">
        <w:t>. veljače</w:t>
      </w:r>
      <w:r w:rsidR="002F3701" w:rsidRPr="00990A8B">
        <w:t xml:space="preserve"> 2017</w:t>
      </w:r>
      <w:r w:rsidRPr="00990A8B">
        <w:t>. godine u 1</w:t>
      </w:r>
      <w:r w:rsidR="00957F1E">
        <w:t>0</w:t>
      </w:r>
      <w:r w:rsidRPr="00990A8B">
        <w:t>,</w:t>
      </w:r>
      <w:r w:rsidR="00957F1E">
        <w:t>3</w:t>
      </w:r>
      <w:r w:rsidR="00B04834" w:rsidRPr="00990A8B">
        <w:t>5</w:t>
      </w:r>
      <w:r w:rsidRPr="00990A8B">
        <w:t xml:space="preserve"> sati.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t>Za stečajnog upravitelja imenuje se</w:t>
      </w:r>
      <w:r w:rsidR="00990A8B" w:rsidRPr="00990A8B">
        <w:t xml:space="preserve"> Jelenko Lehki, OIB: 96068307857, Pavla Hatza 10, Zagreb</w:t>
      </w:r>
      <w:r w:rsidR="0081532F" w:rsidRPr="00990A8B">
        <w:t>.</w:t>
      </w:r>
    </w:p>
    <w:p w:rsidRDefault="00360BE2" w:rsidP="00360BE2" w:rsidR="00360BE2" w:rsidRPr="00990A8B">
      <w:pPr>
        <w:numPr>
          <w:ilvl w:val="0"/>
          <w:numId w:val="1"/>
        </w:numPr>
        <w:jc w:val="both"/>
        <w:rPr>
          <w:bCs/>
        </w:rPr>
      </w:pPr>
      <w:r w:rsidRPr="00990A8B">
        <w:rPr>
          <w:bCs/>
        </w:rPr>
        <w:t xml:space="preserve">Zaključuje se stečajni postupak nad dužnikom </w:t>
      </w:r>
      <w:r w:rsidR="00CA03AA">
        <w:rPr>
          <w:bCs/>
        </w:rPr>
        <w:t>REX DEI</w:t>
      </w:r>
      <w:r w:rsidR="00CA03AA">
        <w:t xml:space="preserve"> j. d. o. o. za sport i rekreaciju Mali Lošinj, Vittorio Craglietto 30, OIB: 77605186234, MBS: 040340307</w:t>
      </w:r>
      <w:r w:rsidR="0081532F" w:rsidRPr="00990A8B">
        <w:t>.</w:t>
      </w:r>
    </w:p>
    <w:p w:rsidRDefault="0004736A" w:rsidP="00360BE2" w:rsidR="006830EE" w:rsidRPr="00990A8B">
      <w:pPr>
        <w:numPr>
          <w:ilvl w:val="0"/>
          <w:numId w:val="1"/>
        </w:numPr>
        <w:jc w:val="both"/>
        <w:rPr>
          <w:bCs/>
        </w:rPr>
      </w:pPr>
      <w:r w:rsidRPr="00990A8B">
        <w:t>Otvaranje stečajnog postupka upisati će se u sudski registar ovog suda, a</w:t>
      </w:r>
      <w:r w:rsidR="006830EE" w:rsidRPr="00990A8B">
        <w:rPr>
          <w:bCs/>
        </w:rPr>
        <w:t xml:space="preserve"> po  pravomoćnosti </w:t>
      </w:r>
      <w:r w:rsidRPr="00990A8B">
        <w:rPr>
          <w:bCs/>
        </w:rPr>
        <w:t xml:space="preserve">ovog rješenja će  se isto rješenje još jednom </w:t>
      </w:r>
      <w:r w:rsidR="006830EE" w:rsidRPr="00990A8B">
        <w:rPr>
          <w:bCs/>
        </w:rPr>
        <w:t xml:space="preserve">dostaviti sudskom registru ovog suda </w:t>
      </w:r>
      <w:r w:rsidRPr="00990A8B">
        <w:rPr>
          <w:bCs/>
        </w:rPr>
        <w:t xml:space="preserve">uz potvrdu pravomoćnosti </w:t>
      </w:r>
      <w:r w:rsidR="006830EE" w:rsidRPr="00990A8B">
        <w:rPr>
          <w:bCs/>
        </w:rPr>
        <w:t>radi  brisanja dužnika.</w:t>
      </w:r>
    </w:p>
    <w:p w:rsidRDefault="00990A8B" w:rsidP="00990A8B" w:rsidR="00990A8B" w:rsidRPr="00990A8B">
      <w:pPr>
        <w:numPr>
          <w:ilvl w:val="0"/>
          <w:numId w:val="1"/>
        </w:numPr>
        <w:tabs>
          <w:tab w:pos="851" w:val="left"/>
        </w:tabs>
        <w:jc w:val="both"/>
      </w:pPr>
      <w:r w:rsidRPr="00990A8B">
        <w:tab/>
        <w:t>Ukida se mjera osiguranja iz članka 118. stavak 1. i 2. Stečajnog zakona (objavljenog u NN 71/15), određena rješenjem ovog suda posl. br. 14 St-</w:t>
      </w:r>
      <w:r w:rsidR="00ED0ADE">
        <w:t>76</w:t>
      </w:r>
      <w:r w:rsidR="00CA03AA">
        <w:t>0</w:t>
      </w:r>
      <w:r w:rsidRPr="00990A8B">
        <w:t>/2016-</w:t>
      </w:r>
      <w:r w:rsidR="00CA03AA">
        <w:t>5</w:t>
      </w:r>
      <w:r w:rsidRPr="00990A8B">
        <w:t xml:space="preserve"> od </w:t>
      </w:r>
      <w:r w:rsidR="003717EB" w:rsidRPr="003717EB">
        <w:t>1</w:t>
      </w:r>
      <w:r w:rsidR="00ED0ADE">
        <w:t>4</w:t>
      </w:r>
      <w:r w:rsidR="003717EB" w:rsidRPr="003717EB">
        <w:t>. prosinca</w:t>
      </w:r>
      <w:r w:rsidR="003717EB">
        <w:rPr>
          <w:b/>
        </w:rPr>
        <w:t xml:space="preserve"> </w:t>
      </w:r>
      <w:r w:rsidRPr="00990A8B">
        <w:t>2016. godine o imenovanju privremenog stečajnog upravitelja Jelenka Lehki, OIB: 96068307857, Pavla Hatza 10, Zagreb.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ED0ADE">
        <w:t>22</w:t>
      </w:r>
      <w:r w:rsidR="000E57C4">
        <w:t>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0E57C4">
        <w:t xml:space="preserve"> </w:t>
      </w:r>
      <w:r w:rsidR="00CA03AA">
        <w:rPr>
          <w:bCs/>
        </w:rPr>
        <w:t>REX DEI</w:t>
      </w:r>
      <w:r w:rsidR="00CA03AA">
        <w:t xml:space="preserve"> j. d. o. o. za sport i rekreaciju Mali Lošinj, Vittorio Craglietto 30, OIB: 77605186234, MBS: 040340307</w:t>
      </w:r>
      <w:r w:rsidRPr="009F41CE">
        <w:t xml:space="preserve">. </w:t>
      </w:r>
    </w:p>
    <w:p w:rsidRDefault="006830EE" w:rsidP="00360BE2" w:rsidR="006830EE" w:rsidRPr="009F41CE">
      <w:pPr>
        <w:jc w:val="both"/>
      </w:pPr>
      <w:r w:rsidRPr="009F41CE">
        <w:rPr>
          <w:bCs/>
        </w:rPr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ED0ADE">
        <w:rPr>
          <w:bCs/>
        </w:rPr>
        <w:t>7</w:t>
      </w:r>
      <w:r w:rsidR="00405CA8">
        <w:rPr>
          <w:bCs/>
        </w:rPr>
        <w:t>6</w:t>
      </w:r>
      <w:r w:rsidR="00CA03AA">
        <w:rPr>
          <w:bCs/>
        </w:rPr>
        <w:t>0</w:t>
      </w:r>
      <w:r w:rsidR="00EF5528">
        <w:rPr>
          <w:bCs/>
        </w:rPr>
        <w:t>/</w:t>
      </w:r>
      <w:r w:rsidR="00D76EDA">
        <w:rPr>
          <w:bCs/>
        </w:rPr>
        <w:t>2016</w:t>
      </w:r>
      <w:r w:rsidR="00B04834">
        <w:rPr>
          <w:bCs/>
        </w:rPr>
        <w:t xml:space="preserve"> od </w:t>
      </w:r>
      <w:r w:rsidR="00ED0ADE">
        <w:rPr>
          <w:bCs/>
        </w:rPr>
        <w:t>14. studenoga</w:t>
      </w:r>
      <w:r w:rsidR="00EF2F5F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</w:t>
      </w:r>
      <w:r w:rsidR="00180CE9" w:rsidRPr="009F41CE">
        <w:rPr>
          <w:bCs/>
        </w:rPr>
        <w:lastRenderedPageBreak/>
        <w:t xml:space="preserve">dužnikom </w:t>
      </w:r>
      <w:r w:rsidR="00CA03AA">
        <w:rPr>
          <w:bCs/>
        </w:rPr>
        <w:t>REX DEI</w:t>
      </w:r>
      <w:r w:rsidR="00CA03AA">
        <w:t xml:space="preserve"> j. d. o. o. za sport i rekreaciju Mali Lošinj, Vittorio Craglietto 30, OIB: 77605186234, MBS: 040340307</w:t>
      </w:r>
      <w:r w:rsidR="00180CE9" w:rsidRPr="009F41CE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</w:t>
      </w:r>
      <w:r w:rsidR="003717EB">
        <w:t xml:space="preserve">tvrdu </w:t>
      </w:r>
      <w:r w:rsidR="00B04834">
        <w:t xml:space="preserve">Financijske agencije od </w:t>
      </w:r>
      <w:r w:rsidR="00405CA8">
        <w:t>9</w:t>
      </w:r>
      <w:r w:rsidR="00ED0ADE">
        <w:t>. siječnja 2017</w:t>
      </w:r>
      <w:r w:rsidR="002F3701">
        <w:t xml:space="preserve">. godine (list </w:t>
      </w:r>
      <w:r w:rsidR="00CA03AA">
        <w:t>19</w:t>
      </w:r>
      <w:r w:rsidR="00B04834">
        <w:t xml:space="preserve"> spisa)</w:t>
      </w:r>
      <w:r w:rsidR="00D76EDA">
        <w:t>,</w:t>
      </w:r>
      <w:r w:rsidR="00B04834">
        <w:t xml:space="preserve"> 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 xml:space="preserve">, a </w:t>
      </w:r>
      <w:r w:rsidR="00F94218">
        <w:rPr>
          <w:bCs/>
        </w:rPr>
        <w:t>ni privremeni stečajni upravitelj nije utvrdio postojanje dužnikove imovine dostatne za pokriće troškova stečajnog postupka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3717EB">
        <w:rPr>
          <w:bCs/>
        </w:rPr>
        <w:t>2</w:t>
      </w:r>
      <w:r w:rsidR="00ED0ADE">
        <w:rPr>
          <w:bCs/>
        </w:rPr>
        <w:t>6</w:t>
      </w:r>
      <w:r w:rsidR="00D76EDA">
        <w:rPr>
          <w:bCs/>
        </w:rPr>
        <w:t>. siječnja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94218">
        <w:rPr>
          <w:bCs/>
        </w:rPr>
        <w:t>30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F94218">
        <w:rPr>
          <w:bCs/>
        </w:rPr>
        <w:t>2</w:t>
      </w:r>
      <w:r w:rsidR="00CA03AA">
        <w:rPr>
          <w:bCs/>
        </w:rPr>
        <w:t>3</w:t>
      </w:r>
      <w:r w:rsidR="00D76EDA">
        <w:rPr>
          <w:bCs/>
        </w:rPr>
        <w:t xml:space="preserve">. veljače </w:t>
      </w:r>
      <w:r w:rsidR="002F3701">
        <w:rPr>
          <w:bCs/>
        </w:rPr>
        <w:t>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570F32" w:rsidR="005509F9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</w:p>
    <w:p w:rsidRDefault="009F41CE" w:rsidP="00570F32" w:rsidR="009F41CE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CE6FC7" w:rsidP="00570F32" w:rsidR="00CE6FC7">
      <w:pPr>
        <w:jc w:val="both"/>
      </w:pPr>
    </w:p>
    <w:p w:rsidRDefault="00E50221" w:rsidP="00E50221" w:rsidR="00E50221" w:rsidRPr="009F41CE">
      <w:r w:rsidRPr="009F41CE">
        <w:lastRenderedPageBreak/>
        <w:t>DNA:</w:t>
      </w:r>
    </w:p>
    <w:p w:rsidRDefault="00E50221" w:rsidP="00E50221" w:rsidR="00E50221" w:rsidRPr="009F41CE"/>
    <w:p w:rsidRDefault="009B0D4C" w:rsidP="00744D1C" w:rsidR="009B0D4C" w:rsidRPr="009F41CE">
      <w:pPr>
        <w:jc w:val="both"/>
      </w:pPr>
      <w:r w:rsidRPr="009F41CE">
        <w:t>- predlagatelj</w:t>
      </w:r>
      <w:r w:rsidR="008B62DD">
        <w:t>u</w:t>
      </w:r>
    </w:p>
    <w:p w:rsidRDefault="00744D1C" w:rsidP="00744D1C" w:rsidR="00744D1C" w:rsidRPr="009F41CE">
      <w:pPr>
        <w:jc w:val="both"/>
      </w:pPr>
      <w:r w:rsidRPr="009F41CE">
        <w:t>-</w:t>
      </w:r>
      <w:r w:rsidR="00A232AA" w:rsidRPr="009F41CE">
        <w:t xml:space="preserve"> </w:t>
      </w:r>
      <w:r w:rsidR="008B62DD">
        <w:t>dužniku</w:t>
      </w:r>
      <w:r w:rsidRPr="009F41CE">
        <w:t>,</w:t>
      </w:r>
    </w:p>
    <w:p w:rsidRDefault="00744D1C" w:rsidP="00744D1C" w:rsidR="00744D1C" w:rsidRPr="009F41CE">
      <w:pPr>
        <w:jc w:val="both"/>
      </w:pPr>
      <w:r w:rsidRPr="009F41CE">
        <w:t xml:space="preserve">- FINA </w:t>
      </w:r>
      <w:r w:rsidR="009F41CE" w:rsidRPr="009F41CE">
        <w:t>Rijeka</w:t>
      </w:r>
      <w:r w:rsidR="00D12A6A" w:rsidRPr="009F41CE">
        <w:t xml:space="preserve"> </w:t>
      </w:r>
    </w:p>
    <w:p w:rsidRDefault="00744D1C" w:rsidP="00744D1C" w:rsidR="00744D1C" w:rsidRPr="009F41CE">
      <w:pPr>
        <w:jc w:val="both"/>
      </w:pPr>
      <w:r w:rsidRPr="009F41CE">
        <w:t>- ŽDO</w:t>
      </w:r>
      <w:r w:rsidR="002C7F34">
        <w:t xml:space="preserve"> u</w:t>
      </w:r>
      <w:r w:rsidRPr="009F41CE">
        <w:t xml:space="preserve"> </w:t>
      </w:r>
      <w:r w:rsidR="009F41CE" w:rsidRPr="009F41CE">
        <w:t>Rije</w:t>
      </w:r>
      <w:r w:rsidR="002C7F34">
        <w:t>ci</w:t>
      </w:r>
    </w:p>
    <w:p w:rsidRDefault="00744D1C" w:rsidP="00744D1C" w:rsidR="00744D1C" w:rsidRPr="009F41CE">
      <w:pPr>
        <w:jc w:val="both"/>
      </w:pPr>
      <w:r w:rsidRPr="009F41CE">
        <w:t xml:space="preserve">- stečajni upravitelj </w:t>
      </w:r>
    </w:p>
    <w:p w:rsidRDefault="00744D1C" w:rsidP="00744D1C" w:rsidR="00744D1C" w:rsidRPr="009F41CE">
      <w:pPr>
        <w:jc w:val="both"/>
      </w:pPr>
      <w:r w:rsidRPr="009F41CE">
        <w:t xml:space="preserve">- </w:t>
      </w:r>
      <w:r w:rsidR="005C5033">
        <w:t>e-</w:t>
      </w:r>
      <w:r w:rsidR="002C7F34">
        <w:t>O</w:t>
      </w:r>
      <w:r w:rsidRPr="009F41CE">
        <w:t>glas</w:t>
      </w:r>
      <w:r w:rsidR="005C5033">
        <w:t>na ploča</w:t>
      </w:r>
    </w:p>
    <w:p w:rsidRDefault="00E50221" w:rsidP="00E50221" w:rsidR="00E50221" w:rsidRPr="009F41CE">
      <w:r w:rsidRPr="009F41CE">
        <w:t>- sudski registar</w:t>
      </w:r>
      <w:r w:rsidR="00E44EEF" w:rsidRPr="009F41CE">
        <w:t xml:space="preserve">– po pravomoćnosti rješenja dostaviti još jednom uz </w:t>
      </w:r>
      <w:r w:rsidR="002F3701">
        <w:t>potvrdu</w:t>
      </w:r>
      <w:r w:rsidR="00E44EEF" w:rsidRPr="009F41CE">
        <w:t xml:space="preserve"> pravomoćnosti</w:t>
      </w:r>
      <w:r w:rsidR="00C5695B" w:rsidRPr="009F41CE">
        <w:t xml:space="preserve"> (s obzirom da otvaranje stečaja ima učinak od isticanja na </w:t>
      </w:r>
      <w:r w:rsidR="002F3701">
        <w:t>e-</w:t>
      </w:r>
      <w:r w:rsidR="00C5695B" w:rsidRPr="009F41CE">
        <w:t>oglasnu ploču)</w:t>
      </w:r>
    </w:p>
    <w:p w:rsidRDefault="00E50221" w:rsidP="00E50221" w:rsidR="00E50221" w:rsidRPr="009F41CE"/>
    <w:p w:rsidRDefault="000B07D1" w:rsidP="00E50221" w:rsidR="00E50221" w:rsidRPr="009F41CE">
      <w:r w:rsidRPr="009F41CE">
        <w:t xml:space="preserve">Rijeka, </w:t>
      </w:r>
      <w:r w:rsidR="00F94218">
        <w:t>2</w:t>
      </w:r>
      <w:r w:rsidR="00CA03AA">
        <w:t>3</w:t>
      </w:r>
      <w:r w:rsidR="00D76EDA">
        <w:t>. veljače</w:t>
      </w:r>
      <w:r w:rsidR="002F3701">
        <w:t xml:space="preserve"> 2017</w:t>
      </w:r>
      <w:r w:rsidR="0054269C" w:rsidRPr="009F41CE">
        <w:t>.</w:t>
      </w:r>
      <w:r w:rsidR="002C7F34">
        <w:t xml:space="preserve"> </w:t>
      </w:r>
      <w:r w:rsidR="0054269C" w:rsidRPr="009F41CE">
        <w:t>g</w:t>
      </w:r>
      <w:r w:rsidR="002C7F34">
        <w:t>odine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2C7F34">
        <w:t xml:space="preserve"> 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497B87" w:rsidP="00497B87" w:rsidR="00497B87" w:rsidRPr="006875A2">
      <w:pPr>
        <w:jc w:val="both"/>
      </w:pPr>
    </w:p>
    <w:p w:rsidRDefault="00497B87" w:rsidR="00497B87" w:rsidRPr="006875A2">
      <w:pPr>
        <w:jc w:val="both"/>
      </w:pPr>
    </w:p>
    <w:p w:rsidRDefault="00E50221" w:rsidP="00497B87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50221" w:rsidP="00E50221" w:rsidR="00E50221" w:rsidRPr="009F41CE">
      <w:pPr>
        <w:jc w:val="both"/>
      </w:pPr>
    </w:p>
    <w:p w:rsidRDefault="00E21439" w:rsidP="00360BE2" w:rsidR="00E21439" w:rsidRPr="009F41CE"/>
    <w:sectPr w:rsidSect="00E21176" w:rsidR="00E21439" w:rsidRPr="009F41CE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0306" w:rsidR="00350306">
      <w:r>
        <w:separator/>
      </w:r>
    </w:p>
  </w:endnote>
  <w:endnote w:id="0" w:type="continuationSeparator">
    <w:p w:rsidRDefault="00350306" w:rsidR="00350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00F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0306" w:rsidR="00350306">
      <w:r>
        <w:separator/>
      </w:r>
    </w:p>
  </w:footnote>
  <w:footnote w:id="0" w:type="continuationSeparator">
    <w:p w:rsidRDefault="00350306" w:rsidR="00350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ED0ADE">
      <w:t>76</w:t>
    </w:r>
    <w:r w:rsidR="00CA03AA">
      <w:t>0</w:t>
    </w:r>
    <w:r w:rsidR="002F3701">
      <w:t>/2016</w:t>
    </w:r>
    <w:r w:rsidR="00957F1E">
      <w:t>-10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04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57C4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15D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306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17EB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5CA8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0FB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0695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57F1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0A8B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BDF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0E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3AA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5EE"/>
    <w:rsid w:val="00CE3A5C"/>
    <w:rsid w:val="00CE5999"/>
    <w:rsid w:val="00CE6FC7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76EDA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56E5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0ADE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528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7F2"/>
    <w:rsid w:val="00F7586F"/>
    <w:rsid w:val="00F77F1E"/>
    <w:rsid w:val="00F825D5"/>
    <w:rsid w:val="00F83D5D"/>
    <w:rsid w:val="00F85BDC"/>
    <w:rsid w:val="00F94218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800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00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00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00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00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800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0FB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7800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00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00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00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00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800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0FB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St-760/2016</izvorni_sadrzaj>
    <derivirana_varijabla naziv="DomainObject.Predmet.OznakaBroj_1">St-760/2016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REX DEI j.d.o.o.</izvorni_sadrzaj>
    <derivirana_varijabla naziv="DomainObject.Predmet.ProtustrankaFormated_1">  REX DEI j.d.o.o.</derivirana_varijabla>
  </DomainObject.Predmet.ProtustrankaFormated>
  <DomainObject.Predmet.ProtustrankaFormatedOIB>
    <izvorni_sadrzaj>  REX DEI j.d.o.o., OIB 77605186234</izvorni_sadrzaj>
    <derivirana_varijabla naziv="DomainObject.Predmet.ProtustrankaFormatedOIB_1">  REX DEI j.d.o.o., OIB 77605186234</derivirana_varijabla>
  </DomainObject.Predmet.ProtustrankaFormatedOIB>
  <DomainObject.Predmet.ProtustrankaFormatedWithAdress>
    <izvorni_sadrzaj> REX DEI j.d.o.o., Vittorio Craglietto 30, 51550 Mali Lošinj</izvorni_sadrzaj>
    <derivirana_varijabla naziv="DomainObject.Predmet.ProtustrankaFormatedWithAdress_1"> REX DEI j.d.o.o., Vittorio Craglietto 30, 51550 Mali Lošinj</derivirana_varijabla>
  </DomainObject.Predmet.ProtustrankaFormatedWithAdress>
  <DomainObject.Predmet.ProtustrankaFormatedWithAdressOIB>
    <izvorni_sadrzaj> REX DEI j.d.o.o., OIB 77605186234, Vittorio Craglietto 30, 51550 Mali Lošinj</izvorni_sadrzaj>
    <derivirana_varijabla naziv="DomainObject.Predmet.ProtustrankaFormatedWithAdressOIB_1"> REX DEI j.d.o.o., OIB 77605186234, Vittorio Craglietto 30, 51550 Mali Lošinj</derivirana_varijabla>
  </DomainObject.Predmet.ProtustrankaFormatedWithAdressOIB>
  <DomainObject.Predmet.ProtustrankaWithAdress>
    <izvorni_sadrzaj>REX DEI j.d.o.o. Vittorio Craglietto 30, 51550 Mali Lošinj</izvorni_sadrzaj>
    <derivirana_varijabla naziv="DomainObject.Predmet.ProtustrankaWithAdress_1">REX DEI j.d.o.o. Vittorio Craglietto 30, 51550 Mali Lošinj</derivirana_varijabla>
  </DomainObject.Predmet.ProtustrankaWithAdress>
  <DomainObject.Predmet.ProtustrankaWithAdressOIB>
    <izvorni_sadrzaj>REX DEI j.d.o.o., OIB 77605186234, Vittorio Craglietto 30, 51550 Mali Lošinj</izvorni_sadrzaj>
    <derivirana_varijabla naziv="DomainObject.Predmet.ProtustrankaWithAdressOIB_1">REX DEI j.d.o.o., OIB 77605186234, Vittorio Craglietto 30, 51550 Mali Lošinj</derivirana_varijabla>
  </DomainObject.Predmet.ProtustrankaWithAdressOIB>
  <DomainObject.Predmet.ProtustrankaNazivFormated>
    <izvorni_sadrzaj>REX DEI j.d.o.o.</izvorni_sadrzaj>
    <derivirana_varijabla naziv="DomainObject.Predmet.ProtustrankaNazivFormated_1">REX DEI j.d.o.o.</derivirana_varijabla>
  </DomainObject.Predmet.ProtustrankaNazivFormated>
  <DomainObject.Predmet.ProtustrankaNazivFormatedOIB>
    <izvorni_sadrzaj>REX DEI j.d.o.o., OIB 77605186234</izvorni_sadrzaj>
    <derivirana_varijabla naziv="DomainObject.Predmet.ProtustrankaNazivFormatedOIB_1">REX DEI j.d.o.o., OIB 77605186234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REX DEI j.d.o.o.</item>
    </izvorni_sadrzaj>
    <derivirana_varijabla naziv="DomainObject.Predmet.ProtuStrankaListFormated_1">
      <item>REX DEI j.d.o.o.</item>
    </derivirana_varijabla>
  </DomainObject.Predmet.ProtuStrankaListFormated>
  <DomainObject.Predmet.ProtuStrankaListFormatedOIB>
    <izvorni_sadrzaj>
      <item>REX DEI j.d.o.o., OIB 77605186234</item>
    </izvorni_sadrzaj>
    <derivirana_varijabla naziv="DomainObject.Predmet.ProtuStrankaListFormatedOIB_1">
      <item>REX DEI j.d.o.o., OIB 77605186234</item>
    </derivirana_varijabla>
  </DomainObject.Predmet.ProtuStrankaListFormatedOIB>
  <DomainObject.Predmet.ProtuStrankaListFormatedWithAdress>
    <izvorni_sadrzaj>
      <item>REX DEI j.d.o.o., Vittorio Craglietto 30, 51550 Mali Lošinj</item>
    </izvorni_sadrzaj>
    <derivirana_varijabla naziv="DomainObject.Predmet.ProtuStrankaListFormatedWithAdress_1">
      <item>REX DEI j.d.o.o., Vittorio Craglietto 30, 51550 Mali Lošinj</item>
    </derivirana_varijabla>
  </DomainObject.Predmet.ProtuStrankaListFormatedWithAdress>
  <DomainObject.Predmet.ProtuStrankaListFormatedWithAdressOIB>
    <izvorni_sadrzaj>
      <item>REX DEI j.d.o.o., OIB 77605186234, Vittorio Craglietto 30, 51550 Mali Lošinj</item>
    </izvorni_sadrzaj>
    <derivirana_varijabla naziv="DomainObject.Predmet.ProtuStrankaListFormatedWithAdressOIB_1">
      <item>REX DEI j.d.o.o., OIB 77605186234, Vittorio Craglietto 30, 51550 Mali Lošinj</item>
    </derivirana_varijabla>
  </DomainObject.Predmet.ProtuStrankaListFormatedWithAdressOIB>
  <DomainObject.Predmet.ProtuStrankaListNazivFormated>
    <izvorni_sadrzaj>
      <item>REX DEI j.d.o.o.</item>
    </izvorni_sadrzaj>
    <derivirana_varijabla naziv="DomainObject.Predmet.ProtuStrankaListNazivFormated_1">
      <item>REX DEI j.d.o.o.</item>
    </derivirana_varijabla>
  </DomainObject.Predmet.ProtuStrankaListNazivFormated>
  <DomainObject.Predmet.ProtuStrankaListNazivFormatedOIB>
    <izvorni_sadrzaj>
      <item>REX DEI j.d.o.o., OIB 77605186234</item>
    </izvorni_sadrzaj>
    <derivirana_varijabla naziv="DomainObject.Predmet.ProtuStrankaListNazivFormatedOIB_1">
      <item>REX DEI j.d.o.o., OIB 77605186234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REX DEI j.d.o.o.</izvorni_sadrzaj>
    <derivirana_varijabla naziv="DomainObject.Predmet.ProtustrankaIDrugi_1">REX DEI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REX DEI j.d.o.o., OIB 77605186234, Vittorio Craglietto 30, 51550 Mali Lošinj</izvorni_sadrzaj>
    <derivirana_varijabla naziv="DomainObject.Predmet.ProtustrankaIDrugiAdressOIB_1">REX DEI j.d.o.o., OIB 77605186234, Vittorio Craglietto 30,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REX DEI j.d.o.o.</item>
    </izvorni_sadrzaj>
    <derivirana_varijabla naziv="DomainObject.Predmet.SudioniciListNaziv_1">
      <item>FINA  Rijeka</item>
      <item>REX DEI j.d.o.o.</item>
    </derivirana_varijabla>
  </DomainObject.Predmet.SudioniciListNaziv>
  <DomainObject.Predmet.SudioniciListAdressOIB>
    <izvorni_sadrzaj>
      <item>FINA  Rijeka, OIB 85821130368, Frana Kurelca 8,51000 Rijeka</item>
      <item>REX DEI j.d.o.o., OIB 77605186234, Vittorio Craglietto 30,51550 Mali Lošinj</item>
    </izvorni_sadrzaj>
    <derivirana_varijabla naziv="DomainObject.Predmet.SudioniciListAdressOIB_1">
      <item>FINA  Rijeka, OIB 85821130368, Frana Kurelca 8,51000 Rijeka</item>
      <item>REX DEI j.d.o.o., OIB 77605186234, Vittorio Craglietto 30,51550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77605186234</item>
    </izvorni_sadrzaj>
    <derivirana_varijabla naziv="DomainObject.Predmet.SudioniciListNazivOIB_1">
      <item>, OIB 85821130368</item>
      <item>, OIB 77605186234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504CE7-0CCE-46FF-8D0E-1A66555645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855</properties:Words>
  <properties:Characters>4525</properties:Characters>
  <properties:Lines>120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</vt:lpstr>
      <vt:lpstr> </vt:lpstr>
    </vt:vector>
  </properties:TitlesOfParts>
  <properties:LinksUpToDate>false</properties:LinksUpToDate>
  <properties:CharactersWithSpaces>5798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2017-02-23T09:15:00Z</dcterms:created>
  <dc:creator>korlevicd</dc:creator>
  <cp:lastModifiedBy>Danijela Fumić</cp:lastModifiedBy>
  <cp:lastPrinted>2017-02-23T09:15:00Z</cp:lastPrinted>
  <dcterms:modified xmlns:xsi="http://www.w3.org/2001/XMLSchema-instance" xsi:type="dcterms:W3CDTF">2017-02-23T09:21:00Z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