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37055" w14:paraId="3c37055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E36E48">
        <w:t>802/16-16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>Trgovački sud u Osijeku, po stečajnoj sutkinji Nadi Roso, u s</w:t>
      </w:r>
      <w:r w:rsidR="00E36E48">
        <w:t>tečajnom predmetu predlagatelja</w:t>
      </w:r>
      <w:r w:rsidRPr="001F430D">
        <w:t xml:space="preserve"> </w:t>
      </w:r>
      <w:r w:rsidR="00E36E48">
        <w:t xml:space="preserve">Financijska agencija OIB 85821130368, Regionalni centar Osijek, Podružnica Osijek L. Jagera 3 za otvaranje stečajnog postupka nad dužnikom </w:t>
      </w:r>
      <w:r w:rsidR="00E36E48" w:rsidRPr="00E36E48">
        <w:t>SLIM KNJIGOVODSTVO d.o.o., Antunovac, Ante Starčevića 70/a, OIB: 60042974099, MBS: 030104114</w:t>
      </w:r>
      <w:r w:rsidRPr="00D14516">
        <w:t>,</w:t>
      </w:r>
      <w:r>
        <w:t xml:space="preserve"> dana </w:t>
      </w:r>
      <w:r w:rsidR="00E36E48">
        <w:t>21</w:t>
      </w:r>
      <w:r w:rsidR="008357C3">
        <w:t>. ožujka</w:t>
      </w:r>
      <w:r w:rsidR="000E06CF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3E6B02">
        <w:t xml:space="preserve"> </w:t>
      </w:r>
      <w:r w:rsidR="00E36E48">
        <w:t>Silvija Varga, OIB: 61254904163, Antunovac, Ante Starčevića 70/a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0E06CF" w:rsidRPr="003E6B02">
        <w:t>5.0</w:t>
      </w:r>
      <w:r w:rsidR="00C06AA6" w:rsidRPr="003E6B02"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E36E48">
        <w:t>802</w:t>
      </w:r>
      <w:r w:rsidR="003E6B02"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E36E48">
        <w:t>Silvija Varga, OIB: 61254904163, Antunovac, Ante Starčevića 70/a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0E06CF" w:rsidRPr="003E6B02">
        <w:t>5.0</w:t>
      </w:r>
      <w:r w:rsidRPr="003E6B02"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E36E48">
        <w:t>802</w:t>
      </w:r>
      <w:r w:rsidR="007D3892" w:rsidRPr="003E6B02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E36E48">
        <w:t>Silvija Varga, OIB: 61254904163, Antunovac, Ante Starčevića 70/a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E36E48">
        <w:t>Silvija Varga, OIB: 61254904163, Antunovac, Ante Starčevića 70/a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4C05DB" w:rsidP="007E6D1A" w:rsidR="004C05DB">
      <w:pPr>
        <w:jc w:val="both"/>
      </w:pPr>
    </w:p>
    <w:p w:rsidRDefault="000E06CF" w:rsidP="00E36E48" w:rsidR="007A2BBB">
      <w:pPr>
        <w:tabs>
          <w:tab w:pos="7455" w:val="left"/>
          <w:tab w:pos="9072" w:val="right"/>
        </w:tabs>
        <w:jc w:val="right"/>
      </w:pPr>
      <w:r>
        <w:t xml:space="preserve">    Broj: 6 St-</w:t>
      </w:r>
      <w:r w:rsidR="00E36E48">
        <w:t>802/16-16</w:t>
      </w: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8357C3">
        <w:rPr>
          <w:bCs/>
        </w:rPr>
        <w:t xml:space="preserve"> </w:t>
      </w:r>
      <w:r w:rsidR="00E36E48">
        <w:rPr>
          <w:bCs/>
        </w:rPr>
        <w:t>1. travnja</w:t>
      </w:r>
      <w:r w:rsidR="007D3892">
        <w:rPr>
          <w:bCs/>
        </w:rPr>
        <w:t xml:space="preserve"> 2016.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E36E48" w:rsidRPr="00E36E48">
        <w:t>SLIM KNJIGOVODSTVO d.o.o., Antunovac, Ante Starčevića 70/a, OIB: 60042974099, MBS: 030104114</w:t>
      </w:r>
      <w:r w:rsidR="003E6B02">
        <w:t>, temeljem odredbe članka 444. stav 2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E36E48">
        <w:t>802</w:t>
      </w:r>
      <w:r w:rsidR="007D3892">
        <w:t xml:space="preserve">/16 od </w:t>
      </w:r>
      <w:r w:rsidR="00E36E48">
        <w:t>16</w:t>
      </w:r>
      <w:r w:rsidR="001F2803">
        <w:t>. rujna</w:t>
      </w:r>
      <w:r w:rsidR="000E06CF">
        <w:t xml:space="preserve"> </w:t>
      </w:r>
      <w:r w:rsidR="007D3892">
        <w:t>2016.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E36E48">
        <w:t>Silvija Varga, OIB: 61254904163, Antunovac, Ante Starčevića 70/a</w:t>
      </w:r>
      <w:r w:rsidR="007E6D1A">
        <w:t xml:space="preserve">, na uplatu predujma u iznosu od 1.000,00 kn u Fond za namirenje troškova stečajnog postupka </w:t>
      </w:r>
      <w:r w:rsidR="00477781">
        <w:t>te zaključkom broj St-</w:t>
      </w:r>
      <w:r w:rsidR="00E36E48">
        <w:t>802</w:t>
      </w:r>
      <w:r w:rsidR="007D3892">
        <w:t xml:space="preserve">/16 od </w:t>
      </w:r>
      <w:r w:rsidR="00E36E48">
        <w:t>21. veljače</w:t>
      </w:r>
      <w:r w:rsidR="008357C3">
        <w:t xml:space="preserve"> 2017</w:t>
      </w:r>
      <w:r w:rsidR="007D3892">
        <w:t>. g.</w:t>
      </w:r>
      <w:r w:rsidR="00477781">
        <w:t xml:space="preserve"> na uplatu</w:t>
      </w:r>
      <w:r w:rsidR="007E6D1A">
        <w:t xml:space="preserve"> dodatnog iznosa predujma u iznosu od </w:t>
      </w:r>
      <w:r w:rsidR="000E06CF">
        <w:t>4.0</w:t>
      </w:r>
      <w:r w:rsidR="007E6D1A">
        <w:t>00,00 kn  za namirenje troškova stečajnog postupka, u roku od 8 dana, temeljem odredbi članka 113. i članka 114. Stečajnog zakona. 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E36E48">
        <w:t>802</w:t>
      </w:r>
      <w:r w:rsidR="007D3892">
        <w:t>/16</w:t>
      </w:r>
      <w:r w:rsidR="004C05DB">
        <w:t xml:space="preserve"> od </w:t>
      </w:r>
      <w:r w:rsidR="00E36E48">
        <w:t>16</w:t>
      </w:r>
      <w:r w:rsidR="001F2803">
        <w:t>.9</w:t>
      </w:r>
      <w:r w:rsidR="000E06CF">
        <w:t>.</w:t>
      </w:r>
      <w:r w:rsidR="007D3892">
        <w:t>2016.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E36E48">
        <w:t>Silvija Varga, OIB: 61254904163, Antunovac, Ante Starčevića 70/a</w:t>
      </w:r>
      <w:r w:rsidR="008357C3">
        <w:t xml:space="preserve"> </w:t>
      </w:r>
      <w:r w:rsidR="003E6B02">
        <w:t xml:space="preserve">zaprimio je dana </w:t>
      </w:r>
      <w:r w:rsidR="00E36E48">
        <w:t>26. rujna</w:t>
      </w:r>
      <w:r w:rsidR="00EF648D">
        <w:t xml:space="preserve"> 2016. g. a</w:t>
      </w:r>
      <w:r w:rsidR="003E6B02">
        <w:t xml:space="preserve"> z</w:t>
      </w:r>
      <w:r w:rsidR="000E06CF">
        <w:t xml:space="preserve">aključak od </w:t>
      </w:r>
      <w:r w:rsidR="002812EE">
        <w:t>21.2</w:t>
      </w:r>
      <w:r w:rsidR="008357C3">
        <w:t>.2017</w:t>
      </w:r>
      <w:r w:rsidR="000E06CF">
        <w:t xml:space="preserve">. g. zaprimio je </w:t>
      </w:r>
      <w:r w:rsidR="002812EE">
        <w:t>1. ožujka</w:t>
      </w:r>
      <w:r w:rsidR="008357C3">
        <w:t xml:space="preserve"> 2017</w:t>
      </w:r>
      <w:r w:rsidR="000E06CF">
        <w:t xml:space="preserve">. g. </w:t>
      </w:r>
      <w:r w:rsidR="007D3892">
        <w:t xml:space="preserve"> </w:t>
      </w:r>
      <w:r w:rsidR="000634F3">
        <w:t>a što</w:t>
      </w:r>
      <w:r w:rsidR="00477781">
        <w:t xml:space="preserve"> je utvrđeno uvidom </w:t>
      </w:r>
      <w:r w:rsidR="002812EE">
        <w:t>u spis</w:t>
      </w:r>
      <w:r w:rsidR="000634F3">
        <w:t xml:space="preserve">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2812EE">
        <w:t>21</w:t>
      </w:r>
      <w:r w:rsidR="00F81A15">
        <w:t>. ožujka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3E6B02" w:rsidP="007E6D1A" w:rsidR="007E6D1A">
      <w:r>
        <w:t>Žana Bem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F81A15" w:rsidR="00F81A15">
      <w:pPr>
        <w:numPr>
          <w:ilvl w:val="0"/>
          <w:numId w:val="11"/>
        </w:numPr>
      </w:pPr>
      <w:r>
        <w:t>K</w:t>
      </w:r>
      <w:r w:rsidR="002812EE">
        <w:t>.20/4</w:t>
      </w:r>
    </w:p>
    <w:p w:rsidRDefault="00F81A15" w:rsidP="00F81A15" w:rsidR="007E6D1A">
      <w:pPr>
        <w:ind w:left="720"/>
      </w:pPr>
      <w:r>
        <w:t xml:space="preserve"> </w:t>
      </w:r>
    </w:p>
    <w:p w:rsidRDefault="00C06AA6" w:rsidP="007E6D1A" w:rsidR="00C06AA6"/>
    <w:p w:rsidRDefault="00C06AA6" w:rsidP="007E6D1A" w:rsidR="00C06AA6"/>
    <w:p w:rsidRDefault="007E6D1A" w:rsidP="003E6B02" w:rsidR="007E6D1A">
      <w:pPr>
        <w:tabs>
          <w:tab w:pos="930" w:val="left"/>
        </w:tabs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8EB" w:rsidP="00C06AA6" w:rsidR="00CD08EB">
      <w:r>
        <w:separator/>
      </w:r>
    </w:p>
  </w:endnote>
  <w:endnote w:id="0" w:type="continuationSeparator">
    <w:p w:rsidRDefault="00CD08EB" w:rsidP="00C06AA6" w:rsidR="00CD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8EB" w:rsidP="00C06AA6" w:rsidR="00CD08EB">
      <w:r>
        <w:separator/>
      </w:r>
    </w:p>
  </w:footnote>
  <w:footnote w:id="0" w:type="continuationSeparator">
    <w:p w:rsidRDefault="00CD08EB" w:rsidP="00C06AA6" w:rsidR="00CD0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D7A68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2803"/>
    <w:rsid w:val="001F430D"/>
    <w:rsid w:val="00200C6A"/>
    <w:rsid w:val="00252153"/>
    <w:rsid w:val="00267D26"/>
    <w:rsid w:val="002812EE"/>
    <w:rsid w:val="002A2AF5"/>
    <w:rsid w:val="002D2610"/>
    <w:rsid w:val="002F51D6"/>
    <w:rsid w:val="002F66FE"/>
    <w:rsid w:val="00342079"/>
    <w:rsid w:val="003612A7"/>
    <w:rsid w:val="00375C7E"/>
    <w:rsid w:val="003924AF"/>
    <w:rsid w:val="003D02B1"/>
    <w:rsid w:val="003E6B02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2BBB"/>
    <w:rsid w:val="007A4540"/>
    <w:rsid w:val="007D3892"/>
    <w:rsid w:val="007E6D1A"/>
    <w:rsid w:val="00814537"/>
    <w:rsid w:val="00817C66"/>
    <w:rsid w:val="00826384"/>
    <w:rsid w:val="008357C3"/>
    <w:rsid w:val="008409A8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2686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D7A68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CD08EB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36E48"/>
    <w:rsid w:val="00E60C19"/>
    <w:rsid w:val="00E75FA5"/>
    <w:rsid w:val="00E906E4"/>
    <w:rsid w:val="00E9379E"/>
    <w:rsid w:val="00E96356"/>
    <w:rsid w:val="00EA028A"/>
    <w:rsid w:val="00ED4C16"/>
    <w:rsid w:val="00EF648D"/>
    <w:rsid w:val="00F439F3"/>
    <w:rsid w:val="00F46E60"/>
    <w:rsid w:val="00F65B43"/>
    <w:rsid w:val="00F73514"/>
    <w:rsid w:val="00F80E5F"/>
    <w:rsid w:val="00F81A15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7A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A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A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A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A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7A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A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A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A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A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St-802/2016</izvorni_sadrzaj>
    <derivirana_varijabla naziv="DomainObject.Predmet.OznakaBroj_1">St-802/2016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SLIM KNJIGOVODSTVO d.o.o. za usluge i trgovinu</izvorni_sadrzaj>
    <derivirana_varijabla naziv="DomainObject.Predmet.ProtustrankaFormated_1">  SLIM KNJIGOVODSTVO d.o.o. za usluge i trgovinu</derivirana_varijabla>
  </DomainObject.Predmet.ProtustrankaFormated>
  <DomainObject.Predmet.ProtustrankaFormatedOIB>
    <izvorni_sadrzaj>  SLIM KNJIGOVODSTVO d.o.o. za usluge i trgovinu, OIB 60042974099</izvorni_sadrzaj>
    <derivirana_varijabla naziv="DomainObject.Predmet.ProtustrankaFormatedOIB_1">  SLIM KNJIGOVODSTVO d.o.o. za usluge i trgovinu, OIB 60042974099</derivirana_varijabla>
  </DomainObject.Predmet.ProtustrankaFormatedOIB>
  <DomainObject.Predmet.ProtustrankaFormatedWithAdress>
    <izvorni_sadrzaj> SLIM KNJIGOVODSTVO d.o.o. za usluge i trgovinu, Ante Starčevića 70a, 31216 Antunovac</izvorni_sadrzaj>
    <derivirana_varijabla naziv="DomainObject.Predmet.ProtustrankaFormatedWithAdress_1"> SLIM KNJIGOVODSTVO d.o.o. za usluge i trgovinu, Ante Starčevića 70a, 31216 Antunovac</derivirana_varijabla>
  </DomainObject.Predmet.ProtustrankaFormatedWithAdress>
  <DomainObject.Predmet.ProtustrankaFormatedWithAdressOIB>
    <izvorni_sadrzaj> SLIM KNJIGOVODSTVO d.o.o. za usluge i trgovinu, OIB 60042974099, Ante Starčevića 70a, 31216 Antunovac</izvorni_sadrzaj>
    <derivirana_varijabla naziv="DomainObject.Predmet.ProtustrankaFormatedWithAdressOIB_1"> SLIM KNJIGOVODSTVO d.o.o. za usluge i trgovinu, OIB 60042974099, Ante Starčevića 70a, 31216 Antunovac</derivirana_varijabla>
  </DomainObject.Predmet.ProtustrankaFormatedWithAdressOIB>
  <DomainObject.Predmet.ProtustrankaWithAdress>
    <izvorni_sadrzaj>SLIM KNJIGOVODSTVO d.o.o. za usluge i trgovinu Ante Starčevića 70a, 31216 Antunovac</izvorni_sadrzaj>
    <derivirana_varijabla naziv="DomainObject.Predmet.ProtustrankaWithAdress_1">SLIM KNJIGOVODSTVO d.o.o. za usluge i trgovinu Ante Starčevića 70a, 31216 Antunovac</derivirana_varijabla>
  </DomainObject.Predmet.ProtustrankaWithAdress>
  <DomainObject.Predmet.ProtustrankaWithAdressOIB>
    <izvorni_sadrzaj>SLIM KNJIGOVODSTVO d.o.o. za usluge i trgovinu, OIB 60042974099, Ante Starčevića 70a, 31216 Antunovac</izvorni_sadrzaj>
    <derivirana_varijabla naziv="DomainObject.Predmet.ProtustrankaWithAdressOIB_1">SLIM KNJIGOVODSTVO d.o.o. za usluge i trgovinu, OIB 60042974099, Ante Starčevića 70a, 31216 Antunovac</derivirana_varijabla>
  </DomainObject.Predmet.ProtustrankaWithAdressOIB>
  <DomainObject.Predmet.ProtustrankaNazivFormated>
    <izvorni_sadrzaj>SLIM KNJIGOVODSTVO d.o.o. za usluge i trgovinu</izvorni_sadrzaj>
    <derivirana_varijabla naziv="DomainObject.Predmet.ProtustrankaNazivFormated_1">SLIM KNJIGOVODSTVO d.o.o. za usluge i trgovinu</derivirana_varijabla>
  </DomainObject.Predmet.ProtustrankaNazivFormated>
  <DomainObject.Predmet.ProtustrankaNazivFormatedOIB>
    <izvorni_sadrzaj>SLIM KNJIGOVODSTVO d.o.o. za usluge i trgovinu, OIB 60042974099</izvorni_sadrzaj>
    <derivirana_varijabla naziv="DomainObject.Predmet.ProtustrankaNazivFormatedOIB_1">SLIM KNJIGOVODSTVO d.o.o. za usluge i trgovinu, OIB 60042974099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SLIM KNJIGOVODSTVO d.o.o. za usluge i trgovinu</item>
    </izvorni_sadrzaj>
    <derivirana_varijabla naziv="DomainObject.Predmet.ProtuStrankaListFormated_1">
      <item>SLIM KNJIGOVODSTVO d.o.o. za usluge i trgovinu</item>
    </derivirana_varijabla>
  </DomainObject.Predmet.ProtuStrankaListFormated>
  <DomainObject.Predmet.ProtuStrankaListFormatedOIB>
    <izvorni_sadrzaj>
      <item>SLIM KNJIGOVODSTVO d.o.o. za usluge i trgovinu, OIB 60042974099</item>
    </izvorni_sadrzaj>
    <derivirana_varijabla naziv="DomainObject.Predmet.ProtuStrankaListFormatedOIB_1">
      <item>SLIM KNJIGOVODSTVO d.o.o. za usluge i trgovinu, OIB 60042974099</item>
    </derivirana_varijabla>
  </DomainObject.Predmet.ProtuStrankaListFormatedOIB>
  <DomainObject.Predmet.ProtuStrankaListFormatedWithAdress>
    <izvorni_sadrzaj>
      <item>SLIM KNJIGOVODSTVO d.o.o. za usluge i trgovinu, Ante Starčevića 70a, 31216 Antunovac</item>
    </izvorni_sadrzaj>
    <derivirana_varijabla naziv="DomainObject.Predmet.ProtuStrankaListFormatedWithAdress_1">
      <item>SLIM KNJIGOVODSTVO d.o.o. za usluge i trgovinu, Ante Starčevića 70a, 31216 Antunovac</item>
    </derivirana_varijabla>
  </DomainObject.Predmet.ProtuStrankaListFormatedWithAdress>
  <DomainObject.Predmet.ProtuStrankaListFormatedWithAdressOIB>
    <izvorni_sadrzaj>
      <item>SLIM KNJIGOVODSTVO d.o.o. za usluge i trgovinu, OIB 60042974099, Ante Starčevića 70a, 31216 Antunovac</item>
    </izvorni_sadrzaj>
    <derivirana_varijabla naziv="DomainObject.Predmet.ProtuStrankaListFormatedWithAdressOIB_1">
      <item>SLIM KNJIGOVODSTVO d.o.o. za usluge i trgovinu, OIB 60042974099, Ante Starčevića 70a, 31216 Antunovac</item>
    </derivirana_varijabla>
  </DomainObject.Predmet.ProtuStrankaListFormatedWithAdressOIB>
  <DomainObject.Predmet.ProtuStrankaListNazivFormated>
    <izvorni_sadrzaj>
      <item>SLIM KNJIGOVODSTVO d.o.o. za usluge i trgovinu</item>
    </izvorni_sadrzaj>
    <derivirana_varijabla naziv="DomainObject.Predmet.ProtuStrankaListNazivFormated_1">
      <item>SLIM KNJIGOVODSTVO d.o.o. za usluge i trgovinu</item>
    </derivirana_varijabla>
  </DomainObject.Predmet.ProtuStrankaListNazivFormated>
  <DomainObject.Predmet.ProtuStrankaListNazivFormatedOIB>
    <izvorni_sadrzaj>
      <item>SLIM KNJIGOVODSTVO d.o.o. za usluge i trgovinu, OIB 60042974099</item>
    </izvorni_sadrzaj>
    <derivirana_varijabla naziv="DomainObject.Predmet.ProtuStrankaListNazivFormatedOIB_1">
      <item>SLIM KNJIGOVODSTVO d.o.o. za usluge i trgovinu, OIB 60042974099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SLIM KNJIGOVODSTVO d.o.o. za usluge i trgovinu</izvorni_sadrzaj>
    <derivirana_varijabla naziv="DomainObject.Predmet.ProtustrankaIDrugi_1">SLIM KNJIGOVODSTVO 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SLIM KNJIGOVODSTVO d.o.o. za usluge i trgovinu, OIB 60042974099, Ante Starčevića 70a, 31216 Antunovac</izvorni_sadrzaj>
    <derivirana_varijabla naziv="DomainObject.Predmet.ProtustrankaIDrugiAdressOIB_1">SLIM KNJIGOVODSTVO d.o.o. za usluge i trgovinu, OIB 60042974099, Ante Starčevića 70a,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SLIM KNJIGOVODSTVO d.o.o. za usluge i trgovinu</item>
    </izvorni_sadrzaj>
    <derivirana_varijabla naziv="DomainObject.Predmet.SudioniciListNaziv_1">
      <item>FINA RC OSIJEK</item>
      <item>SLIM KNJIGOVODSTVO d.o.o. za usluge i trgovinu</item>
    </derivirana_varijabla>
  </DomainObject.Predmet.SudioniciListNaziv>
  <DomainObject.Predmet.SudioniciListAdressOIB>
    <izvorni_sadrzaj>
      <item>FINA RC OSIJEK, OIB 85821130368</item>
      <item>SLIM KNJIGOVODSTVO d.o.o. za usluge i trgovinu, OIB 60042974099, Ante Starčevića 70a,31216 Antunovac</item>
    </izvorni_sadrzaj>
    <derivirana_varijabla naziv="DomainObject.Predmet.SudioniciListAdressOIB_1">
      <item>FINA RC OSIJEK, OIB 85821130368</item>
      <item>SLIM KNJIGOVODSTVO d.o.o. za usluge i trgovinu, OIB 60042974099, Ante Starčevića 70a,31216 Antunovac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60042974099</item>
    </izvorni_sadrzaj>
    <derivirana_varijabla naziv="DomainObject.Predmet.SudioniciListNazivOIB_1">
      <item>, OIB 85821130368</item>
      <item>, OIB 60042974099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E3B966-9196-430E-B93D-602C097332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636</properties:Words>
  <properties:Characters>3353</properties:Characters>
  <properties:Lines>98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2017-03-21T08:01:00Z</dcterms:created>
  <dc:creator>Korisnik</dc:creator>
  <cp:lastModifiedBy>Žana Bem</cp:lastModifiedBy>
  <cp:lastPrinted>2017-01-11T07:11:00Z</cp:lastPrinted>
  <dcterms:modified xmlns:xsi="http://www.w3.org/2001/XMLSchema-instance" xsi:type="dcterms:W3CDTF">2017-03-21T08:03:00Z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