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2ceb" w14:paraId="27b2ceb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6B3812">
        <w:t>-</w:t>
      </w:r>
      <w:r w:rsidR="001B2620">
        <w:t xml:space="preserve"> </w:t>
      </w:r>
      <w:r w:rsidR="006B3812">
        <w:t>1642/2013</w:t>
      </w:r>
      <w:r w:rsidR="00081072">
        <w:t>-30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6B3812" w:rsidP="00507C77" w:rsidR="00507C77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>
        <w:rPr>
          <w:lang w:val="pt-BR"/>
        </w:rPr>
        <w:t>30</w:t>
      </w:r>
      <w:r w:rsidRPr="006B3812">
        <w:rPr>
          <w:lang w:val="pt-BR"/>
        </w:rPr>
        <w:t>.</w:t>
      </w:r>
      <w:r>
        <w:rPr>
          <w:lang w:val="pt-BR"/>
        </w:rPr>
        <w:t xml:space="preserve"> svibnja</w:t>
      </w:r>
      <w:r w:rsidRPr="006B3812">
        <w:rPr>
          <w:lang w:val="pt-BR"/>
        </w:rPr>
        <w:t xml:space="preserve"> 201</w:t>
      </w:r>
      <w:r>
        <w:rPr>
          <w:lang w:val="pt-BR"/>
        </w:rPr>
        <w:t>7</w:t>
      </w:r>
      <w:r w:rsidRPr="006B3812">
        <w:rPr>
          <w:lang w:val="pt-BR"/>
        </w:rPr>
        <w:t xml:space="preserve">. godine,  </w:t>
      </w: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6B3812">
        <w:t>30</w:t>
      </w:r>
      <w:r w:rsidR="009A6899" w:rsidRPr="00507C77">
        <w:t>.</w:t>
      </w:r>
      <w:r w:rsidR="00F11A16">
        <w:t xml:space="preserve"> svibnja</w:t>
      </w:r>
      <w:r w:rsidRPr="00507C77">
        <w:t xml:space="preserve"> 20</w:t>
      </w:r>
      <w:r w:rsidR="00084318" w:rsidRPr="00507C77">
        <w:t>1</w:t>
      </w:r>
      <w:r w:rsidR="006B3812">
        <w:t>7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0810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0810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1072" w:rsidP="00E91121" w:rsidR="000810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1072" w:rsidP="00E91121" w:rsidR="000810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1072" w:rsidP="00E91121" w:rsidR="000810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81072" w:rsidP="00E91121" w:rsidR="000810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D1917" w:rsidP="00081072" w:rsidR="003D19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3D1917" w:rsidP="00507C77" w:rsidR="003D1917">
      <w:pPr>
        <w:jc w:val="both"/>
      </w:pPr>
    </w:p>
    <w:p w:rsidRDefault="003D1917" w:rsidP="00507C77" w:rsidR="003D1917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p w:rsidRDefault="00081072" w:rsidP="00507C77" w:rsidR="00081072">
      <w:pPr>
        <w:jc w:val="both"/>
      </w:pPr>
    </w:p>
    <w:sectPr w:rsidSect="00D95DAD" w:rsidR="00081072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1072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3812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027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66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66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</izvorni_sadrzaj>
    <derivirana_varijabla naziv="DomainObject.Predmet.SudioniciListNazivOIB_1">
      <item>, OIB 53835939151</item>
      <item>, OIB 85821130368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128</properties:Words>
  <properties:Characters>654</properties:Characters>
  <properties:Lines>52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2017-05-30T11:52:00Z</dcterms:created>
  <dc:creator>kraljicn</dc:creator>
  <cp:lastModifiedBy>Jadranka Zelić</cp:lastModifiedBy>
  <cp:lastPrinted>2017-05-30T11:52:00Z</cp:lastPrinted>
  <dcterms:modified xmlns:xsi="http://www.w3.org/2001/XMLSchema-instance" xsi:type="dcterms:W3CDTF">2017-05-30T11:52:00Z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