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C0AE8" w:rsidR="007545CE" w:rsidP="003E5C7A" w:rsidRDefault="007545CE" w14:paraId="b437f91" w14:textId="b437f91">
      <w:pPr>
        <w:jc w:val="right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8C0AE8" w:rsidR="00532B71" w:rsidP="003E5C7A" w:rsidRDefault="003E5C7A">
      <w:pPr>
        <w:jc w:val="right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>4 St-</w:t>
      </w:r>
      <w:r w:rsidRPr="008C0AE8" w:rsidR="00C22B9A">
        <w:rPr>
          <w:rFonts w:ascii="Times New Roman" w:hAnsi="Times New Roman"/>
          <w:szCs w:val="24"/>
          <w:lang w:val="hr-HR"/>
        </w:rPr>
        <w:t>2840</w:t>
      </w:r>
      <w:r w:rsidRPr="008C0AE8" w:rsidR="00205E0F">
        <w:rPr>
          <w:rFonts w:ascii="Times New Roman" w:hAnsi="Times New Roman"/>
          <w:szCs w:val="24"/>
          <w:lang w:val="hr-HR"/>
        </w:rPr>
        <w:t>/2018</w:t>
      </w:r>
    </w:p>
    <w:p w:rsidRPr="008C0AE8" w:rsidR="00997BA9" w:rsidP="005C0BA0" w:rsidRDefault="00DB4528">
      <w:pPr>
        <w:jc w:val="center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 xml:space="preserve">R E P U B L I K </w:t>
      </w:r>
      <w:r w:rsidRPr="008C0AE8" w:rsidR="007545CE">
        <w:rPr>
          <w:rFonts w:ascii="Times New Roman" w:hAnsi="Times New Roman"/>
          <w:szCs w:val="24"/>
          <w:lang w:val="hr-HR"/>
        </w:rPr>
        <w:t>A</w:t>
      </w:r>
      <w:r w:rsidRPr="008C0AE8">
        <w:rPr>
          <w:rFonts w:ascii="Times New Roman" w:hAnsi="Times New Roman"/>
          <w:szCs w:val="24"/>
          <w:lang w:val="hr-HR"/>
        </w:rPr>
        <w:t xml:space="preserve"> </w:t>
      </w:r>
      <w:r w:rsidRPr="008C0AE8" w:rsidR="003437CC">
        <w:rPr>
          <w:rFonts w:ascii="Times New Roman" w:hAnsi="Times New Roman"/>
          <w:szCs w:val="24"/>
          <w:lang w:val="hr-HR"/>
        </w:rPr>
        <w:t xml:space="preserve">  H R V A T S K </w:t>
      </w:r>
      <w:r w:rsidRPr="008C0AE8" w:rsidR="007545CE">
        <w:rPr>
          <w:rFonts w:ascii="Times New Roman" w:hAnsi="Times New Roman"/>
          <w:szCs w:val="24"/>
          <w:lang w:val="hr-HR"/>
        </w:rPr>
        <w:t>A</w:t>
      </w:r>
    </w:p>
    <w:p w:rsidRPr="008C0AE8" w:rsidR="00997BA9" w:rsidP="00997BA9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>R J E Š E N J E</w:t>
      </w:r>
    </w:p>
    <w:p w:rsidRPr="008C0AE8" w:rsidR="00B03169" w:rsidP="00997BA9" w:rsidRDefault="00B03169">
      <w:pPr>
        <w:jc w:val="center"/>
        <w:rPr>
          <w:rFonts w:ascii="Times New Roman" w:hAnsi="Times New Roman"/>
          <w:szCs w:val="24"/>
          <w:lang w:val="hr-HR"/>
        </w:rPr>
      </w:pPr>
    </w:p>
    <w:p w:rsidRPr="008C0AE8" w:rsidR="007545CE" w:rsidP="007545CE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ab/>
      </w:r>
      <w:r w:rsidRPr="008C0AE8" w:rsidR="003E5C7A">
        <w:rPr>
          <w:rFonts w:ascii="Times New Roman" w:hAnsi="Times New Roman"/>
          <w:szCs w:val="24"/>
          <w:lang w:val="hr-HR"/>
        </w:rPr>
        <w:t xml:space="preserve">Trgovački sud u Zagrebu, po sucu pojedincu  Jasenki Rundek, u </w:t>
      </w:r>
      <w:r w:rsidRPr="008C0AE8" w:rsidR="007545CE">
        <w:rPr>
          <w:rFonts w:ascii="Times New Roman" w:hAnsi="Times New Roman"/>
          <w:szCs w:val="24"/>
          <w:lang w:val="hr-HR"/>
        </w:rPr>
        <w:t xml:space="preserve">stečajnom predmetu povodom zahtjeva FINANCIJSKE AGENCIJE, Regionalni centar Zagreb, Trg svibanjskih žrtava 1995 br. 1, OIB: 85821130368, za provedbu stečajnog postupka nad dužnikom </w:t>
      </w:r>
      <w:r w:rsidRPr="008C0AE8" w:rsidR="00C22B9A">
        <w:rPr>
          <w:rFonts w:ascii="Times New Roman" w:hAnsi="Times New Roman"/>
          <w:szCs w:val="24"/>
        </w:rPr>
        <w:t xml:space="preserve">FormaSana d.o.o., Zagreb (Grad Zagreb), Vrbanićeva ulica 24, OIB: 48787430817, </w:t>
      </w:r>
      <w:r w:rsidRPr="008C0AE8" w:rsidR="00205E0F">
        <w:rPr>
          <w:rFonts w:ascii="Times New Roman" w:hAnsi="Times New Roman"/>
          <w:szCs w:val="24"/>
        </w:rPr>
        <w:t>dana 3</w:t>
      </w:r>
      <w:r w:rsidR="00832BB6">
        <w:rPr>
          <w:rFonts w:ascii="Times New Roman" w:hAnsi="Times New Roman"/>
          <w:szCs w:val="24"/>
        </w:rPr>
        <w:t>1</w:t>
      </w:r>
      <w:r w:rsidRPr="008C0AE8" w:rsidR="00205E0F">
        <w:rPr>
          <w:rFonts w:ascii="Times New Roman" w:hAnsi="Times New Roman"/>
          <w:szCs w:val="24"/>
        </w:rPr>
        <w:t>. srpnja 2019.</w:t>
      </w:r>
    </w:p>
    <w:p w:rsidRPr="008C0AE8" w:rsidR="007545CE" w:rsidP="005C0BA0" w:rsidRDefault="007545CE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8C0AE8" w:rsidR="007545CE" w:rsidP="007545CE" w:rsidRDefault="007545CE">
      <w:pPr>
        <w:jc w:val="center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 xml:space="preserve">r i j e š i o    j e </w:t>
      </w:r>
    </w:p>
    <w:p w:rsidRPr="008C0AE8" w:rsidR="00205E0F" w:rsidP="00205E0F" w:rsidRDefault="00205E0F">
      <w:pPr>
        <w:jc w:val="both"/>
        <w:rPr>
          <w:rFonts w:ascii="Times New Roman" w:hAnsi="Times New Roman"/>
          <w:szCs w:val="24"/>
          <w:lang w:val="hr-HR"/>
        </w:rPr>
      </w:pPr>
    </w:p>
    <w:p w:rsidRPr="008C0AE8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 xml:space="preserve">I. </w:t>
      </w:r>
      <w:r w:rsidRPr="008C0AE8" w:rsidR="00205E0F">
        <w:rPr>
          <w:rFonts w:ascii="Times New Roman" w:hAnsi="Times New Roman"/>
          <w:szCs w:val="24"/>
          <w:lang w:val="hr-HR"/>
        </w:rPr>
        <w:t xml:space="preserve"> </w:t>
      </w:r>
      <w:r w:rsidRPr="008C0AE8" w:rsidR="00205E0F">
        <w:rPr>
          <w:rFonts w:ascii="Times New Roman" w:hAnsi="Times New Roman"/>
          <w:szCs w:val="24"/>
          <w:lang w:val="hr-HR"/>
        </w:rPr>
        <w:tab/>
      </w:r>
      <w:r w:rsidRPr="008C0AE8">
        <w:rPr>
          <w:rFonts w:ascii="Times New Roman" w:hAnsi="Times New Roman"/>
          <w:szCs w:val="24"/>
          <w:lang w:val="hr-HR"/>
        </w:rPr>
        <w:t>Pozivaju se osobe koje imaju pravni interes za provedbu stečajnog postupka nad dužnikom</w:t>
      </w:r>
      <w:r w:rsidRPr="008C0AE8" w:rsidR="00205E0F">
        <w:rPr>
          <w:rFonts w:ascii="Times New Roman" w:hAnsi="Times New Roman"/>
          <w:szCs w:val="24"/>
          <w:lang w:val="hr-HR"/>
        </w:rPr>
        <w:t xml:space="preserve"> </w:t>
      </w:r>
      <w:r w:rsidRPr="008C0AE8" w:rsidR="00C22B9A">
        <w:rPr>
          <w:rFonts w:ascii="Times New Roman" w:hAnsi="Times New Roman"/>
          <w:szCs w:val="24"/>
        </w:rPr>
        <w:t>FormaSana d.o.o., Zagreb (Grad Zagreb), Vrbanićeva ulica 24, OIB: 48787430817</w:t>
      </w:r>
      <w:r w:rsidRPr="008C0AE8">
        <w:rPr>
          <w:rFonts w:ascii="Times New Roman" w:hAnsi="Times New Roman"/>
          <w:szCs w:val="24"/>
          <w:lang w:val="hr-HR"/>
        </w:rPr>
        <w:t>, u roku 15 d</w:t>
      </w:r>
      <w:r w:rsidRPr="008C0AE8" w:rsidR="00205E0F">
        <w:rPr>
          <w:rFonts w:ascii="Times New Roman" w:hAnsi="Times New Roman"/>
          <w:szCs w:val="24"/>
          <w:lang w:val="hr-HR"/>
        </w:rPr>
        <w:t>ana uplatite</w:t>
      </w:r>
      <w:r w:rsidRPr="008C0AE8">
        <w:rPr>
          <w:rFonts w:ascii="Times New Roman" w:hAnsi="Times New Roman"/>
          <w:szCs w:val="24"/>
          <w:lang w:val="hr-HR"/>
        </w:rPr>
        <w:t xml:space="preserve"> predujam u iznosu od 20.000,00 kn za namirenje troškova prethodnog i otvorenog stečajnog postupka na račun Trgovačkog suda u Zagrebu otvoren pri Hrvatskoj poštanskoj banci d.d., Zagreb, IBAN HR9223900011300000460, pozivom na broj 05 </w:t>
      </w:r>
      <w:r w:rsidRPr="008C0AE8" w:rsidR="00C22B9A">
        <w:rPr>
          <w:rFonts w:ascii="Times New Roman" w:hAnsi="Times New Roman"/>
          <w:szCs w:val="24"/>
          <w:lang w:val="hr-HR"/>
        </w:rPr>
        <w:t>2840</w:t>
      </w:r>
      <w:r w:rsidRPr="008C0AE8">
        <w:rPr>
          <w:rFonts w:ascii="Times New Roman" w:hAnsi="Times New Roman"/>
          <w:szCs w:val="24"/>
          <w:lang w:val="hr-HR"/>
        </w:rPr>
        <w:t>-201</w:t>
      </w:r>
      <w:r w:rsidRPr="008C0AE8" w:rsidR="00205E0F">
        <w:rPr>
          <w:rFonts w:ascii="Times New Roman" w:hAnsi="Times New Roman"/>
          <w:szCs w:val="24"/>
          <w:lang w:val="hr-HR"/>
        </w:rPr>
        <w:t>8</w:t>
      </w:r>
      <w:r w:rsidRPr="008C0AE8">
        <w:rPr>
          <w:rFonts w:ascii="Times New Roman" w:hAnsi="Times New Roman"/>
          <w:szCs w:val="24"/>
          <w:lang w:val="hr-HR"/>
        </w:rPr>
        <w:t>.</w:t>
      </w:r>
    </w:p>
    <w:p w:rsidRPr="008C0AE8" w:rsidR="00205E0F" w:rsidP="00205E0F" w:rsidRDefault="00205E0F">
      <w:pPr>
        <w:jc w:val="both"/>
        <w:rPr>
          <w:rFonts w:ascii="Times New Roman" w:hAnsi="Times New Roman"/>
          <w:szCs w:val="24"/>
          <w:lang w:val="hr-HR"/>
        </w:rPr>
      </w:pPr>
    </w:p>
    <w:p w:rsidRPr="008C0AE8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 xml:space="preserve">II. </w:t>
      </w:r>
      <w:r w:rsidRPr="008C0AE8" w:rsidR="00205E0F">
        <w:rPr>
          <w:rFonts w:ascii="Times New Roman" w:hAnsi="Times New Roman"/>
          <w:szCs w:val="24"/>
          <w:lang w:val="hr-HR"/>
        </w:rPr>
        <w:tab/>
      </w:r>
      <w:r w:rsidRPr="008C0AE8">
        <w:rPr>
          <w:rFonts w:ascii="Times New Roman" w:hAnsi="Times New Roman"/>
          <w:szCs w:val="24"/>
          <w:lang w:val="hr-HR"/>
        </w:rPr>
        <w:t xml:space="preserve">Ako osobe iz </w:t>
      </w:r>
      <w:r w:rsidRPr="008C0AE8" w:rsidR="00205E0F">
        <w:rPr>
          <w:rFonts w:ascii="Times New Roman" w:hAnsi="Times New Roman"/>
          <w:szCs w:val="24"/>
          <w:lang w:val="hr-HR"/>
        </w:rPr>
        <w:t>točke</w:t>
      </w:r>
      <w:r w:rsidRPr="008C0AE8">
        <w:rPr>
          <w:rFonts w:ascii="Times New Roman" w:hAnsi="Times New Roman"/>
          <w:szCs w:val="24"/>
          <w:lang w:val="hr-HR"/>
        </w:rPr>
        <w:t xml:space="preserve"> I. ovog rješenja ne predujme traženi iznos</w:t>
      </w:r>
      <w:r w:rsidRPr="008C0AE8" w:rsidR="00205E0F">
        <w:rPr>
          <w:rFonts w:ascii="Times New Roman" w:hAnsi="Times New Roman"/>
          <w:szCs w:val="24"/>
          <w:lang w:val="hr-HR"/>
        </w:rPr>
        <w:t>,</w:t>
      </w:r>
      <w:r w:rsidRPr="008C0AE8">
        <w:rPr>
          <w:rFonts w:ascii="Times New Roman" w:hAnsi="Times New Roman"/>
          <w:szCs w:val="24"/>
          <w:lang w:val="hr-HR"/>
        </w:rPr>
        <w:t xml:space="preserve"> sud će donijeti rješenje  o otvaranju i zaključenju stečajnog postupka.</w:t>
      </w:r>
    </w:p>
    <w:p w:rsidRPr="008C0AE8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</w:p>
    <w:p w:rsidRPr="008C0AE8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>Obrazloženje</w:t>
      </w:r>
    </w:p>
    <w:p w:rsidRPr="008C0AE8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</w:p>
    <w:p w:rsidRPr="008C0AE8" w:rsidR="005104B6" w:rsidP="00832B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>F</w:t>
      </w:r>
      <w:r w:rsidR="00832BB6">
        <w:rPr>
          <w:rFonts w:ascii="Times New Roman" w:hAnsi="Times New Roman"/>
          <w:szCs w:val="24"/>
          <w:lang w:val="hr-HR"/>
        </w:rPr>
        <w:t xml:space="preserve">inancijska agencija, </w:t>
      </w:r>
      <w:r w:rsidRPr="008C0AE8">
        <w:rPr>
          <w:rFonts w:ascii="Times New Roman" w:hAnsi="Times New Roman"/>
          <w:szCs w:val="24"/>
          <w:lang w:val="hr-HR"/>
        </w:rPr>
        <w:t>Regionalni centar Zagreb, podnijela je ovom sudu prijedlog za otvaranje stečajnog postupka nad dužnikom.</w:t>
      </w:r>
    </w:p>
    <w:p w:rsidRPr="008C0AE8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8C0AE8" w:rsidR="005104B6" w:rsidP="00205E0F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 xml:space="preserve">Financijska agencija, kao predlagatelj, navela je u prijedlogu za otvaranje stečajnog postupka kako dužnik na dan </w:t>
      </w:r>
      <w:r w:rsidRPr="008C0AE8" w:rsidR="00C22B9A">
        <w:rPr>
          <w:rFonts w:ascii="Times New Roman" w:hAnsi="Times New Roman"/>
          <w:szCs w:val="24"/>
          <w:lang w:val="hr-HR"/>
        </w:rPr>
        <w:t>5. studenoga</w:t>
      </w:r>
      <w:r w:rsidRPr="008C0AE8" w:rsidR="00205E0F">
        <w:rPr>
          <w:rFonts w:ascii="Times New Roman" w:hAnsi="Times New Roman"/>
          <w:szCs w:val="24"/>
          <w:lang w:val="hr-HR"/>
        </w:rPr>
        <w:t xml:space="preserve"> 2018</w:t>
      </w:r>
      <w:r w:rsidRPr="008C0AE8">
        <w:rPr>
          <w:rFonts w:ascii="Times New Roman" w:hAnsi="Times New Roman"/>
          <w:szCs w:val="24"/>
          <w:lang w:val="hr-HR"/>
        </w:rPr>
        <w:t xml:space="preserve">. u Očevidniku redoslijeda osnova za plaćanje ima evidentirane neizvršene osnove za plaćanje u neprekinutom razdoblju od 120 dana, u ukupnom iznosu od </w:t>
      </w:r>
      <w:r w:rsidRPr="008C0AE8" w:rsidR="00C22B9A">
        <w:rPr>
          <w:rFonts w:ascii="Times New Roman" w:hAnsi="Times New Roman"/>
          <w:szCs w:val="24"/>
          <w:lang w:val="hr-HR"/>
        </w:rPr>
        <w:t>35.842,62</w:t>
      </w:r>
      <w:r w:rsidRPr="008C0AE8" w:rsidR="00205E0F">
        <w:rPr>
          <w:rFonts w:ascii="Times New Roman" w:hAnsi="Times New Roman"/>
          <w:szCs w:val="24"/>
          <w:lang w:val="hr-HR"/>
        </w:rPr>
        <w:t xml:space="preserve"> kn</w:t>
      </w:r>
      <w:r w:rsidRPr="008C0AE8">
        <w:rPr>
          <w:rFonts w:ascii="Times New Roman" w:hAnsi="Times New Roman"/>
          <w:szCs w:val="24"/>
          <w:lang w:val="hr-HR"/>
        </w:rPr>
        <w:t xml:space="preserve">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Pr="008C0AE8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Pr="008C0AE8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</w:p>
    <w:p w:rsidRPr="008C0AE8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lastRenderedPageBreak/>
        <w:t>Rješenjem od</w:t>
      </w:r>
      <w:r w:rsidRPr="008C0AE8" w:rsidR="00205E0F">
        <w:rPr>
          <w:rFonts w:ascii="Times New Roman" w:hAnsi="Times New Roman"/>
          <w:szCs w:val="24"/>
          <w:lang w:val="hr-HR"/>
        </w:rPr>
        <w:t xml:space="preserve"> 7. lipnja 2019.</w:t>
      </w:r>
      <w:r w:rsidRPr="008C0AE8">
        <w:rPr>
          <w:rFonts w:ascii="Times New Roman" w:hAnsi="Times New Roman"/>
          <w:szCs w:val="24"/>
          <w:lang w:val="hr-HR"/>
        </w:rPr>
        <w:t xml:space="preserve"> pokrenut je prethodni postupak, te je određeno ročište radi izjašnjenja o prijedlogu za otvaranje stečajnog postupka.</w:t>
      </w:r>
    </w:p>
    <w:p w:rsidRPr="008C0AE8" w:rsidR="005104B6" w:rsidP="005104B6" w:rsidRDefault="005104B6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 xml:space="preserve">Na ročište radi očitovanja o prijedlogu za otvaranjem stečajnog postupka dana </w:t>
      </w:r>
      <w:r w:rsidRPr="008C0AE8" w:rsidR="00205E0F">
        <w:rPr>
          <w:rFonts w:ascii="Times New Roman" w:hAnsi="Times New Roman"/>
          <w:szCs w:val="24"/>
          <w:lang w:val="hr-HR"/>
        </w:rPr>
        <w:t xml:space="preserve">30. srpnja 2019. </w:t>
      </w:r>
      <w:r w:rsidR="00832BB6">
        <w:rPr>
          <w:rFonts w:ascii="Times New Roman" w:hAnsi="Times New Roman"/>
          <w:szCs w:val="24"/>
          <w:lang w:val="hr-HR"/>
        </w:rPr>
        <w:t xml:space="preserve">nije </w:t>
      </w:r>
      <w:r w:rsidRPr="008C0AE8">
        <w:rPr>
          <w:rFonts w:ascii="Times New Roman" w:hAnsi="Times New Roman"/>
          <w:szCs w:val="24"/>
          <w:lang w:val="hr-HR"/>
        </w:rPr>
        <w:t>pristupio zastupnik po zakonu dužnika</w:t>
      </w:r>
      <w:r w:rsidR="00832BB6">
        <w:rPr>
          <w:rFonts w:ascii="Times New Roman" w:hAnsi="Times New Roman"/>
          <w:szCs w:val="24"/>
          <w:lang w:val="hr-HR"/>
        </w:rPr>
        <w:t xml:space="preserve">. </w:t>
      </w:r>
      <w:r w:rsidRPr="008C0AE8">
        <w:rPr>
          <w:rFonts w:ascii="Times New Roman" w:hAnsi="Times New Roman"/>
          <w:szCs w:val="24"/>
          <w:lang w:val="hr-HR"/>
        </w:rPr>
        <w:t xml:space="preserve">Predlagatelj je </w:t>
      </w:r>
      <w:r w:rsidR="00832BB6">
        <w:rPr>
          <w:rFonts w:ascii="Times New Roman" w:hAnsi="Times New Roman"/>
          <w:szCs w:val="24"/>
          <w:lang w:val="hr-HR"/>
        </w:rPr>
        <w:t xml:space="preserve">u pisanom podnesku </w:t>
      </w:r>
      <w:r w:rsidRPr="008C0AE8">
        <w:rPr>
          <w:rFonts w:ascii="Times New Roman" w:hAnsi="Times New Roman"/>
          <w:szCs w:val="24"/>
          <w:lang w:val="hr-HR"/>
        </w:rPr>
        <w:t>ustrajao kod prijedloga.</w:t>
      </w:r>
    </w:p>
    <w:p w:rsidR="00832B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 xml:space="preserve">Ročište radi rasprave o pretpostavkama za otvaranje stečajnog postupka održano je  </w:t>
      </w:r>
      <w:r w:rsidRPr="008C0AE8" w:rsidR="00205E0F">
        <w:rPr>
          <w:rFonts w:ascii="Times New Roman" w:hAnsi="Times New Roman"/>
          <w:szCs w:val="24"/>
          <w:lang w:val="hr-HR"/>
        </w:rPr>
        <w:t>30. srpnja 2019</w:t>
      </w:r>
      <w:r w:rsidRPr="008C0AE8">
        <w:rPr>
          <w:rFonts w:ascii="Times New Roman" w:hAnsi="Times New Roman"/>
          <w:szCs w:val="24"/>
          <w:lang w:val="hr-HR"/>
        </w:rPr>
        <w:t xml:space="preserve">. Pročitana je potvrda MUP RH od </w:t>
      </w:r>
      <w:r w:rsidRPr="008C0AE8" w:rsidR="00C22B9A">
        <w:rPr>
          <w:rFonts w:ascii="Times New Roman" w:hAnsi="Times New Roman"/>
          <w:szCs w:val="24"/>
          <w:lang w:val="hr-HR"/>
        </w:rPr>
        <w:t>24</w:t>
      </w:r>
      <w:r w:rsidRPr="008C0AE8" w:rsidR="00205E0F">
        <w:rPr>
          <w:rFonts w:ascii="Times New Roman" w:hAnsi="Times New Roman"/>
          <w:szCs w:val="24"/>
          <w:lang w:val="hr-HR"/>
        </w:rPr>
        <w:t>. svibnja 2019.</w:t>
      </w:r>
      <w:r w:rsidRPr="008C0AE8">
        <w:rPr>
          <w:rFonts w:ascii="Times New Roman" w:hAnsi="Times New Roman"/>
          <w:szCs w:val="24"/>
          <w:lang w:val="hr-HR"/>
        </w:rPr>
        <w:t xml:space="preserve"> iz koje je </w:t>
      </w:r>
      <w:r w:rsidR="00832BB6">
        <w:rPr>
          <w:rFonts w:ascii="Times New Roman" w:hAnsi="Times New Roman"/>
          <w:szCs w:val="24"/>
          <w:lang w:val="hr-HR"/>
        </w:rPr>
        <w:t xml:space="preserve">razvidno da je dužnik vlasnik vozila </w:t>
      </w:r>
      <w:r w:rsidR="00832BB6">
        <w:rPr>
          <w:rFonts w:ascii="Times New Roman" w:hAnsi="Times New Roman"/>
          <w:szCs w:val="24"/>
          <w:lang w:val="pl-PL"/>
        </w:rPr>
        <w:t>M1 marke Renault Clio community 1.5 DCI, godina proizvodnje 2005., broj šasije WF1BBR7CF34444187, registarske oznake ZG-2025-BF, odjavljeno dana 21. rujna 2016., a za vozilo je evidentirana zabrana otuđenja i da je vlasnik</w:t>
      </w:r>
      <w:r w:rsidRPr="00581D7A" w:rsidR="00832BB6">
        <w:rPr>
          <w:rFonts w:ascii="Times New Roman" w:hAnsi="Times New Roman"/>
          <w:szCs w:val="24"/>
          <w:lang w:val="pl-PL"/>
        </w:rPr>
        <w:t xml:space="preserve"> nekretnina </w:t>
      </w:r>
      <w:r w:rsidR="00832BB6">
        <w:rPr>
          <w:rFonts w:ascii="Times New Roman" w:hAnsi="Times New Roman"/>
          <w:szCs w:val="24"/>
          <w:lang w:val="pl-PL"/>
        </w:rPr>
        <w:t>u Zagrebu i Selcima na otoku Braču.</w:t>
      </w:r>
    </w:p>
    <w:p w:rsidRPr="008C0AE8" w:rsidR="005104B6" w:rsidP="005104B6" w:rsidRDefault="005104B6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>Temeljem ovako utvrđenog činjeničnog stanja sud je utvrdio kako imovina predloženog stečajnog dužnika nije dostatna za pokriće troškova stečajnog postupka.</w:t>
      </w:r>
    </w:p>
    <w:p w:rsidRPr="008C0AE8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Pr="008C0AE8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 </w:t>
      </w:r>
    </w:p>
    <w:p w:rsidRPr="008C0AE8" w:rsidR="005104B6" w:rsidP="005104B6" w:rsidRDefault="005104B6">
      <w:pPr>
        <w:overflowPunct w:val="false"/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ab/>
        <w:t>Kako dužnik nema imovine, te kako 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Pr="008C0AE8" w:rsidR="005104B6" w:rsidP="005104B6" w:rsidRDefault="005104B6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>Osobe koje imaju pravni interes za provedbom stečajnog postupka su poučeni na posljedice nepostupanja po ovom rješenju sukladno odredbi članka 132. stavak 2. SZ-a (točka II rješenja).</w:t>
      </w:r>
    </w:p>
    <w:p w:rsidRPr="008C0AE8" w:rsidR="00E32402" w:rsidP="00E32402" w:rsidRDefault="00E32402">
      <w:pPr>
        <w:jc w:val="both"/>
        <w:rPr>
          <w:rFonts w:ascii="Times New Roman" w:hAnsi="Times New Roman"/>
          <w:szCs w:val="24"/>
          <w:lang w:val="hr-HR"/>
        </w:rPr>
      </w:pPr>
    </w:p>
    <w:p w:rsidRPr="008C0AE8" w:rsidR="00D44D4F" w:rsidP="00532B71" w:rsidRDefault="00D44D4F">
      <w:pPr>
        <w:jc w:val="center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>U Zagrebu</w:t>
      </w:r>
      <w:r w:rsidRPr="008C0AE8" w:rsidR="001140BC">
        <w:rPr>
          <w:rFonts w:ascii="Times New Roman" w:hAnsi="Times New Roman"/>
          <w:szCs w:val="24"/>
          <w:lang w:val="hr-HR"/>
        </w:rPr>
        <w:t xml:space="preserve"> </w:t>
      </w:r>
      <w:r w:rsidR="00832BB6">
        <w:rPr>
          <w:rFonts w:ascii="Times New Roman" w:hAnsi="Times New Roman"/>
          <w:szCs w:val="24"/>
          <w:lang w:val="hr-HR"/>
        </w:rPr>
        <w:t>31. srpnja</w:t>
      </w:r>
      <w:r w:rsidRPr="008C0AE8" w:rsidR="005C0BA0">
        <w:rPr>
          <w:rFonts w:ascii="Times New Roman" w:hAnsi="Times New Roman"/>
          <w:szCs w:val="24"/>
          <w:lang w:val="hr-HR"/>
        </w:rPr>
        <w:t xml:space="preserve"> 201</w:t>
      </w:r>
      <w:r w:rsidRPr="008C0AE8" w:rsidR="005104B6">
        <w:rPr>
          <w:rFonts w:ascii="Times New Roman" w:hAnsi="Times New Roman"/>
          <w:szCs w:val="24"/>
          <w:lang w:val="hr-HR"/>
        </w:rPr>
        <w:t>9</w:t>
      </w:r>
      <w:r w:rsidRPr="008C0AE8" w:rsidR="005C0BA0">
        <w:rPr>
          <w:rFonts w:ascii="Times New Roman" w:hAnsi="Times New Roman"/>
          <w:szCs w:val="24"/>
          <w:lang w:val="hr-HR"/>
        </w:rPr>
        <w:t>.</w:t>
      </w:r>
    </w:p>
    <w:p w:rsidRPr="008C0AE8" w:rsidR="005C0BA0" w:rsidP="00D44D4F" w:rsidRDefault="00D44D4F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 xml:space="preserve">      SUDAC:</w:t>
      </w:r>
    </w:p>
    <w:p w:rsidRPr="008C0AE8" w:rsidR="001140BC" w:rsidP="00D44D4F" w:rsidRDefault="001140BC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</w:p>
    <w:p w:rsidRPr="008C0AE8" w:rsidR="00D44D4F" w:rsidP="005C0BA0" w:rsidRDefault="005C0BA0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>JASENKA RUNDEK</w:t>
      </w:r>
      <w:r w:rsidRPr="008C0AE8" w:rsidR="001140BC">
        <w:rPr>
          <w:rFonts w:ascii="Times New Roman" w:hAnsi="Times New Roman"/>
          <w:szCs w:val="24"/>
          <w:lang w:val="hr-HR"/>
        </w:rPr>
        <w:t>, v.r.</w:t>
      </w:r>
    </w:p>
    <w:p w:rsidRPr="008C0AE8" w:rsidR="00AB7883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>Uputa o pravnom lijeku:</w:t>
      </w:r>
    </w:p>
    <w:p w:rsidRPr="008C0AE8" w:rsidR="005C0BA0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 xml:space="preserve">Protiv ovog </w:t>
      </w:r>
      <w:r w:rsidRPr="008C0AE8" w:rsidR="00182088">
        <w:rPr>
          <w:rFonts w:ascii="Times New Roman" w:hAnsi="Times New Roman"/>
          <w:szCs w:val="24"/>
          <w:lang w:val="hr-HR"/>
        </w:rPr>
        <w:t xml:space="preserve">rješenja </w:t>
      </w:r>
      <w:r w:rsidRPr="008C0AE8">
        <w:rPr>
          <w:rFonts w:ascii="Times New Roman" w:hAnsi="Times New Roman"/>
          <w:szCs w:val="24"/>
          <w:lang w:val="hr-HR"/>
        </w:rPr>
        <w:t>dopuštena</w:t>
      </w:r>
      <w:r w:rsidRPr="008C0AE8" w:rsidR="00182088">
        <w:rPr>
          <w:rFonts w:ascii="Times New Roman" w:hAnsi="Times New Roman"/>
          <w:szCs w:val="24"/>
          <w:lang w:val="hr-HR"/>
        </w:rPr>
        <w:t xml:space="preserve"> je </w:t>
      </w:r>
      <w:r w:rsidRPr="008C0AE8">
        <w:rPr>
          <w:rFonts w:ascii="Times New Roman" w:hAnsi="Times New Roman"/>
          <w:szCs w:val="24"/>
          <w:lang w:val="hr-HR"/>
        </w:rPr>
        <w:t xml:space="preserve"> žalba</w:t>
      </w:r>
      <w:r w:rsidRPr="008C0AE8" w:rsidR="00182088">
        <w:rPr>
          <w:rFonts w:ascii="Times New Roman" w:hAnsi="Times New Roman"/>
          <w:szCs w:val="24"/>
          <w:lang w:val="hr-HR"/>
        </w:rPr>
        <w:t xml:space="preserve"> Visokom trgovačkom sudu RH</w:t>
      </w:r>
      <w:r w:rsidRPr="008C0AE8" w:rsidR="00D44D4F">
        <w:rPr>
          <w:rFonts w:ascii="Times New Roman" w:hAnsi="Times New Roman"/>
          <w:szCs w:val="24"/>
          <w:lang w:val="hr-HR"/>
        </w:rPr>
        <w:t xml:space="preserve">, </w:t>
      </w:r>
      <w:r w:rsidRPr="008C0AE8" w:rsidR="00182088">
        <w:rPr>
          <w:rFonts w:ascii="Times New Roman" w:hAnsi="Times New Roman"/>
          <w:szCs w:val="24"/>
          <w:lang w:val="hr-HR"/>
        </w:rPr>
        <w:t xml:space="preserve">a koja se podnosi u roku od 8 dana ovome sudu u 3 primjerka. </w:t>
      </w:r>
      <w:r w:rsidRPr="008C0AE8">
        <w:rPr>
          <w:rFonts w:ascii="Times New Roman" w:hAnsi="Times New Roman"/>
          <w:szCs w:val="24"/>
          <w:lang w:val="hr-HR"/>
        </w:rPr>
        <w:t xml:space="preserve"> </w:t>
      </w:r>
    </w:p>
    <w:p w:rsidRPr="008C0AE8" w:rsidR="001140BC" w:rsidP="001140BC" w:rsidRDefault="001140BC">
      <w:pPr>
        <w:ind w:left="4320"/>
        <w:jc w:val="right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>Za točnost otpravka-ovlašteni službenik:</w:t>
      </w:r>
    </w:p>
    <w:p w:rsidRPr="008C0AE8" w:rsidR="00D23530" w:rsidP="00205E0F" w:rsidRDefault="001140BC">
      <w:pPr>
        <w:ind w:left="5040"/>
        <w:jc w:val="right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 xml:space="preserve">         (Katarina Babić)</w:t>
      </w:r>
    </w:p>
    <w:p w:rsidRPr="008C0AE8" w:rsidR="00D44D4F" w:rsidRDefault="005C0BA0">
      <w:pPr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>DNA</w:t>
      </w:r>
      <w:r w:rsidRPr="008C0AE8" w:rsidR="00D44D4F">
        <w:rPr>
          <w:rFonts w:ascii="Times New Roman" w:hAnsi="Times New Roman"/>
          <w:szCs w:val="24"/>
          <w:lang w:val="hr-HR"/>
        </w:rPr>
        <w:t>:</w:t>
      </w:r>
    </w:p>
    <w:p w:rsidRPr="008C0AE8" w:rsidR="007579B5" w:rsidP="007579B5" w:rsidRDefault="002516C6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>FINA</w:t>
      </w:r>
    </w:p>
    <w:p w:rsidRPr="008C0AE8" w:rsidR="00867F16" w:rsidP="007579B5" w:rsidRDefault="00205E0F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>d</w:t>
      </w:r>
      <w:r w:rsidRPr="008C0AE8" w:rsidR="00532B71">
        <w:rPr>
          <w:rFonts w:ascii="Times New Roman" w:hAnsi="Times New Roman"/>
          <w:szCs w:val="24"/>
          <w:lang w:val="hr-HR"/>
        </w:rPr>
        <w:t>užnik</w:t>
      </w:r>
      <w:r w:rsidRPr="008C0AE8" w:rsidR="005B7AE8">
        <w:rPr>
          <w:rFonts w:ascii="Times New Roman" w:hAnsi="Times New Roman"/>
          <w:szCs w:val="24"/>
          <w:lang w:val="hr-HR"/>
        </w:rPr>
        <w:t xml:space="preserve"> </w:t>
      </w:r>
    </w:p>
    <w:p w:rsidRPr="008C0AE8" w:rsidR="007579B5" w:rsidP="007579B5" w:rsidRDefault="007579B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>zakonski zastupnik dužnika</w:t>
      </w:r>
    </w:p>
    <w:p w:rsidRPr="008C0AE8" w:rsidR="007579B5" w:rsidP="007579B5" w:rsidRDefault="007579B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>računovodstvo suda</w:t>
      </w:r>
    </w:p>
    <w:p w:rsidRPr="008C0AE8" w:rsidR="00182088" w:rsidP="007579B5" w:rsidRDefault="005B7AE8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u w:val="single"/>
          <w:lang w:val="hr-HR"/>
        </w:rPr>
      </w:pPr>
      <w:r w:rsidRPr="008C0AE8">
        <w:rPr>
          <w:rFonts w:ascii="Times New Roman" w:hAnsi="Times New Roman"/>
          <w:szCs w:val="24"/>
          <w:lang w:val="hr-HR"/>
        </w:rPr>
        <w:t>Mrežna stranica e-Oglasne ploča</w:t>
      </w:r>
    </w:p>
    <w:sectPr w:rsidRPr="008C0AE8" w:rsidR="00182088" w:rsidSect="00840E3D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4528" w:rsidP="00DB4528" w:rsidRDefault="00DB4528">
      <w:r>
        <w:separator/>
      </w:r>
    </w:p>
  </w:endnote>
  <w:endnote w:type="continuationSeparator" w:id="0">
    <w:p w:rsidR="00DB4528" w:rsidP="00DB4528" w:rsidRDefault="00DB452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4528" w:rsidP="00DB4528" w:rsidRDefault="00DB4528">
      <w:r>
        <w:separator/>
      </w:r>
    </w:p>
  </w:footnote>
  <w:footnote w:type="continuationSeparator" w:id="0">
    <w:p w:rsidR="00DB4528" w:rsidP="00DB4528" w:rsidRDefault="00DB452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="00840E3D" w:rsidRDefault="00840E3D">
        <w:pPr>
          <w:pStyle w:val="Zaglavlje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\* ArabicDash  \* MERGEFORMAT </w:instrText>
        </w:r>
        <w:r>
          <w:rPr>
            <w:rFonts w:ascii="Times New Roman" w:hAnsi="Times New Roman"/>
          </w:rPr>
          <w:fldChar w:fldCharType="separate"/>
        </w:r>
        <w:r w:rsidR="005429AC">
          <w:rPr>
            <w:rFonts w:ascii="Times New Roman" w:hAnsi="Times New Roman"/>
            <w:noProof/>
          </w:rPr>
          <w:t>- 2 -</w:t>
        </w:r>
        <w:r>
          <w:rPr>
            <w:rFonts w:ascii="Times New Roman" w:hAnsi="Times New Roman"/>
          </w:rPr>
          <w:fldChar w:fldCharType="end"/>
        </w:r>
      </w:p>
    </w:sdtContent>
  </w:sdt>
  <w:p w:rsidR="005C0BA0" w:rsidP="005C0BA0" w:rsidRDefault="00840E3D">
    <w:pPr>
      <w:jc w:val="right"/>
      <w:rPr>
        <w:rFonts w:ascii="Times New Roman" w:hAns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ascii="Times New Roman" w:hAnsi="Times New Roman"/>
        <w:szCs w:val="24"/>
        <w:lang w:val="hr-HR"/>
      </w:rPr>
      <w:t>4 St-</w:t>
    </w:r>
    <w:r w:rsidR="00C22B9A">
      <w:rPr>
        <w:rFonts w:ascii="Times New Roman" w:hAnsi="Times New Roman"/>
        <w:szCs w:val="24"/>
        <w:lang w:val="hr-HR"/>
      </w:rPr>
      <w:t>2840</w:t>
    </w:r>
    <w:r w:rsidR="00205E0F">
      <w:rPr>
        <w:rFonts w:ascii="Times New Roman" w:hAnsi="Times New Roman"/>
        <w:szCs w:val="24"/>
        <w:lang w:val="hr-HR"/>
      </w:rPr>
      <w:t>/2018</w:t>
    </w:r>
  </w:p>
  <w:p w:rsidR="00DB4528" w:rsidRDefault="00DB4528">
    <w:pPr>
      <w:pStyle w:val="Zaglavlje"/>
      <w:rPr>
        <w:lang w:val="hr-HR"/>
      </w:rPr>
    </w:pPr>
  </w:p>
  <w:p w:rsidR="005C0BA0" w:rsidRDefault="005C0BA0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</w:p>
  <w:p w:rsidR="009F5765" w:rsidP="00840E3D" w:rsidRDefault="009F5765">
    <w:pPr>
      <w:pStyle w:val="Zaglavlje"/>
      <w:ind w:left="567"/>
      <w:rPr>
        <w:rFonts w:ascii="Times New Roman" w:hAnsi="Times New Roman"/>
        <w:lang w:val="hr-HR"/>
      </w:rPr>
    </w:pPr>
  </w:p>
  <w:p w:rsidR="003E5C7A" w:rsidP="00840E3D" w:rsidRDefault="003E5C7A">
    <w:pPr>
      <w:pStyle w:val="Zaglavlje"/>
      <w:ind w:left="567"/>
      <w:rPr>
        <w:rFonts w:ascii="Times New Roman" w:hAnsi="Times New Roman"/>
        <w:lang w:val="hr-HR"/>
      </w:rPr>
    </w:pPr>
  </w:p>
  <w:p w:rsidR="00840E3D" w:rsidP="00840E3D" w:rsidRDefault="00532B71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REPUBLIKA HRVATSKA </w:t>
    </w: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>Trgovački sud u Zagrebu</w:t>
    </w:r>
  </w:p>
  <w:p w:rsidR="00840E3D" w:rsidP="005C0BA0" w:rsidRDefault="00840E3D">
    <w:pPr>
      <w:pStyle w:val="Zaglavlje"/>
      <w:ind w:left="567"/>
    </w:pPr>
    <w:r>
      <w:rPr>
        <w:rFonts w:ascii="Times New Roman" w:hAnsi="Times New Roman"/>
        <w:lang w:val="hr-HR"/>
      </w:rPr>
      <w:t>Zagreb, Amruševa 2/II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789753D"/>
    <w:multiLevelType w:val="hybridMultilevel"/>
    <w:tmpl w:val="A2260650"/>
    <w:lvl w:ilvl="0" w:tplc="8A4C1680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293544"/>
    <w:multiLevelType w:val="hybridMultilevel"/>
    <w:tmpl w:val="46D487F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61C75"/>
    <w:multiLevelType w:val="hybridMultilevel"/>
    <w:tmpl w:val="6054FB7E"/>
    <w:lvl w:ilvl="0" w:tplc="FF0862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B609B"/>
    <w:rsid w:val="000C47B3"/>
    <w:rsid w:val="00112B50"/>
    <w:rsid w:val="001140BC"/>
    <w:rsid w:val="00182088"/>
    <w:rsid w:val="00185ED0"/>
    <w:rsid w:val="00205E0F"/>
    <w:rsid w:val="002516C6"/>
    <w:rsid w:val="003437CC"/>
    <w:rsid w:val="003E5C7A"/>
    <w:rsid w:val="0042162E"/>
    <w:rsid w:val="005104B6"/>
    <w:rsid w:val="00532B71"/>
    <w:rsid w:val="005429AC"/>
    <w:rsid w:val="005940E9"/>
    <w:rsid w:val="005B7AE8"/>
    <w:rsid w:val="005C0BA0"/>
    <w:rsid w:val="006356C5"/>
    <w:rsid w:val="00721730"/>
    <w:rsid w:val="00730EAB"/>
    <w:rsid w:val="007545CE"/>
    <w:rsid w:val="007579B5"/>
    <w:rsid w:val="007A29F9"/>
    <w:rsid w:val="007B40A4"/>
    <w:rsid w:val="00832BB6"/>
    <w:rsid w:val="00840E3D"/>
    <w:rsid w:val="00867F16"/>
    <w:rsid w:val="008C0AE8"/>
    <w:rsid w:val="00997BA9"/>
    <w:rsid w:val="009F5765"/>
    <w:rsid w:val="00A95334"/>
    <w:rsid w:val="00AB7883"/>
    <w:rsid w:val="00AF40B4"/>
    <w:rsid w:val="00B03169"/>
    <w:rsid w:val="00C140E3"/>
    <w:rsid w:val="00C22B9A"/>
    <w:rsid w:val="00C8576C"/>
    <w:rsid w:val="00CA6554"/>
    <w:rsid w:val="00CF2939"/>
    <w:rsid w:val="00D23530"/>
    <w:rsid w:val="00D44D4F"/>
    <w:rsid w:val="00D955F3"/>
    <w:rsid w:val="00DB29D2"/>
    <w:rsid w:val="00DB4528"/>
    <w:rsid w:val="00DB748D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0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5429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29A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29AC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29A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29A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2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9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660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586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2840</izvorni_sadrzaj>
    <derivirana_varijabla naziv="DomainObject.Predmet.Broj_1">2840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St-2840/2018</izvorni_sadrzaj>
    <derivirana_varijabla naziv="DomainObject.Predmet.OznakaBroj_1">St-2840/2018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FormaSana d.o.o. zastupanog po punomoćniku Julijana Turčić</izvorni_sadrzaj>
    <derivirana_varijabla naziv="DomainObject.Predmet.ProtustrankaFormated_1">  FormaSana d.o.o. zastupanog po punomoćniku Julijana Turčić</derivirana_varijabla>
  </DomainObject.Predmet.ProtustrankaFormated>
  <DomainObject.Predmet.ProtustrankaFormatedOIB>
    <izvorni_sadrzaj>  FormaSana d.o.o., OIB 48787430817 zastupanog po punomoćniku Julijana Turčić</izvorni_sadrzaj>
    <derivirana_varijabla naziv="DomainObject.Predmet.ProtustrankaFormatedOIB_1">  FormaSana d.o.o., OIB 48787430817 zastupanog po punomoćniku Julijana Turčić</derivirana_varijabla>
  </DomainObject.Predmet.ProtustrankaFormatedOIB>
  <DomainObject.Predmet.ProtustrankaFormatedWithAdress>
    <izvorni_sadrzaj> FormaSana d.o.o., Vrbanićeva ulica 24, 10000 Zagreb zastupanog po punomoćniku Julijana Turčić</izvorni_sadrzaj>
    <derivirana_varijabla naziv="DomainObject.Predmet.ProtustrankaFormatedWithAdress_1"> FormaSana d.o.o., Vrbanićeva ulica 24, 10000 Zagreb zastupanog po punomoćniku Julijana Turčić</derivirana_varijabla>
  </DomainObject.Predmet.ProtustrankaFormatedWithAdress>
  <DomainObject.Predmet.ProtustrankaFormatedWithAdressOIB>
    <izvorni_sadrzaj> FormaSana d.o.o., OIB 48787430817, Vrbanićeva ulica 24, 10000 Zagreb zastupanog po punomoćniku Julijana Turčić</izvorni_sadrzaj>
    <derivirana_varijabla naziv="DomainObject.Predmet.ProtustrankaFormatedWithAdressOIB_1"> FormaSana d.o.o., OIB 48787430817, Vrbanićeva ulica 24, 10000 Zagreb zastupanog po punomoćniku Julijana Turčić</derivirana_varijabla>
  </DomainObject.Predmet.ProtustrankaFormatedWithAdressOIB>
  <DomainObject.Predmet.ProtustrankaWithAdress>
    <izvorni_sadrzaj>FormaSana d.o.o. Vrbanićeva ulica 24, 10000 Zagreb</izvorni_sadrzaj>
    <derivirana_varijabla naziv="DomainObject.Predmet.ProtustrankaWithAdress_1">FormaSana d.o.o. Vrbanićeva ulica 24, 10000 Zagreb</derivirana_varijabla>
  </DomainObject.Predmet.ProtustrankaWithAdress>
  <DomainObject.Predmet.ProtustrankaWithAdressOIB>
    <izvorni_sadrzaj>FormaSana d.o.o., OIB 48787430817, Vrbanićeva ulica 24, 10000 Zagreb</izvorni_sadrzaj>
    <derivirana_varijabla naziv="DomainObject.Predmet.ProtustrankaWithAdressOIB_1">FormaSana d.o.o., OIB 48787430817, Vrbanićeva ulica 24, 10000 Zagreb</derivirana_varijabla>
  </DomainObject.Predmet.ProtustrankaWithAdressOIB>
  <DomainObject.Predmet.ProtustrankaNazivFormated>
    <izvorni_sadrzaj>FormaSana d.o.o.</izvorni_sadrzaj>
    <derivirana_varijabla naziv="DomainObject.Predmet.ProtustrankaNazivFormated_1">FormaSana d.o.o.</derivirana_varijabla>
  </DomainObject.Predmet.ProtustrankaNazivFormated>
  <DomainObject.Predmet.ProtustrankaNazivFormatedOIB>
    <izvorni_sadrzaj>FormaSana d.o.o., OIB 48787430817</izvorni_sadrzaj>
    <derivirana_varijabla naziv="DomainObject.Predmet.ProtustrankaNazivFormatedOIB_1">FormaSana d.o.o., OIB 48787430817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FormaSana d.o.o. zastupanog po punomoćniku Julijana Turčić</item>
    </izvorni_sadrzaj>
    <derivirana_varijabla naziv="DomainObject.Predmet.ProtuStrankaListFormated_1">
      <item>FormaSana d.o.o. zastupanog po punomoćniku Julijana Turčić</item>
    </derivirana_varijabla>
  </DomainObject.Predmet.ProtuStrankaListFormated>
  <DomainObject.Predmet.ProtuStrankaListFormatedOIB>
    <izvorni_sadrzaj>
      <item>FormaSana d.o.o., OIB 48787430817 zastupanog po punomoćniku Julijana Turčić</item>
    </izvorni_sadrzaj>
    <derivirana_varijabla naziv="DomainObject.Predmet.ProtuStrankaListFormatedOIB_1">
      <item>FormaSana d.o.o., OIB 48787430817 zastupanog po punomoćniku Julijana Turčić</item>
    </derivirana_varijabla>
  </DomainObject.Predmet.ProtuStrankaListFormatedOIB>
  <DomainObject.Predmet.ProtuStrankaListFormatedWithAdress>
    <izvorni_sadrzaj>
      <item>FormaSana d.o.o., Vrbanićeva ulica 24, 10000 Zagreb zastupanog po punomoćniku Julijana Turčić</item>
    </izvorni_sadrzaj>
    <derivirana_varijabla naziv="DomainObject.Predmet.ProtuStrankaListFormatedWithAdress_1">
      <item>FormaSana d.o.o., Vrbanićeva ulica 24, 10000 Zagreb zastupanog po punomoćniku Julijana Turčić</item>
    </derivirana_varijabla>
  </DomainObject.Predmet.ProtuStrankaListFormatedWithAdress>
  <DomainObject.Predmet.ProtuStrankaListFormatedWithAdressOIB>
    <izvorni_sadrzaj>
      <item>FormaSana d.o.o., OIB 48787430817, Vrbanićeva ulica 24, 10000 Zagreb zastupanog po punomoćniku Julijana Turčić</item>
    </izvorni_sadrzaj>
    <derivirana_varijabla naziv="DomainObject.Predmet.ProtuStrankaListFormatedWithAdressOIB_1">
      <item>FormaSana d.o.o., OIB 48787430817, Vrbanićeva ulica 24, 10000 Zagreb zastupanog po punomoćniku Julijana Turčić</item>
    </derivirana_varijabla>
  </DomainObject.Predmet.ProtuStrankaListFormatedWithAdressOIB>
  <DomainObject.Predmet.ProtuStrankaListNazivFormated>
    <izvorni_sadrzaj>
      <item>FormaSana d.o.o.</item>
    </izvorni_sadrzaj>
    <derivirana_varijabla naziv="DomainObject.Predmet.ProtuStrankaListNazivFormated_1">
      <item>FormaSana d.o.o.</item>
    </derivirana_varijabla>
  </DomainObject.Predmet.ProtuStrankaListNazivFormated>
  <DomainObject.Predmet.ProtuStrankaListNazivFormatedOIB>
    <izvorni_sadrzaj>
      <item>FormaSana d.o.o., OIB 48787430817</item>
    </izvorni_sadrzaj>
    <derivirana_varijabla naziv="DomainObject.Predmet.ProtuStrankaListNazivFormatedOIB_1">
      <item>FormaSana d.o.o., OIB 48787430817</item>
    </derivirana_varijabla>
  </DomainObject.Predmet.ProtuStrankaListNazivFormatedOIB>
  <DomainObject.Predmet.OstaliListFormated>
    <izvorni_sadrzaj>
      <item>Julijana Turčić punomoćnica sudionika u postupku FormaSana d.o.o.</item>
      <item>PODRAVSKA BANKA dioničko društvo</item>
      <item>Addiko Bank dioničko društvo</item>
      <item>PARTNER BANKA d.d. ZAGREB</item>
      <item>KARLOVAČKA BANKA dioničko društvo</item>
    </izvorni_sadrzaj>
    <derivirana_varijabla naziv="DomainObject.Predmet.OstaliListFormated_1">
      <item>Julijana Turčić punomoćnica sudionika u postupku FormaSana d.o.o.</item>
      <item>PODRAVSKA BANKA dioničko društvo</item>
      <item>Addiko Bank dioničko društvo</item>
      <item>PARTNER BANKA d.d. ZAGREB</item>
      <item>KARLOVAČKA BANKA dioničko društvo</item>
    </derivirana_varijabla>
  </DomainObject.Predmet.OstaliListFormated>
  <DomainObject.Predmet.OstaliListFormatedOIB>
    <izvorni_sadrzaj>
      <item>Julijana Turčić, OIB 92506664975 punomoćnica sudionika u postupku FormaSana d.o.o.</item>
      <item>PODRAVSKA BANKA dioničko društvo, OIB 97326283154</item>
      <item>Addiko Bank dioničko društvo, OIB 14036333877</item>
      <item>PARTNER BANKA d.d. ZAGREB, OIB 71221608291</item>
      <item>KARLOVAČKA BANKA dioničko društvo, OIB 08106331075</item>
    </izvorni_sadrzaj>
    <derivirana_varijabla naziv="DomainObject.Predmet.OstaliListFormatedOIB_1">
      <item>Julijana Turčić, OIB 92506664975 punomoćnica sudionika u postupku FormaSana d.o.o.</item>
      <item>PODRAVSKA BANKA dioničko društvo, OIB 97326283154</item>
      <item>Addiko Bank dioničko društvo, OIB 14036333877</item>
      <item>PARTNER BANKA d.d. ZAGREB, OIB 71221608291</item>
      <item>KARLOVAČKA BANKA dioničko društvo, OIB 08106331075</item>
    </derivirana_varijabla>
  </DomainObject.Predmet.OstaliListFormatedOIB>
  <DomainObject.Predmet.OstaliListFormatedWithAdress>
    <izvorni_sadrzaj>
      <item>Julijana Turčić, Srebrnjak 73 B, 10000 Zagreb punomoćnica sudionika u postupku FormaSana d.o.o.</item>
      <item>PODRAVSKA BANKA dioničko društvo, Opatička 3, 48000 Koprivnica</item>
      <item>Addiko Bank dioničko društvo, Slavonska avenija 6, 10000 Zagreb</item>
      <item>PARTNER BANKA d.d. ZAGREB, Vončinina 2, 10000 Zagreb</item>
      <item>KARLOVAČKA BANKA dioničko društvo, Ivana Gorana Kovačića 1, 47000 Karlovac</item>
    </izvorni_sadrzaj>
    <derivirana_varijabla naziv="DomainObject.Predmet.OstaliListFormatedWithAdress_1">
      <item>Julijana Turčić, Srebrnjak 73 B, 10000 Zagreb punomoćnica sudionika u postupku FormaSana d.o.o.</item>
      <item>PODRAVSKA BANKA dioničko društvo, Opatička 3, 48000 Koprivnica</item>
      <item>Addiko Bank dioničko društvo, Slavonska avenija 6, 10000 Zagreb</item>
      <item>PARTNER BANKA d.d. ZAGREB, Vončinina 2, 10000 Zagreb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Julijana Turčić, OIB 92506664975, Srebrnjak 73 B, 10000 Zagreb punomoćnica sudionika u postupku FormaSana d.o.o.</item>
      <item>PODRAVSKA BANKA dioničko društvo, OIB 97326283154, Opatička 3, 48000 Koprivnica</item>
      <item>Addiko Bank dioničko društvo, OIB 14036333877, Slavonska avenija 6, 10000 Zagreb</item>
      <item>PARTNER BANKA d.d. ZAGREB, OIB 71221608291, Vončinina 2, 10000 Zagreb</item>
      <item>KARLOVAČKA BANKA dioničko društvo, OIB 08106331075, Ivana Gorana Kovačića 1, 47000 Karlovac</item>
    </izvorni_sadrzaj>
    <derivirana_varijabla naziv="DomainObject.Predmet.OstaliListFormatedWithAdressOIB_1">
      <item>Julijana Turčić, OIB 92506664975, Srebrnjak 73 B, 10000 Zagreb punomoćnica sudionika u postupku FormaSana d.o.o.</item>
      <item>PODRAVSKA BANKA dioničko društvo, OIB 97326283154, Opatička 3, 48000 Koprivnica</item>
      <item>Addiko Bank dioničko društvo, OIB 14036333877, Slavonska avenija 6, 10000 Zagreb</item>
      <item>PARTNER BANKA d.d. ZAGREB, OIB 71221608291, Vončinina 2, 10000 Zagreb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Julijana Turčić</item>
      <item>PODRAVSKA BANKA dioničko društvo</item>
      <item>Addiko Bank dioničko društvo</item>
      <item>PARTNER BANKA d.d. ZAGREB</item>
      <item>KARLOVAČKA BANKA dioničko društvo</item>
    </izvorni_sadrzaj>
    <derivirana_varijabla naziv="DomainObject.Predmet.OstaliListNazivFormated_1">
      <item>Julijana Turčić</item>
      <item>PODRAVSKA BANKA dioničko društvo</item>
      <item>Addiko Bank dioničko društvo</item>
      <item>PARTNER BANKA d.d. ZAGREB</item>
      <item>KARLOVAČKA BANKA dioničko društvo</item>
    </derivirana_varijabla>
  </DomainObject.Predmet.OstaliListNazivFormated>
  <DomainObject.Predmet.OstaliListNazivFormatedOIB>
    <izvorni_sadrzaj>
      <item>Julijana Turčić, OIB 92506664975</item>
      <item>PODRAVSKA BANKA dioničko društvo, OIB 97326283154</item>
      <item>Addiko Bank dioničko društvo, OIB 14036333877</item>
      <item>PARTNER BANKA d.d. ZAGREB, OIB 71221608291</item>
      <item>KARLOVAČKA BANKA dioničko društvo, OIB 08106331075</item>
    </izvorni_sadrzaj>
    <derivirana_varijabla naziv="DomainObject.Predmet.OstaliListNazivFormatedOIB_1">
      <item>Julijana Turčić, OIB 92506664975</item>
      <item>PODRAVSKA BANKA dioničko društvo, OIB 97326283154</item>
      <item>Addiko Bank dioničko društvo, OIB 14036333877</item>
      <item>PARTNER BANKA d.d. ZAGREB, OIB 71221608291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FormaSana d.o.o.</izvorni_sadrzaj>
    <derivirana_varijabla naziv="DomainObject.Predmet.ProtustrankaIDrugi_1">FormaSana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FormaSana d.o.o., OIB 48787430817, Vrbanićeva ulica 24, 10000 Zagreb</izvorni_sadrzaj>
    <derivirana_varijabla naziv="DomainObject.Predmet.ProtustrankaIDrugiAdressOIB_1">FormaSana d.o.o., OIB 48787430817, Vrbanićeva ulica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FormaSana d.o.o.</item>
      <item>Julijana Turčić</item>
      <item>PODRAVSKA BANKA dioničko društvo</item>
      <item>Addiko Bank dioničko društvo</item>
      <item>PARTNER BANKA d.d. ZAGREB</item>
      <item>KARLOVAČKA BANKA dioničko društvo</item>
    </izvorni_sadrzaj>
    <derivirana_varijabla naziv="DomainObject.Predmet.SudioniciListNaziv_1">
      <item>FINA Regionalni centar Zagreb</item>
      <item>FormaSana d.o.o.</item>
      <item>Julijana Turčić</item>
      <item>PODRAVSKA BANKA dioničko društvo</item>
      <item>Addiko Bank dioničko društvo</item>
      <item>PARTNER BANKA d.d. ZAGREB</item>
      <item>KARLOVAČKA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FormaSana d.o.o., OIB 48787430817, Vrbanićeva ulica 24,10000 Zagreb</item>
      <item>Julijana Turčić, OIB 92506664975, Srebrnjak 73 B,10000 Zagreb</item>
      <item>PODRAVSKA BANKA dioničko društvo, OIB 97326283154, Opatička 3,48000 Koprivnica</item>
      <item>Addiko Bank dioničko društvo, OIB 14036333877, Slavonska avenija 6,10000 Zagreb</item>
      <item>PARTNER BANKA d.d. ZAGREB, OIB 71221608291, Vončinina 2,10000 Zagreb</item>
      <item>KARLOVAČKA BANKA dioničko društvo, OIB 08106331075, Ivana Gorana Kovačića 1,47000 Karlovac</item>
    </izvorni_sadrzaj>
    <derivirana_varijabla naziv="DomainObject.Predmet.SudioniciListAdressOIB_1">
      <item>FINA Regionalni centar Zagreb, OIB 85821130368, Trg svibanjskih žrtava 1995. 1,10000 Zagreb</item>
      <item>FormaSana d.o.o., OIB 48787430817, Vrbanićeva ulica 24,10000 Zagreb</item>
      <item>Julijana Turčić, OIB 92506664975, Srebrnjak 73 B,10000 Zagreb</item>
      <item>PODRAVSKA BANKA dioničko društvo, OIB 97326283154, Opatička 3,48000 Koprivnica</item>
      <item>Addiko Bank dioničko društvo, OIB 14036333877, Slavonska avenija 6,10000 Zagreb</item>
      <item>PARTNER BANKA d.d. ZAGREB, OIB 71221608291, Vončinina 2,10000 Zagreb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48787430817</item>
      <item>, OIB 92506664975</item>
      <item>, OIB 97326283154</item>
      <item>, OIB 14036333877</item>
      <item>, OIB 71221608291</item>
      <item>, OIB 08106331075</item>
    </izvorni_sadrzaj>
    <derivirana_varijabla naziv="DomainObject.Predmet.SudioniciListNazivOIB_1">
      <item>, OIB 85821130368</item>
      <item>, OIB 48787430817</item>
      <item>, OIB 92506664975</item>
      <item>, OIB 97326283154</item>
      <item>, OIB 14036333877</item>
      <item>, OIB 71221608291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srpnja 2019.</izvorni_sadrzaj>
    <derivirana_varijabla naziv="DomainObject.Predmet.DatumZadnjeOdrzaneSudskeRadnje_1">30.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St-2840/2018-8</izvorni_sadrzaj>
    <derivirana_varijabla naziv="DomainObject.PredzadnjaOdlukaIzPredmeta.Oznaka_1">St-2840/2018-8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775</properties:Words>
  <properties:Characters>4373</properties:Characters>
  <properties:Lines>91</properties:Lines>
  <properties:Paragraphs>33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2019-06-13T08:52:00Z</dcterms:created>
  <dc:creator>Sudsko vijeæe</dc:creator>
  <cp:lastModifiedBy>Katarina Babić</cp:lastModifiedBy>
  <cp:lastPrinted>2019-07-31T12:36:00Z</cp:lastPrinted>
  <dcterms:modified xmlns:xsi="http://www.w3.org/2001/XMLSchema-instance" xsi:type="dcterms:W3CDTF">2019-07-31T12:36:00Z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(2840-18 rješenje-VJEROVNICI-trošak.docx)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