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60fa" w14:paraId="2b060fa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180090">
        <w:rPr>
          <w:lang w:val="hr-HR"/>
        </w:rPr>
        <w:t>934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D20296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180090">
        <w:t xml:space="preserve"> STUDIO-PRINT</w:t>
      </w:r>
      <w:r w:rsidR="00431144">
        <w:t xml:space="preserve"> </w:t>
      </w:r>
      <w:r w:rsidR="00247894">
        <w:t>d.o.o.</w:t>
      </w:r>
      <w:r w:rsidR="002E00D7">
        <w:t>,</w:t>
      </w:r>
      <w:r w:rsidR="00180090">
        <w:t xml:space="preserve"> OIB: 48142912740</w:t>
      </w:r>
      <w:r w:rsidR="001F5919">
        <w:t xml:space="preserve"> sa sjedištem u</w:t>
      </w:r>
      <w:r w:rsidR="00180090">
        <w:t xml:space="preserve"> Ulica I. Z. Dijanovečkog 4</w:t>
      </w:r>
      <w:r w:rsidR="00D20296">
        <w:t>, 48260 Križevci</w:t>
      </w:r>
      <w:r w:rsidR="00247894">
        <w:t>,</w:t>
      </w:r>
      <w:r w:rsidR="00D20296">
        <w:t xml:space="preserve"> dana 4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</w:t>
      </w:r>
      <w:r w:rsidR="00180090" w:rsidRPr="00180090">
        <w:t xml:space="preserve"> </w:t>
      </w:r>
      <w:r w:rsidR="00180090">
        <w:t>STUDIO-PRINT d.o.o., OIB: 48142912740 sa sjedištem u Ulica I. Z. Dijanovečkog 4, 48260 Križevci</w:t>
      </w:r>
      <w:r>
        <w:t>,</w:t>
      </w:r>
      <w:r w:rsidR="002E00D7">
        <w:t xml:space="preserve"> </w:t>
      </w:r>
      <w:r w:rsidR="00B82432">
        <w:t>iznosi</w:t>
      </w:r>
      <w:r w:rsidR="00180090">
        <w:t xml:space="preserve"> 151.053,94 </w:t>
      </w:r>
      <w:r w:rsidR="00D20296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>
        <w:t xml:space="preserve"> Višnja Beštek</w:t>
      </w:r>
      <w:r w:rsidR="00247894">
        <w:t>,</w:t>
      </w:r>
      <w:r w:rsidR="008B1AD9">
        <w:t xml:space="preserve"> OIB:</w:t>
      </w:r>
      <w:r>
        <w:t xml:space="preserve"> 49550085091</w:t>
      </w:r>
      <w:r w:rsidR="00C76D69">
        <w:t>,</w:t>
      </w:r>
      <w:r>
        <w:t xml:space="preserve"> Križevci, I. Z. Dijanovečkog 4</w:t>
      </w:r>
      <w:r w:rsidR="00F86053">
        <w:t>,</w:t>
      </w:r>
      <w:r w:rsidR="00B82432">
        <w:t xml:space="preserve">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 xml:space="preserve">III/ Upozorava se 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35862">
        <w:rPr>
          <w:lang w:val="hr-HR"/>
        </w:rPr>
        <w:t>Dana 2</w:t>
      </w:r>
      <w:r w:rsidR="00180090">
        <w:rPr>
          <w:lang w:val="hr-HR"/>
        </w:rPr>
        <w:t>7</w:t>
      </w:r>
      <w:r w:rsidR="00835862">
        <w:rPr>
          <w:lang w:val="hr-HR"/>
        </w:rPr>
        <w:t>. studenog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>
        <w:t>, navodeći da du</w:t>
      </w:r>
      <w:r w:rsidR="006222F7">
        <w:t>žnik</w:t>
      </w:r>
      <w:r w:rsidR="00180090" w:rsidRPr="00180090">
        <w:t xml:space="preserve"> </w:t>
      </w:r>
      <w:r w:rsidR="00180090">
        <w:t>STUDIO-PRINT d.o.o., OIB: 48142912740 sa sjedištem u Ulica I. Z. Dijanovečkog 4, 48260 Križevci</w:t>
      </w:r>
      <w:r w:rsidR="00D20296">
        <w:t xml:space="preserve">, </w:t>
      </w:r>
      <w:r w:rsidR="006222F7">
        <w:t xml:space="preserve">na dan </w:t>
      </w:r>
      <w:r w:rsidR="00D20296">
        <w:t>0</w:t>
      </w:r>
      <w:r w:rsidR="006222F7">
        <w:t>1</w:t>
      </w:r>
      <w:r w:rsidR="00D20296">
        <w:t xml:space="preserve">. rujna </w:t>
      </w:r>
      <w:r>
        <w:t>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82432">
        <w:t xml:space="preserve"> </w:t>
      </w:r>
      <w:r w:rsidR="00180090">
        <w:t>151.053,94</w:t>
      </w:r>
      <w:r w:rsidR="00431144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D20296">
        <w:rPr>
          <w:lang w:val="hr-HR"/>
        </w:rPr>
        <w:t>4</w:t>
      </w:r>
      <w:r w:rsidR="002E00D7">
        <w:rPr>
          <w:lang w:val="hr-HR"/>
        </w:rPr>
        <w:t>.</w:t>
      </w:r>
      <w:r w:rsidR="00C76D69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8009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8E0" w:rsidP="007F64E0" w:rsidR="00DB38E0">
      <w:r>
        <w:separator/>
      </w:r>
    </w:p>
  </w:endnote>
  <w:endnote w:id="0" w:type="continuationSeparator">
    <w:p w:rsidRDefault="00DB38E0" w:rsidP="007F64E0" w:rsidR="00DB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8E0" w:rsidP="007F64E0" w:rsidR="00DB38E0">
      <w:r>
        <w:separator/>
      </w:r>
    </w:p>
  </w:footnote>
  <w:footnote w:id="0" w:type="continuationSeparator">
    <w:p w:rsidRDefault="00DB38E0" w:rsidP="007F64E0" w:rsidR="00DB3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180090">
      <w:rPr>
        <w:lang w:val="hr-HR"/>
      </w:rPr>
      <w:t>934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D20296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4F7E" w:rsidRPr="00534F7E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0090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34F7E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17FE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07D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54B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296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B38E0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4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34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St-934/2015</izvorni_sadrzaj>
    <derivirana_varijabla naziv="DomainObject.Predmet.OznakaBroj_1">St-934/2015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STUDIO-PRINT društvo s ograničenom odgovornošću za trgovinu i usluge</izvorni_sadrzaj>
    <derivirana_varijabla naziv="DomainObject.Predmet.ProtustrankaFormated_1">  STUDIO-PRINT društvo s ograničenom odgovornošću za trgovinu i usluge</derivirana_varijabla>
  </DomainObject.Predmet.ProtustrankaFormated>
  <DomainObject.Predmet.ProtustrankaFormatedOIB>
    <izvorni_sadrzaj>  STUDIO-PRINT društvo s ograničenom odgovornošću za trgovinu i usluge, OIB 48142912740</izvorni_sadrzaj>
    <derivirana_varijabla naziv="DomainObject.Predmet.ProtustrankaFormatedOIB_1">  STUDIO-PRINT društvo s ograničenom odgovornošću za trgovinu i usluge, OIB 48142912740</derivirana_varijabla>
  </DomainObject.Predmet.ProtustrankaFormatedOIB>
  <DomainObject.Predmet.ProtustrankaFormatedWithAdress>
    <izvorni_sadrzaj> STUDIO-PRINT društvo s ograničenom odgovornošću za trgovinu i usluge, Ulica I. Z. Dijankovečkog 4, 48260 Križevci</izvorni_sadrzaj>
    <derivirana_varijabla naziv="DomainObject.Predmet.ProtustrankaFormatedWithAdress_1"> STUDIO-PRINT društvo s ograničenom odgovornošću za trgovinu i usluge, Ulica I. Z. Dijankovečkog 4, 48260 Križevci</derivirana_varijabla>
  </DomainObject.Predmet.ProtustrankaFormatedWithAdress>
  <DomainObject.Predmet.ProtustrankaFormatedWithAdressOIB>
    <izvorni_sadrzaj> STUDIO-PRINT društvo s ograničenom odgovornošću za trgovinu i usluge, OIB 48142912740, Ulica I. Z. Dijankovečkog 4, 48260 Križevci</izvorni_sadrzaj>
    <derivirana_varijabla naziv="DomainObject.Predmet.ProtustrankaFormatedWithAdressOIB_1"> STUDIO-PRINT društvo s ograničenom odgovornošću za trgovinu i usluge, OIB 48142912740, Ulica I. Z. Dijankovečkog 4, 48260 Križevci</derivirana_varijabla>
  </DomainObject.Predmet.ProtustrankaFormatedWithAdressOIB>
  <DomainObject.Predmet.ProtustrankaWithAdress>
    <izvorni_sadrzaj>STUDIO-PRINT društvo s ograničenom odgovornošću za trgovinu i usluge Ulica I. Z. Dijankovečkog 4, 48260 Križevci</izvorni_sadrzaj>
    <derivirana_varijabla naziv="DomainObject.Predmet.ProtustrankaWithAdress_1">STUDIO-PRINT društvo s ograničenom odgovornošću za trgovinu i usluge Ulica I. Z. Dijankovečkog 4, 48260 Križevci</derivirana_varijabla>
  </DomainObject.Predmet.ProtustrankaWithAdress>
  <DomainObject.Predmet.ProtustrankaWithAdressOIB>
    <izvorni_sadrzaj>STUDIO-PRINT društvo s ograničenom odgovornošću za trgovinu i usluge, OIB 48142912740, Ulica I. Z. Dijankovečkog 4, 48260 Križevci</izvorni_sadrzaj>
    <derivirana_varijabla naziv="DomainObject.Predmet.ProtustrankaWithAdressOIB_1">STUDIO-PRINT društvo s ograničenom odgovornošću za trgovinu i usluge, OIB 48142912740, Ulica I. Z. Dijankovečkog 4, 48260 Križevci</derivirana_varijabla>
  </DomainObject.Predmet.ProtustrankaWithAdressOIB>
  <DomainObject.Predmet.ProtustrankaNazivFormated>
    <izvorni_sadrzaj>STUDIO-PRINT društvo s ograničenom odgovornošću za trgovinu i usluge</izvorni_sadrzaj>
    <derivirana_varijabla naziv="DomainObject.Predmet.ProtustrankaNazivFormated_1">STUDIO-PRINT društvo s ograničenom odgovornošću za trgovinu i usluge</derivirana_varijabla>
  </DomainObject.Predmet.ProtustrankaNazivFormated>
  <DomainObject.Predmet.ProtustrankaNazivFormatedOIB>
    <izvorni_sadrzaj>STUDIO-PRINT društvo s ograničenom odgovornošću za trgovinu i usluge, OIB 48142912740</izvorni_sadrzaj>
    <derivirana_varijabla naziv="DomainObject.Predmet.ProtustrankaNazivFormatedOIB_1">STUDIO-PRINT društvo s ograničenom odgovornošću za trgovinu i usluge, OIB 48142912740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151053.94</izvorni_sadrzaj>
    <derivirana_varijabla naziv="DomainObject.Predmet.TrenutnaVrijednost_1">151053.94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STUDIO-PRINT društvo s ograničenom odgovornošću za trgovinu i usluge</item>
    </izvorni_sadrzaj>
    <derivirana_varijabla naziv="DomainObject.Predmet.ProtuStrankaListFormated_1">
      <item>STUDIO-PRINT društvo s ograničenom odgovornošću za trgovinu i usluge</item>
    </derivirana_varijabla>
  </DomainObject.Predmet.ProtuStrankaListFormated>
  <DomainObject.Predmet.ProtuStrankaListFormatedOIB>
    <izvorni_sadrzaj>
      <item>STUDIO-PRINT društvo s ograničenom odgovornošću za trgovinu i usluge, OIB 48142912740</item>
    </izvorni_sadrzaj>
    <derivirana_varijabla naziv="DomainObject.Predmet.ProtuStrankaListFormatedOIB_1">
      <item>STUDIO-PRINT društvo s ograničenom odgovornošću za trgovinu i usluge, OIB 48142912740</item>
    </derivirana_varijabla>
  </DomainObject.Predmet.ProtuStrankaListFormatedOIB>
  <DomainObject.Predmet.ProtuStrankaListFormatedWithAdress>
    <izvorni_sadrzaj>
      <item>STUDIO-PRINT društvo s ograničenom odgovornošću za trgovinu i usluge, Ulica I. Z. Dijankovečkog 4, 48260 Križevci</item>
    </izvorni_sadrzaj>
    <derivirana_varijabla naziv="DomainObject.Predmet.ProtuStrankaListFormatedWithAdress_1">
      <item>STUDIO-PRINT društvo s ograničenom odgovornošću za trgovinu i usluge, Ulica I. Z. Dijankovečkog 4, 48260 Križevci</item>
    </derivirana_varijabla>
  </DomainObject.Predmet.ProtuStrankaListFormatedWithAdress>
  <DomainObject.Predmet.ProtuStrankaListFormatedWithAdressOIB>
    <izvorni_sadrzaj>
      <item>STUDIO-PRINT društvo s ograničenom odgovornošću za trgovinu i usluge, OIB 48142912740, Ulica I. Z. Dijankovečkog 4, 48260 Križevci</item>
    </izvorni_sadrzaj>
    <derivirana_varijabla naziv="DomainObject.Predmet.ProtuStrankaListFormatedWithAdressOIB_1">
      <item>STUDIO-PRINT društvo s ograničenom odgovornošću za trgovinu i usluge, OIB 48142912740, Ulica I. Z. Dijankovečkog 4, 48260 Križevci</item>
    </derivirana_varijabla>
  </DomainObject.Predmet.ProtuStrankaListFormatedWithAdressOIB>
  <DomainObject.Predmet.ProtuStrankaListNazivFormated>
    <izvorni_sadrzaj>
      <item>STUDIO-PRINT društvo s ograničenom odgovornošću za trgovinu i usluge</item>
    </izvorni_sadrzaj>
    <derivirana_varijabla naziv="DomainObject.Predmet.ProtuStrankaListNazivFormated_1">
      <item>STUDIO-PRINT društvo s ograničenom odgovornošću za trgovinu i usluge</item>
    </derivirana_varijabla>
  </DomainObject.Predmet.ProtuStrankaListNazivFormated>
  <DomainObject.Predmet.ProtuStrankaListNazivFormatedOIB>
    <izvorni_sadrzaj>
      <item>STUDIO-PRINT društvo s ograničenom odgovornošću za trgovinu i usluge, OIB 48142912740</item>
    </izvorni_sadrzaj>
    <derivirana_varijabla naziv="DomainObject.Predmet.ProtuStrankaListNazivFormatedOIB_1">
      <item>STUDIO-PRINT društvo s ograničenom odgovornošću za trgovinu i usluge, OIB 48142912740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STUDIO-PRINT društvo s ograničenom odgovornošću za trgovinu i usluge</izvorni_sadrzaj>
    <derivirana_varijabla naziv="DomainObject.Predmet.ProtustrankaIDrugi_1">STUDIO-PRINT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STUDIO-PRINT društvo s ograničenom odgovornošću za trgovinu i usluge, OIB 48142912740, Ulica I. Z. Dijankovečkog 4, 48260 Križevci</izvorni_sadrzaj>
    <derivirana_varijabla naziv="DomainObject.Predmet.ProtustrankaIDrugiAdressOIB_1">STUDIO-PRINT društvo s ograničenom odgovornošću za trgovinu i usluge, OIB 48142912740, Ulica I. Z. Dijankovečkog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STUDIO-PRINT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STUDIO-PRINT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STUDIO-PRINT društvo s ograničenom odgovornošću za trgovinu i usluge, OIB 48142912740, Ulica I. Z. Dijankovečkog 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STUDIO-PRINT društvo s ograničenom odgovornošću za trgovinu i usluge, OIB 48142912740, Ulica I. Z. Dijankovečkog 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48142912740</item>
      <item>, OIB null</item>
      <item>, OIB null</item>
    </izvorni_sadrzaj>
    <derivirana_varijabla naziv="DomainObject.Predmet.SudioniciListNazivOIB_1">
      <item>, OIB 85821130368</item>
      <item>, OIB 48142912740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473</properties:Words>
  <properties:Characters>2559</properties:Characters>
  <properties:Lines>72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2015-12-04T07:43:00Z</dcterms:created>
  <dc:creator>user</dc:creator>
  <cp:lastModifiedBy>Maja Marčec</cp:lastModifiedBy>
  <cp:lastPrinted>2015-12-04T07:33:00Z</cp:lastPrinted>
  <dcterms:modified xmlns:xsi="http://www.w3.org/2001/XMLSchema-instance" xsi:type="dcterms:W3CDTF">2015-12-04T07:44:00Z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