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38ec" w14:paraId="14c38e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405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E71C3">
        <w:rPr>
          <w:lang w:val="hr-HR"/>
        </w:rPr>
        <w:t xml:space="preserve"> </w:t>
      </w:r>
      <w:r w:rsidR="001E71C3" w:rsidRPr="001E71C3">
        <w:rPr>
          <w:lang w:val="hr-HR"/>
        </w:rPr>
        <w:t>KAMEN I KERAMIKA VAGRES d.o.o. za završne radove u graditeljstvu</w:t>
      </w:r>
      <w:r w:rsidR="00DE2869">
        <w:rPr>
          <w:lang w:val="hr-HR"/>
        </w:rPr>
        <w:t>,</w:t>
      </w:r>
      <w:r w:rsidR="001E71C3">
        <w:rPr>
          <w:lang w:val="hr-HR"/>
        </w:rPr>
        <w:t>OIB:</w:t>
      </w:r>
      <w:r w:rsidR="001E71C3" w:rsidRPr="001E71C3">
        <w:t xml:space="preserve"> </w:t>
      </w:r>
      <w:r w:rsidR="001E71C3" w:rsidRPr="001E71C3">
        <w:rPr>
          <w:lang w:val="hr-HR"/>
        </w:rPr>
        <w:t>69589697794</w:t>
      </w:r>
      <w:r w:rsidR="001E71C3">
        <w:rPr>
          <w:lang w:val="hr-HR"/>
        </w:rPr>
        <w:t xml:space="preserve">, Split, Brune Bušića 11., </w:t>
      </w:r>
      <w:r w:rsidR="00DE2869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E71C3" w:rsidRPr="001E71C3">
        <w:rPr>
          <w:lang w:val="hr-HR"/>
        </w:rPr>
        <w:t xml:space="preserve"> KAMEN I KERAMIKA VAGRES d.o.o. za završne radove u graditeljstvu</w:t>
      </w:r>
      <w:r w:rsidR="001E71C3">
        <w:rPr>
          <w:lang w:val="hr-HR"/>
        </w:rPr>
        <w:t>, OIB:</w:t>
      </w:r>
      <w:r w:rsidR="001E71C3" w:rsidRPr="001E71C3">
        <w:t xml:space="preserve"> </w:t>
      </w:r>
      <w:r w:rsidR="001E71C3" w:rsidRPr="001E71C3">
        <w:rPr>
          <w:lang w:val="hr-HR"/>
        </w:rPr>
        <w:t>69589697794</w:t>
      </w:r>
      <w:r w:rsidR="001E71C3">
        <w:rPr>
          <w:lang w:val="hr-HR"/>
        </w:rPr>
        <w:t>, Split, Brune Bušića 11</w:t>
      </w:r>
      <w:r w:rsidR="00F76C97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1E71C3">
        <w:rPr>
          <w:rFonts w:eastAsia="Calibri"/>
        </w:rPr>
        <w:t>2163</w:t>
      </w:r>
      <w:r w:rsidR="00B87F74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E71C3">
        <w:rPr>
          <w:rFonts w:eastAsia="Calibri"/>
        </w:rPr>
        <w:t>112.035,02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54ECE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St-1405/2016</izvorni_sadrzaj>
    <derivirana_varijabla naziv="DomainObject.Predmet.OznakaBroj_1">St-1405/2016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I KERAMIKA VAGRES d.o.o. za završne radove u graditeljstvu</izvorni_sadrzaj>
    <derivirana_varijabla naziv="DomainObject.Predmet.ProtustrankaFormated_1">  KAMEN I KERAMIKA VAGRES d.o.o. za završne radove u graditeljstvu</derivirana_varijabla>
  </DomainObject.Predmet.ProtustrankaFormated>
  <DomainObject.Predmet.ProtustrankaFormatedOIB>
    <izvorni_sadrzaj>  KAMEN I KERAMIKA VAGRES d.o.o. za završne radove u graditeljstvu, OIB 69589697794</izvorni_sadrzaj>
    <derivirana_varijabla naziv="DomainObject.Predmet.ProtustrankaFormatedOIB_1">  KAMEN I KERAMIKA VAGRES d.o.o. za završne radove u graditeljstvu, OIB 69589697794</derivirana_varijabla>
  </DomainObject.Predmet.ProtustrankaFormatedOIB>
  <DomainObject.Predmet.ProtustrankaFormatedWithAdress>
    <izvorni_sadrzaj> KAMEN I KERAMIKA VAGRES d.o.o. za završne radove u graditeljstvu, Brune Bušića 11, 21000 Split</izvorni_sadrzaj>
    <derivirana_varijabla naziv="DomainObject.Predmet.ProtustrankaFormatedWithAdress_1"> KAMEN I KERAMIKA VAGRES d.o.o. za završne radove u graditeljstvu, Brune Bušića 11, 21000 Split</derivirana_varijabla>
  </DomainObject.Predmet.ProtustrankaFormatedWithAdress>
  <DomainObject.Predmet.ProtustrankaFormatedWithAdressOIB>
    <izvorni_sadrzaj> KAMEN I KERAMIKA VAGRES d.o.o. za završne radove u graditeljstvu, OIB 69589697794, Brune Bušića 11, 21000 Split</izvorni_sadrzaj>
    <derivirana_varijabla naziv="DomainObject.Predmet.ProtustrankaFormatedWithAdressOIB_1"> KAMEN I KERAMIKA VAGRES d.o.o. za završne radove u graditeljstvu, OIB 69589697794, Brune Bušića 11, 21000 Split</derivirana_varijabla>
  </DomainObject.Predmet.ProtustrankaFormatedWithAdressOIB>
  <DomainObject.Predmet.ProtustrankaWithAdress>
    <izvorni_sadrzaj>KAMEN I KERAMIKA VAGRES d.o.o. za završne radove u graditeljstvu Brune Bušića 11, 21000 Split</izvorni_sadrzaj>
    <derivirana_varijabla naziv="DomainObject.Predmet.ProtustrankaWithAdress_1">KAMEN I KERAMIKA VAGRES d.o.o. za završne radove u graditeljstvu Brune Bušića 11, 21000 Split</derivirana_varijabla>
  </DomainObject.Predmet.ProtustrankaWithAdress>
  <DomainObject.Predmet.ProtustrankaWithAdressOIB>
    <izvorni_sadrzaj>KAMEN I KERAMIKA VAGRES d.o.o. za završne radove u graditeljstvu, OIB 69589697794, Brune Bušića 11, 21000 Split</izvorni_sadrzaj>
    <derivirana_varijabla naziv="DomainObject.Predmet.ProtustrankaWithAdressOIB_1">KAMEN I KERAMIKA VAGRES d.o.o. za završne radove u graditeljstvu, OIB 69589697794, Brune Bušića 11, 21000 Split</derivirana_varijabla>
  </DomainObject.Predmet.ProtustrankaWithAdressOIB>
  <DomainObject.Predmet.ProtustrankaNazivFormated>
    <izvorni_sadrzaj>KAMEN I KERAMIKA VAGRES d.o.o. za završne radove u graditeljstvu</izvorni_sadrzaj>
    <derivirana_varijabla naziv="DomainObject.Predmet.ProtustrankaNazivFormated_1">KAMEN I KERAMIKA VAGRES d.o.o. za završne radove u graditeljstvu</derivirana_varijabla>
  </DomainObject.Predmet.ProtustrankaNazivFormated>
  <DomainObject.Predmet.ProtustrankaNazivFormatedOIB>
    <izvorni_sadrzaj>KAMEN I KERAMIKA VAGRES d.o.o. za završne radove u graditeljstvu, OIB 69589697794</izvorni_sadrzaj>
    <derivirana_varijabla naziv="DomainObject.Predmet.ProtustrankaNazivFormatedOIB_1">KAMEN I KERAMIKA VAGRES d.o.o. za završne radove u graditeljstvu, OIB 69589697794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112035.02</izvorni_sadrzaj>
    <derivirana_varijabla naziv="DomainObject.Predmet.TrenutnaVrijednost_1">112035.02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KAMEN I KERAMIKA VAGRES d.o.o. za završne radove u graditeljstvu</item>
    </izvorni_sadrzaj>
    <derivirana_varijabla naziv="DomainObject.Predmet.ProtuStrankaListFormated_1">
      <item>KAMEN I KERAMIKA VAGRES d.o.o. za završne radove u graditeljstvu</item>
    </derivirana_varijabla>
  </DomainObject.Predmet.ProtuStrankaListFormated>
  <DomainObject.Predmet.ProtuStrankaListFormatedOIB>
    <izvorni_sadrzaj>
      <item>KAMEN I KERAMIKA VAGRES d.o.o. za završne radove u graditeljstvu, OIB 69589697794</item>
    </izvorni_sadrzaj>
    <derivirana_varijabla naziv="DomainObject.Predmet.ProtuStrankaListFormatedOIB_1">
      <item>KAMEN I KERAMIKA VAGRES d.o.o. za završne radove u graditeljstvu, OIB 69589697794</item>
    </derivirana_varijabla>
  </DomainObject.Predmet.ProtuStrankaListFormatedOIB>
  <DomainObject.Predmet.ProtuStrankaListFormatedWithAdress>
    <izvorni_sadrzaj>
      <item>KAMEN I KERAMIKA VAGRES d.o.o. za završne radove u graditeljstvu, Brune Bušića 11, 21000 Split</item>
    </izvorni_sadrzaj>
    <derivirana_varijabla naziv="DomainObject.Predmet.ProtuStrankaListFormatedWithAdress_1">
      <item>KAMEN I KERAMIKA VAGRES d.o.o. za završne radove u graditeljstvu, Brune Bušića 11, 21000 Split</item>
    </derivirana_varijabla>
  </DomainObject.Predmet.ProtuStrankaListFormatedWithAdress>
  <DomainObject.Predmet.ProtuStrankaListFormatedWithAdressOIB>
    <izvorni_sadrzaj>
      <item>KAMEN I KERAMIKA VAGRES d.o.o. za završne radove u graditeljstvu, OIB 69589697794, Brune Bušića 11, 21000 Split</item>
    </izvorni_sadrzaj>
    <derivirana_varijabla naziv="DomainObject.Predmet.ProtuStrankaListFormatedWithAdressOIB_1">
      <item>KAMEN I KERAMIKA VAGRES d.o.o. za završne radove u graditeljstvu, OIB 69589697794, Brune Bušića 11, 21000 Split</item>
    </derivirana_varijabla>
  </DomainObject.Predmet.ProtuStrankaListFormatedWithAdressOIB>
  <DomainObject.Predmet.ProtuStrankaListNazivFormated>
    <izvorni_sadrzaj>
      <item>KAMEN I KERAMIKA VAGRES d.o.o. za završne radove u graditeljstvu</item>
    </izvorni_sadrzaj>
    <derivirana_varijabla naziv="DomainObject.Predmet.ProtuStrankaListNazivFormated_1">
      <item>KAMEN I KERAMIKA VAGRES d.o.o. za završne radove u graditeljstvu</item>
    </derivirana_varijabla>
  </DomainObject.Predmet.ProtuStrankaListNazivFormated>
  <DomainObject.Predmet.ProtuStrankaListNazivFormatedOIB>
    <izvorni_sadrzaj>
      <item>KAMEN I KERAMIKA VAGRES d.o.o. za završne radove u graditeljstvu, OIB 69589697794</item>
    </izvorni_sadrzaj>
    <derivirana_varijabla naziv="DomainObject.Predmet.ProtuStrankaListNazivFormatedOIB_1">
      <item>KAMEN I KERAMIKA VAGRES d.o.o. za završne radove u graditeljstvu, OIB 69589697794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KAMEN I KERAMIKA VAGRES d.o.o. za završne radove u graditeljstvu</izvorni_sadrzaj>
    <derivirana_varijabla naziv="DomainObject.Predmet.ProtustrankaIDrugi_1">KAMEN I KERAMIKA VAGRES d.o.o. za završne radove u graditeljstvu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KAMEN I KERAMIKA VAGRES d.o.o. za završne radove u graditeljstvu, OIB 69589697794, Brune Bušića 11, 21000 Split</izvorni_sadrzaj>
    <derivirana_varijabla naziv="DomainObject.Predmet.ProtustrankaIDrugiAdressOIB_1">KAMEN I KERAMIKA VAGRES d.o.o. za završne radove u graditeljstvu, OIB 69589697794, Brune Bušića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I KERAMIKA VAGRES d.o.o. za završne radove u graditeljstvu</item>
      <item>FINANCIJSKA AGENCIJA, RC SPLIT</item>
    </izvorni_sadrzaj>
    <derivirana_varijabla naziv="DomainObject.Predmet.SudioniciListNaziv_1">
      <item>KAMEN I KERAMIKA VAGRES d.o.o. za završne radove u graditeljstvu</item>
      <item>FINANCIJSKA AGENCIJA, RC SPLIT</item>
    </derivirana_varijabla>
  </DomainObject.Predmet.SudioniciListNaziv>
  <DomainObject.Predmet.SudioniciListAdressOIB>
    <izvorni_sadrzaj>
      <item>KAMEN I KERAMIKA VAGRES d.o.o. za završne radove u graditeljstvu, OIB 69589697794, Brune Bušića 11,21000 Split</item>
      <item>FINANCIJSKA AGENCIJA, RC SPLIT, OIB 85821130368, Mažuranićevo šetalište 24 b,21000 Split</item>
    </izvorni_sadrzaj>
    <derivirana_varijabla naziv="DomainObject.Predmet.SudioniciListAdressOIB_1">
      <item>KAMEN I KERAMIKA VAGRES d.o.o. za završne radove u graditeljstvu, OIB 69589697794, Brune Bušića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69589697794</item>
      <item>, OIB 85821130368</item>
    </izvorni_sadrzaj>
    <derivirana_varijabla naziv="DomainObject.Predmet.SudioniciListNazivOIB_1">
      <item>, OIB 69589697794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2047A-2722-4EE9-8BBB-0B052393C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1926</properties:Characters>
  <properties:Lines>48</properties:Lines>
  <properties:Paragraphs>16</properties:Paragraphs>
  <properties:TotalTime>516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2017-01-03T12:04:00Z</cp:lastPrinted>
  <dcterms:modified xmlns:xsi="http://www.w3.org/2001/XMLSchema-instance" xsi:type="dcterms:W3CDTF">2017-01-03T12:04:00Z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