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c014" w14:paraId="037c014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733B53">
        <w:t>NOGOMETNI KLUB ZASADBREG, Zasadbreg, Zasadbreg 106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733B53">
        <w:t>12888568208</w:t>
      </w:r>
      <w:r w:rsidR="00824366">
        <w:t>, dana 1</w:t>
      </w:r>
      <w:r w:rsidR="00ED24EE">
        <w:t>3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733B53">
        <w:t>NOGOMETNI KLUB ZASADBREG, Zasadbreg, Zasadbreg 106, OIB: 12888568208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733B53">
        <w:t>NOGOMETNI KLUB ZASADBREG, Zasadbreg, Zasadbreg 106, OIB: 12888568208.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733B53">
        <w:t>Nikola Remenar, Velika Gorica, Dubrovačka 14</w:t>
      </w:r>
      <w:r w:rsidR="005621DC">
        <w:t>,</w:t>
      </w:r>
      <w:r w:rsidR="0085571B">
        <w:t xml:space="preserve"> OIB: </w:t>
      </w:r>
      <w:r w:rsidR="00733B53" w:rsidRPr="00733B53">
        <w:t>48313195864</w:t>
      </w:r>
      <w:r w:rsidR="00733B53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733B53">
        <w:t>NOGOMETNI KLUB ZASADBREG, Zasadbreg, Zasadbreg 106, OIB: 12888568208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33B53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733B53">
        <w:rPr>
          <w:szCs w:val="24"/>
        </w:rPr>
        <w:t xml:space="preserve">NOGOMETNI KLUB ZASADBREG, Zasadbreg, Zasadbreg 106  </w:t>
      </w:r>
    </w:p>
    <w:p w:rsidRDefault="009B62FF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Predsjednik </w:t>
      </w:r>
      <w:r w:rsidR="00733B53">
        <w:t xml:space="preserve">kluba Denis Rodinger, Žiškovec, Žiškovec 9                     </w:t>
      </w:r>
    </w:p>
    <w:p w:rsidRDefault="009B62FF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Ured državne uprave u </w:t>
      </w:r>
      <w:r w:rsidR="00733B53">
        <w:rPr>
          <w:szCs w:val="24"/>
        </w:rPr>
        <w:t>Međimurskoj županiji, Registar udruga, Čakovec, Ruđera Boškovića 2 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33B53">
        <w:rPr>
          <w:szCs w:val="24"/>
        </w:rPr>
        <w:t xml:space="preserve">Čakovec, O. Keršovanija 11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733B53">
        <w:t>Nikola Remenar, Velika Gorica, Dubrovačka 14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758C">
      <w:rPr>
        <w:noProof/>
      </w:rPr>
      <w:t>2</w:t>
    </w:r>
    <w:r>
      <w:fldChar w:fldCharType="end"/>
    </w:r>
  </w:p>
  <w:p w:rsidRDefault="00733B53" w:rsidP="00733B53" w:rsidR="00733B53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St-218/15-5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733B53">
      <w:rPr>
        <w:szCs w:val="24"/>
      </w:rPr>
      <w:t>218/15-5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E758C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58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58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58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58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58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58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58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58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Zasadbreg</izvorni_sadrzaj>
    <derivirana_varijabla naziv="DomainObject.Predmet.ProtustrankaFormated_1">  Nogometni klub Zasadbreg</derivirana_varijabla>
  </DomainObject.Predmet.ProtustrankaFormated>
  <DomainObject.Predmet.ProtustrankaFormatedOIB>
    <izvorni_sadrzaj>  Nogometni klub Zasadbreg, OIB 12888568208</izvorni_sadrzaj>
    <derivirana_varijabla naziv="DomainObject.Predmet.ProtustrankaFormatedOIB_1">  Nogometni klub Zasadbreg, OIB 12888568208</derivirana_varijabla>
  </DomainObject.Predmet.ProtustrankaFormatedOIB>
  <DomainObject.Predmet.ProtustrankaFormatedWithAdress>
    <izvorni_sadrzaj> Nogometni klub Zasadbreg, Zasadbreg 106, 40000 Zasadbreg</izvorni_sadrzaj>
    <derivirana_varijabla naziv="DomainObject.Predmet.ProtustrankaFormatedWithAdress_1"> Nogometni klub Zasadbreg, Zasadbreg 106, 40000 Zasadbreg</derivirana_varijabla>
  </DomainObject.Predmet.ProtustrankaFormatedWithAdress>
  <DomainObject.Predmet.ProtustrankaFormatedWithAdressOIB>
    <izvorni_sadrzaj> Nogometni klub Zasadbreg, OIB 12888568208, Zasadbreg 106, 40000 Zasadbreg</izvorni_sadrzaj>
    <derivirana_varijabla naziv="DomainObject.Predmet.ProtustrankaFormatedWithAdressOIB_1"> Nogometni klub Zasadbreg, OIB 12888568208, Zasadbreg 106, 40000 Zasadbreg</derivirana_varijabla>
  </DomainObject.Predmet.ProtustrankaFormatedWithAdressOIB>
  <DomainObject.Predmet.ProtustrankaWithAdress>
    <izvorni_sadrzaj>Nogometni klub Zasadbreg Zasadbreg 106, 40000 Zasadbreg</izvorni_sadrzaj>
    <derivirana_varijabla naziv="DomainObject.Predmet.ProtustrankaWithAdress_1">Nogometni klub Zasadbreg Zasadbreg 106, 40000 Zasadbreg</derivirana_varijabla>
  </DomainObject.Predmet.ProtustrankaWithAdress>
  <DomainObject.Predmet.ProtustrankaWithAdressOIB>
    <izvorni_sadrzaj>Nogometni klub Zasadbreg, OIB 12888568208, Zasadbreg 106, 40000 Zasadbreg</izvorni_sadrzaj>
    <derivirana_varijabla naziv="DomainObject.Predmet.ProtustrankaWithAdressOIB_1">Nogometni klub Zasadbreg, OIB 12888568208, Zasadbreg 106, 40000 Zasadbreg</derivirana_varijabla>
  </DomainObject.Predmet.ProtustrankaWithAdressOIB>
  <DomainObject.Predmet.ProtustrankaNazivFormated>
    <izvorni_sadrzaj>Nogometni klub Zasadbreg</izvorni_sadrzaj>
    <derivirana_varijabla naziv="DomainObject.Predmet.ProtustrankaNazivFormated_1">Nogometni klub Zasadbreg</derivirana_varijabla>
  </DomainObject.Predmet.ProtustrankaNazivFormated>
  <DomainObject.Predmet.ProtustrankaNazivFormatedOIB>
    <izvorni_sadrzaj>Nogometni klub Zasadbreg, OIB 12888568208</izvorni_sadrzaj>
    <derivirana_varijabla naziv="DomainObject.Predmet.ProtustrankaNazivFormatedOIB_1">Nogometni klub Zasadbreg, OIB 12888568208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19261.48</izvorni_sadrzaj>
    <derivirana_varijabla naziv="DomainObject.Predmet.TrenutnaVrijednost_1">19261.48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Nogometni klub Zasadbreg</item>
    </izvorni_sadrzaj>
    <derivirana_varijabla naziv="DomainObject.Predmet.ProtuStrankaListFormated_1">
      <item>Nogometni klub Zasadbreg</item>
    </derivirana_varijabla>
  </DomainObject.Predmet.ProtuStrankaListFormated>
  <DomainObject.Predmet.ProtuStrankaListFormatedOIB>
    <izvorni_sadrzaj>
      <item>Nogometni klub Zasadbreg, OIB 12888568208</item>
    </izvorni_sadrzaj>
    <derivirana_varijabla naziv="DomainObject.Predmet.ProtuStrankaListFormatedOIB_1">
      <item>Nogometni klub Zasadbreg, OIB 12888568208</item>
    </derivirana_varijabla>
  </DomainObject.Predmet.ProtuStrankaListFormatedOIB>
  <DomainObject.Predmet.ProtuStrankaListFormatedWithAdress>
    <izvorni_sadrzaj>
      <item>Nogometni klub Zasadbreg, Zasadbreg 106, 40000 Zasadbreg</item>
    </izvorni_sadrzaj>
    <derivirana_varijabla naziv="DomainObject.Predmet.ProtuStrankaListFormatedWithAdress_1">
      <item>Nogometni klub Zasadbreg, Zasadbreg 106, 40000 Zasadbreg</item>
    </derivirana_varijabla>
  </DomainObject.Predmet.ProtuStrankaListFormatedWithAdress>
  <DomainObject.Predmet.ProtuStrankaListFormatedWithAdressOIB>
    <izvorni_sadrzaj>
      <item>Nogometni klub Zasadbreg, OIB 12888568208, Zasadbreg 106, 40000 Zasadbreg</item>
    </izvorni_sadrzaj>
    <derivirana_varijabla naziv="DomainObject.Predmet.ProtuStrankaListFormatedWithAdressOIB_1">
      <item>Nogometni klub Zasadbreg, OIB 12888568208, Zasadbreg 106, 40000 Zasadbreg</item>
    </derivirana_varijabla>
  </DomainObject.Predmet.ProtuStrankaListFormatedWithAdressOIB>
  <DomainObject.Predmet.ProtuStrankaListNazivFormated>
    <izvorni_sadrzaj>
      <item>Nogometni klub Zasadbreg</item>
    </izvorni_sadrzaj>
    <derivirana_varijabla naziv="DomainObject.Predmet.ProtuStrankaListNazivFormated_1">
      <item>Nogometni klub Zasadbreg</item>
    </derivirana_varijabla>
  </DomainObject.Predmet.ProtuStrankaListNazivFormated>
  <DomainObject.Predmet.ProtuStrankaListNazivFormatedOIB>
    <izvorni_sadrzaj>
      <item>Nogometni klub Zasadbreg, OIB 12888568208</item>
    </izvorni_sadrzaj>
    <derivirana_varijabla naziv="DomainObject.Predmet.ProtuStrankaListNazivFormatedOIB_1">
      <item>Nogometni klub Zasadbreg, OIB 12888568208</item>
    </derivirana_varijabla>
  </DomainObject.Predmet.ProtuStrankaListNazivFormatedOIB>
  <DomainObject.Predmet.OstaliListFormated>
    <izvorni_sadrzaj>
      <item>e-Oglasna ploča</item>
      <item>Nikola Remenar</item>
      <item>Denis Rodinger</item>
    </izvorni_sadrzaj>
    <derivirana_varijabla naziv="DomainObject.Predmet.OstaliListFormated_1">
      <item>e-Oglasna ploča</item>
      <item>Nikola Remenar</item>
      <item>Denis Rodinger</item>
    </derivirana_varijabla>
  </DomainObject.Predmet.OstaliListFormated>
  <DomainObject.Predmet.OstaliListFormatedOIB>
    <izvorni_sadrzaj>
      <item>e-Oglasna ploča</item>
      <item>Nikola Remenar, OIB 48313195864</item>
      <item>Denis Rodinger, OIB 81681961723</item>
    </izvorni_sadrzaj>
    <derivirana_varijabla naziv="DomainObject.Predmet.OstaliListFormatedOIB_1">
      <item>e-Oglasna ploča</item>
      <item>Nikola Remenar, OIB 48313195864</item>
      <item>Denis Rodinger, OIB 81681961723</item>
    </derivirana_varijabla>
  </DomainObject.Predmet.OstaliListFormatedOIB>
  <DomainObject.Predmet.OstaliListFormatedWithAdress>
    <izvorni_sadrzaj>
      <item>e-Oglasna ploča</item>
      <item>Nikola Remenar, Dubrovačka 14, 10410 Velika Gorica</item>
      <item>Denis Rodinger, Žiškovec 9, 40000 Žiškovec</item>
    </izvorni_sadrzaj>
    <derivirana_varijabla naziv="DomainObject.Predmet.OstaliListFormatedWithAdress_1">
      <item>e-Oglasna ploča</item>
      <item>Nikola Remenar, Dubrovačka 14, 10410 Velika Gorica</item>
      <item>Denis Rodinger, Žiškovec 9, 40000 Žiškovec</item>
    </derivirana_varijabla>
  </DomainObject.Predmet.OstaliListFormatedWithAdress>
  <DomainObject.Predmet.OstaliListFormatedWithAdressOIB>
    <izvorni_sadrzaj>
      <item>e-Oglasna ploča</item>
      <item>Nikola Remenar, OIB 48313195864, Dubrovačka 14, 10410 Velika Gorica</item>
      <item>Denis Rodinger, OIB 81681961723, Žiškovec 9, 40000 Žiškovec</item>
    </izvorni_sadrzaj>
    <derivirana_varijabla naziv="DomainObject.Predmet.OstaliListFormatedWithAdressOIB_1">
      <item>e-Oglasna ploča</item>
      <item>Nikola Remenar, OIB 48313195864, Dubrovačka 14, 10410 Velika Gorica</item>
      <item>Denis Rodinger, OIB 81681961723, Žiškovec 9, 40000 Žiškovec</item>
    </derivirana_varijabla>
  </DomainObject.Predmet.OstaliListFormatedWithAdressOIB>
  <DomainObject.Predmet.OstaliListNazivFormated>
    <izvorni_sadrzaj>
      <item>e-Oglasna ploča</item>
      <item>Nikola Remenar</item>
      <item>Denis Rodinger</item>
    </izvorni_sadrzaj>
    <derivirana_varijabla naziv="DomainObject.Predmet.OstaliListNazivFormated_1">
      <item>e-Oglasna ploča</item>
      <item>Nikola Remenar</item>
      <item>Denis Rodinger</item>
    </derivirana_varijabla>
  </DomainObject.Predmet.OstaliListNazivFormated>
  <DomainObject.Predmet.OstaliListNazivFormatedOIB>
    <izvorni_sadrzaj>
      <item>e-Oglasna ploča</item>
      <item>Nikola Remenar, OIB 48313195864</item>
      <item>Denis Rodinger, OIB 81681961723</item>
    </izvorni_sadrzaj>
    <derivirana_varijabla naziv="DomainObject.Predmet.OstaliListNazivFormatedOIB_1">
      <item>e-Oglasna ploča</item>
      <item>Nikola Remenar, OIB 48313195864</item>
      <item>Denis Rodinger, OIB 81681961723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Nogometni klub Zasadbreg</izvorni_sadrzaj>
    <derivirana_varijabla naziv="DomainObject.Predmet.ProtustrankaIDrugi_1">Nogometni klub Zasadbreg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Nogometni klub Zasadbreg, OIB 12888568208, Zasadbreg 106, 40000 Zasadbreg</izvorni_sadrzaj>
    <derivirana_varijabla naziv="DomainObject.Predmet.ProtustrankaIDrugiAdressOIB_1">Nogometni klub Zasadbreg, OIB 12888568208, Zasadbreg 106,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Nogometni klub Zasadbreg</item>
      <item>e-Oglasna ploča</item>
      <item>Nikola Remenar</item>
      <item>Denis Rodinger</item>
    </izvorni_sadrzaj>
    <derivirana_varijabla naziv="DomainObject.Predmet.SudioniciListNaziv_1">
      <item>Financijska agencija, Regionalni centar Zagreb, Podružnica Varaždin</item>
      <item>Nogometni klub Zasadbreg</item>
      <item>e-Oglasna ploča</item>
      <item>Nikola Remenar</item>
      <item>Denis Rodinger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Nogometni klub Zasadbreg, OIB 12888568208, Zasadbreg 106,40000 Zasadbreg</item>
      <item>e-Oglasna ploča</item>
      <item>Nikola Remenar, OIB 48313195864, Dubrovačka 14,10410 Velika Gorica</item>
      <item>Denis Rodinger, OIB 81681961723, Žiškovec 9,40000 Žiškovec</item>
    </izvorni_sadrzaj>
    <derivirana_varijabla naziv="DomainObject.Predmet.SudioniciListAdressOIB_1">
      <item>Financijska agencija, Regionalni centar Zagreb, Podružnica Varaždin, A. Cesarca 2,42000 Varaždin</item>
      <item>Nogometni klub Zasadbreg, OIB 12888568208, Zasadbreg 106,40000 Zasadbreg</item>
      <item>e-Oglasna ploča</item>
      <item>Nikola Remenar, OIB 48313195864, Dubrovačka 14,10410 Velika Gorica</item>
      <item>Denis Rodinger, OIB 81681961723, Žiškovec 9,40000 Žiškovec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12888568208</item>
      <item>, OIB null</item>
      <item>, OIB 48313195864</item>
      <item>, OIB 81681961723</item>
    </izvorni_sadrzaj>
    <derivirana_varijabla naziv="DomainObject.Predmet.SudioniciListNazivOIB_1">
      <item>, OIB null</item>
      <item>, OIB 12888568208</item>
      <item>, OIB null</item>
      <item>, OIB 48313195864</item>
      <item>, OIB 81681961723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2932</properties:Characters>
  <properties:Lines>88</properties:Lines>
  <properties:Paragraphs>31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2015-11-13T08:50:00Z</cp:lastPrinted>
  <dcterms:modified xmlns:xsi="http://www.w3.org/2001/XMLSchema-instance" xsi:type="dcterms:W3CDTF">2015-11-13T08:56:00Z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