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5664" w14:paraId="7b55664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511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PRO LAUDA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j.d.o.o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usluge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 podvodnih radova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Grad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Zadar) Novogradiška ulica 3/E,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37571789105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Marijanu Vujević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iz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 xml:space="preserve"> Dračevca Ninskog, Put Mlina 10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967F5">
        <w:rPr>
          <w:rFonts w:eastAsia="Times New Roman" w:hAnsi="Times New Roman" w:ascii="Times New Roman"/>
          <w:b/>
          <w:sz w:val="24"/>
          <w:szCs w:val="24"/>
          <w:lang w:eastAsia="hr-HR"/>
        </w:rPr>
        <w:t>09</w:t>
      </w:r>
      <w:r w:rsidR="002D71CD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F967F5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Marijan Vujević  iz Dračevca Ninskog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F967F5" w:rsidRPr="00F967F5">
        <w:rPr>
          <w:rFonts w:eastAsia="Times New Roman" w:hAnsi="Times New Roman" w:ascii="Times New Roman"/>
          <w:b/>
          <w:sz w:val="24"/>
          <w:szCs w:val="24"/>
          <w:lang w:eastAsia="hr-HR"/>
        </w:rPr>
        <w:t>Marijan Vujević   iz Dračevca Ninskog</w:t>
      </w:r>
      <w:r w:rsidR="00F967F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76CF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Marijanu Vujević iz Dračevca Ninskog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67F5">
        <w:rPr>
          <w:rFonts w:eastAsia="Times New Roman" w:hAnsi="Times New Roman" w:ascii="Times New Roman"/>
          <w:sz w:val="24"/>
          <w:szCs w:val="24"/>
          <w:lang w:eastAsia="hr-HR"/>
        </w:rPr>
        <w:t>Put Mlina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6436F9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436F9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F967F5">
      <w:rPr>
        <w:rFonts w:eastAsia="Times New Roman" w:hAnsi="Times New Roman" w:ascii="Times New Roman"/>
        <w:sz w:val="24"/>
        <w:szCs w:val="24"/>
        <w:lang w:eastAsia="hr-HR"/>
      </w:rPr>
      <w:t>511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6436F9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6436F9" w:rsidR="00571970">
    <w:pPr>
      <w:pStyle w:val="Zaglavlje"/>
      <w:jc w:val="center"/>
    </w:pPr>
  </w:p>
  <w:p w:rsidRDefault="006436F9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D71CD"/>
    <w:rsid w:val="002E3E4C"/>
    <w:rsid w:val="004901DF"/>
    <w:rsid w:val="004D2225"/>
    <w:rsid w:val="004F479E"/>
    <w:rsid w:val="0052527F"/>
    <w:rsid w:val="005F76CF"/>
    <w:rsid w:val="006237A1"/>
    <w:rsid w:val="006436F9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772"/>
    <w:rsid w:val="00BE4EBD"/>
    <w:rsid w:val="00CB0B72"/>
    <w:rsid w:val="00D51416"/>
    <w:rsid w:val="00E253A8"/>
    <w:rsid w:val="00E3741B"/>
    <w:rsid w:val="00E80148"/>
    <w:rsid w:val="00F62F4E"/>
    <w:rsid w:val="00F9553F"/>
    <w:rsid w:val="00F9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436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36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36F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36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36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436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3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36F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3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3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LAUDA j.d.o.o. za usluge podvodnih radova</izvorni_sadrzaj>
    <derivirana_varijabla naziv="DomainObject.Predmet.ProtustrankaFormated_1">  PRO LAUDA j.d.o.o. za usluge podvodnih radova</derivirana_varijabla>
  </DomainObject.Predmet.ProtustrankaFormated>
  <DomainObject.Predmet.ProtustrankaFormatedOIB>
    <izvorni_sadrzaj>  PRO LAUDA j.d.o.o. za usluge podvodnih radova, OIB 37571789105</izvorni_sadrzaj>
    <derivirana_varijabla naziv="DomainObject.Predmet.ProtustrankaFormatedOIB_1">  PRO LAUDA j.d.o.o. za usluge podvodnih radova, OIB 37571789105</derivirana_varijabla>
  </DomainObject.Predmet.ProtustrankaFormatedOIB>
  <DomainObject.Predmet.ProtustrankaFormatedWithAdress>
    <izvorni_sadrzaj> PRO LAUDA j.d.o.o. za usluge podvodnih radova, Novogradiška ulica 3/E, 23000 Zadar</izvorni_sadrzaj>
    <derivirana_varijabla naziv="DomainObject.Predmet.ProtustrankaFormatedWithAdress_1"> PRO LAUDA j.d.o.o. za usluge podvodnih radova, Novogradiška ulica 3/E, 23000 Zadar</derivirana_varijabla>
  </DomainObject.Predmet.ProtustrankaFormatedWithAdress>
  <DomainObject.Predmet.ProtustrankaFormatedWithAdressOIB>
    <izvorni_sadrzaj> PRO LAUDA j.d.o.o. za usluge podvodnih radova, OIB 37571789105, Novogradiška ulica 3/E, 23000 Zadar</izvorni_sadrzaj>
    <derivirana_varijabla naziv="DomainObject.Predmet.ProtustrankaFormatedWithAdressOIB_1"> PRO LAUDA j.d.o.o. za usluge podvodnih radova, OIB 37571789105, Novogradiška ulica 3/E, 23000 Zadar</derivirana_varijabla>
  </DomainObject.Predmet.ProtustrankaFormatedWithAdressOIB>
  <DomainObject.Predmet.ProtustrankaWithAdress>
    <izvorni_sadrzaj>PRO LAUDA j.d.o.o. za usluge podvodnih radova Novogradiška ulica 3/E, 23000 Zadar</izvorni_sadrzaj>
    <derivirana_varijabla naziv="DomainObject.Predmet.ProtustrankaWithAdress_1">PRO LAUDA j.d.o.o. za usluge podvodnih radova Novogradiška ulica 3/E, 23000 Zadar</derivirana_varijabla>
  </DomainObject.Predmet.ProtustrankaWithAdress>
  <DomainObject.Predmet.ProtustrankaWithAdressOIB>
    <izvorni_sadrzaj>PRO LAUDA j.d.o.o. za usluge podvodnih radova, OIB 37571789105, Novogradiška ulica 3/E, 23000 Zadar</izvorni_sadrzaj>
    <derivirana_varijabla naziv="DomainObject.Predmet.ProtustrankaWithAdressOIB_1">PRO LAUDA j.d.o.o. za usluge podvodnih radova, OIB 37571789105, Novogradiška ulica 3/E, 23000 Zadar</derivirana_varijabla>
  </DomainObject.Predmet.ProtustrankaWithAdressOIB>
  <DomainObject.Predmet.ProtustrankaNazivFormated>
    <izvorni_sadrzaj>PRO LAUDA j.d.o.o. za usluge podvodnih radova</izvorni_sadrzaj>
    <derivirana_varijabla naziv="DomainObject.Predmet.ProtustrankaNazivFormated_1">PRO LAUDA j.d.o.o. za usluge podvodnih radova</derivirana_varijabla>
  </DomainObject.Predmet.ProtustrankaNazivFormated>
  <DomainObject.Predmet.ProtustrankaNazivFormatedOIB>
    <izvorni_sadrzaj>PRO LAUDA j.d.o.o. za usluge podvodnih radova, OIB 37571789105</izvorni_sadrzaj>
    <derivirana_varijabla naziv="DomainObject.Predmet.ProtustrankaNazivFormatedOIB_1">PRO LAUDA j.d.o.o. za usluge podvodnih radova, OIB 37571789105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Vujević</izvorni_sadrzaj>
    <derivirana_varijabla naziv="DomainObject.Predmet.StrankaFormated_1">  FINA; Marijan Vujević</derivirana_varijabla>
  </DomainObject.Predmet.StrankaFormated>
  <DomainObject.Predmet.StrankaFormatedOIB>
    <izvorni_sadrzaj>  FINA, OIB 85821130368; Marijan Vujević, OIB 93528305114</izvorni_sadrzaj>
    <derivirana_varijabla naziv="DomainObject.Predmet.StrankaFormatedOIB_1">  FINA, OIB 85821130368; Marijan Vujević, OIB 93528305114</derivirana_varijabla>
  </DomainObject.Predmet.StrankaFormatedOIB>
  <DomainObject.Predmet.StrankaFormatedWithAdress>
    <izvorni_sadrzaj> FINA; Marijan Vujević, Put Mlina 10, 23241 Dračevac Ninski</izvorni_sadrzaj>
    <derivirana_varijabla naziv="DomainObject.Predmet.StrankaFormatedWithAdress_1"> FINA; Marijan Vujević, Put Mlina 10, 23241 Dračevac Ninski</derivirana_varijabla>
  </DomainObject.Predmet.StrankaFormatedWithAdress>
  <DomainObject.Predmet.StrankaFormatedWithAdressOIB>
    <izvorni_sadrzaj> FINA, OIB 85821130368; Marijan Vujević, OIB 93528305114, Put Mlina 10, 23241 Dračevac Ninski</izvorni_sadrzaj>
    <derivirana_varijabla naziv="DomainObject.Predmet.StrankaFormatedWithAdressOIB_1"> FINA, OIB 85821130368; Marijan Vujević, OIB 93528305114, Put Mlina 10, 23241 Dračevac Ninski</derivirana_varijabla>
  </DomainObject.Predmet.StrankaFormatedWithAdressOIB>
  <DomainObject.Predmet.StrankaWithAdress>
    <izvorni_sadrzaj>FINA ,Marijan Vujević Put Mlina 10,23241 Dračevac Ninski</izvorni_sadrzaj>
    <derivirana_varijabla naziv="DomainObject.Predmet.StrankaWithAdress_1">FINA ,Marijan Vujević Put Mlina 10,23241 Dračevac Ninski</derivirana_varijabla>
  </DomainObject.Predmet.StrankaWithAdress>
  <DomainObject.Predmet.StrankaWithAdressOIB>
    <izvorni_sadrzaj>FINA, OIB 85821130368,Marijan Vujević, OIB 93528305114, Put Mlina 10,23241 Dračevac Ninski</izvorni_sadrzaj>
    <derivirana_varijabla naziv="DomainObject.Predmet.StrankaWithAdressOIB_1">FINA, OIB 85821130368,Marijan Vujević, OIB 93528305114, Put Mlina 10,23241 Dračevac Ninski</derivirana_varijabla>
  </DomainObject.Predmet.StrankaWithAdressOIB>
  <DomainObject.Predmet.StrankaNazivFormated>
    <izvorni_sadrzaj>FINA,Marijan Vujević</izvorni_sadrzaj>
    <derivirana_varijabla naziv="DomainObject.Predmet.StrankaNazivFormated_1">FINA,Marijan Vujević</derivirana_varijabla>
  </DomainObject.Predmet.StrankaNazivFormated>
  <DomainObject.Predmet.StrankaNazivFormatedOIB>
    <izvorni_sadrzaj>FINA, OIB 85821130368,Marijan Vujević, OIB 93528305114</izvorni_sadrzaj>
    <derivirana_varijabla naziv="DomainObject.Predmet.StrankaNazivFormatedOIB_1">FINA, OIB 85821130368,Marijan Vujević, OIB 93528305114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Marijan Vujević</item>
    </izvorni_sadrzaj>
    <derivirana_varijabla naziv="DomainObject.Predmet.StrankaListFormated_1">
      <item>FINA</item>
      <item>Marijan Vujević</item>
    </derivirana_varijabla>
  </DomainObject.Predmet.StrankaListFormated>
  <DomainObject.Predmet.StrankaListFormatedOIB>
    <izvorni_sadrzaj>
      <item>FINA, OIB 85821130368</item>
      <item>Marijan Vujević, OIB 93528305114</item>
    </izvorni_sadrzaj>
    <derivirana_varijabla naziv="DomainObject.Predmet.StrankaListFormatedOIB_1">
      <item>FINA, OIB 85821130368</item>
      <item>Marijan Vujević, OIB 93528305114</item>
    </derivirana_varijabla>
  </DomainObject.Predmet.StrankaListFormatedOIB>
  <DomainObject.Predmet.StrankaListFormatedWithAdress>
    <izvorni_sadrzaj>
      <item>FINA</item>
      <item>Marijan Vujević, Put Mlina 10, 23241 Dračevac Ninski</item>
    </izvorni_sadrzaj>
    <derivirana_varijabla naziv="DomainObject.Predmet.StrankaListFormatedWithAdress_1">
      <item>FINA</item>
      <item>Marijan Vujević, Put Mlina 10, 23241 Dračevac Ninski</item>
    </derivirana_varijabla>
  </DomainObject.Predmet.StrankaListFormatedWithAdress>
  <DomainObject.Predmet.StrankaListFormatedWithAdressOIB>
    <izvorni_sadrzaj>
      <item>FINA, OIB 85821130368</item>
      <item>Marijan Vujević, OIB 93528305114, Put Mlina 10, 23241 Dračevac Ninski</item>
    </izvorni_sadrzaj>
    <derivirana_varijabla naziv="DomainObject.Predmet.StrankaListFormatedWithAdressOIB_1">
      <item>FINA, OIB 85821130368</item>
      <item>Marijan Vujević, OIB 93528305114, Put Mlina 10, 23241 Dračevac Ninski</item>
    </derivirana_varijabla>
  </DomainObject.Predmet.StrankaListFormatedWithAdressOIB>
  <DomainObject.Predmet.StrankaListNazivFormated>
    <izvorni_sadrzaj>
      <item>FINA</item>
      <item>Marijan Vujević</item>
    </izvorni_sadrzaj>
    <derivirana_varijabla naziv="DomainObject.Predmet.StrankaListNazivFormated_1">
      <item>FINA</item>
      <item>Marijan Vujević</item>
    </derivirana_varijabla>
  </DomainObject.Predmet.StrankaListNazivFormated>
  <DomainObject.Predmet.StrankaListNazivFormatedOIB>
    <izvorni_sadrzaj>
      <item>FINA, OIB 85821130368</item>
      <item>Marijan Vujević, OIB 93528305114</item>
    </izvorni_sadrzaj>
    <derivirana_varijabla naziv="DomainObject.Predmet.StrankaListNazivFormatedOIB_1">
      <item>FINA, OIB 85821130368</item>
      <item>Marijan Vujević, OIB 93528305114</item>
    </derivirana_varijabla>
  </DomainObject.Predmet.StrankaListNazivFormatedOIB>
  <DomainObject.Predmet.ProtuStrankaListFormated>
    <izvorni_sadrzaj>
      <item>PRO LAUDA j.d.o.o. za usluge podvodnih radova</item>
    </izvorni_sadrzaj>
    <derivirana_varijabla naziv="DomainObject.Predmet.ProtuStrankaListFormated_1">
      <item>PRO LAUDA j.d.o.o. za usluge podvodnih radova</item>
    </derivirana_varijabla>
  </DomainObject.Predmet.ProtuStrankaListFormated>
  <DomainObject.Predmet.ProtuStrankaListFormatedOIB>
    <izvorni_sadrzaj>
      <item>PRO LAUDA j.d.o.o. za usluge podvodnih radova, OIB 37571789105</item>
    </izvorni_sadrzaj>
    <derivirana_varijabla naziv="DomainObject.Predmet.ProtuStrankaListFormatedOIB_1">
      <item>PRO LAUDA j.d.o.o. za usluge podvodnih radova, OIB 37571789105</item>
    </derivirana_varijabla>
  </DomainObject.Predmet.ProtuStrankaListFormatedOIB>
  <DomainObject.Predmet.ProtuStrankaListFormatedWithAdress>
    <izvorni_sadrzaj>
      <item>PRO LAUDA j.d.o.o. za usluge podvodnih radova, Novogradiška ulica 3/E, 23000 Zadar</item>
    </izvorni_sadrzaj>
    <derivirana_varijabla naziv="DomainObject.Predmet.ProtuStrankaListFormatedWithAdress_1">
      <item>PRO LAUDA j.d.o.o. za usluge podvodnih radova, Novogradiška ulica 3/E, 23000 Zadar</item>
    </derivirana_varijabla>
  </DomainObject.Predmet.ProtuStrankaListFormatedWithAdress>
  <DomainObject.Predmet.ProtuStrankaListFormatedWithAdressOIB>
    <izvorni_sadrzaj>
      <item>PRO LAUDA j.d.o.o. za usluge podvodnih radova, OIB 37571789105, Novogradiška ulica 3/E, 23000 Zadar</item>
    </izvorni_sadrzaj>
    <derivirana_varijabla naziv="DomainObject.Predmet.ProtuStrankaListFormatedWithAdressOIB_1">
      <item>PRO LAUDA j.d.o.o. za usluge podvodnih radova, OIB 37571789105, Novogradiška ulica 3/E, 23000 Zadar</item>
    </derivirana_varijabla>
  </DomainObject.Predmet.ProtuStrankaListFormatedWithAdressOIB>
  <DomainObject.Predmet.ProtuStrankaListNazivFormated>
    <izvorni_sadrzaj>
      <item>PRO LAUDA j.d.o.o. za usluge podvodnih radova</item>
    </izvorni_sadrzaj>
    <derivirana_varijabla naziv="DomainObject.Predmet.ProtuStrankaListNazivFormated_1">
      <item>PRO LAUDA j.d.o.o. za usluge podvodnih radova</item>
    </derivirana_varijabla>
  </DomainObject.Predmet.ProtuStrankaListNazivFormated>
  <DomainObject.Predmet.ProtuStrankaListNazivFormatedOIB>
    <izvorni_sadrzaj>
      <item>PRO LAUDA j.d.o.o. za usluge podvodnih radova, OIB 37571789105</item>
    </izvorni_sadrzaj>
    <derivirana_varijabla naziv="DomainObject.Predmet.ProtuStrankaListNazivFormatedOIB_1">
      <item>PRO LAUDA j.d.o.o. za usluge podvodnih radova, OIB 37571789105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 LAUDA j.d.o.o. za usluge podvodnih radova</izvorni_sadrzaj>
    <derivirana_varijabla naziv="DomainObject.Predmet.ProtustrankaIDrugi_1">PRO LAUDA j.d.o.o. za usluge podvodnih radova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 LAUDA j.d.o.o. za usluge podvodnih radova, OIB 37571789105, Novogradiška ulica 3/E, 23000 Zadar</izvorni_sadrzaj>
    <derivirana_varijabla naziv="DomainObject.Predmet.ProtustrankaIDrugiAdressOIB_1">PRO LAUDA j.d.o.o. za usluge podvodnih radova, OIB 37571789105, Novogradiška ulica 3/E,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LAUDA j.d.o.o. za usluge podvodnih radova</item>
      <item>FINA</item>
      <item>Marijan Vujević</item>
    </izvorni_sadrzaj>
    <derivirana_varijabla naziv="DomainObject.Predmet.SudioniciListNaziv_1">
      <item>PRO LAUDA j.d.o.o. za usluge podvodnih radova</item>
      <item>FINA</item>
      <item>Marijan Vujević</item>
    </derivirana_varijabla>
  </DomainObject.Predmet.SudioniciListNaziv>
  <DomainObject.Predmet.SudioniciListAdressOIB>
    <izvorni_sadrzaj>
      <item>PRO LAUDA j.d.o.o. za usluge podvodnih radova, OIB 37571789105, Novogradiška ulica 3/E,23000 Zadar</item>
      <item>FINA, OIB 85821130368</item>
      <item>Marijan Vujević, OIB 93528305114, Put Mlina 10,23241 Dračevac Ninski</item>
    </izvorni_sadrzaj>
    <derivirana_varijabla naziv="DomainObject.Predmet.SudioniciListAdressOIB_1">
      <item>PRO LAUDA j.d.o.o. za usluge podvodnih radova, OIB 37571789105, Novogradiška ulica 3/E,23000 Zadar</item>
      <item>FINA, OIB 85821130368</item>
      <item>Marijan Vujević, OIB 93528305114, Put Mlina 10,23241 Dračevac Ninski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37571789105</item>
      <item>, OIB 85821130368</item>
      <item>, OIB 93528305114</item>
    </izvorni_sadrzaj>
    <derivirana_varijabla naziv="DomainObject.Predmet.SudioniciListNazivOIB_1">
      <item>, OIB 37571789105</item>
      <item>, OIB 85821130368</item>
      <item>, OIB 93528305114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1837</properties:Characters>
  <properties:Lines>56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2018-01-16T11:46:00Z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