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3bb2" w14:paraId="aed3bb2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DE33B1">
        <w:t>57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8511A2">
        <w:t xml:space="preserve"> </w:t>
      </w:r>
      <w:r w:rsidR="00DE33B1" w:rsidRPr="00DE33B1">
        <w:t>MEGA SAN j.d.o.o. za usluge</w:t>
      </w:r>
      <w:r w:rsidR="00DE33B1">
        <w:t xml:space="preserve"> Valpovo, Josipa </w:t>
      </w:r>
      <w:proofErr w:type="spellStart"/>
      <w:r w:rsidR="00DE33B1">
        <w:t>Jurja</w:t>
      </w:r>
      <w:proofErr w:type="spellEnd"/>
      <w:r w:rsidR="00DE33B1">
        <w:t xml:space="preserve"> Strossmayera 3, </w:t>
      </w:r>
      <w:proofErr w:type="spellStart"/>
      <w:r w:rsidR="00DE33B1">
        <w:t>OIB</w:t>
      </w:r>
      <w:proofErr w:type="spellEnd"/>
      <w:r w:rsidR="00DE33B1">
        <w:t xml:space="preserve">: </w:t>
      </w:r>
      <w:r w:rsidR="00DE33B1" w:rsidRPr="00DE33B1">
        <w:t>82676809896</w:t>
      </w:r>
      <w:r w:rsidR="00DE33B1">
        <w:t xml:space="preserve">, </w:t>
      </w:r>
      <w:proofErr w:type="spellStart"/>
      <w:r w:rsidR="00DE33B1">
        <w:t>MBS</w:t>
      </w:r>
      <w:proofErr w:type="spellEnd"/>
      <w:r w:rsidR="00DE33B1">
        <w:t xml:space="preserve">: </w:t>
      </w:r>
      <w:r w:rsidR="00DE33B1" w:rsidRPr="00DE33B1">
        <w:t>030165861</w:t>
      </w:r>
      <w:r w:rsidR="00DE33B1">
        <w:t xml:space="preserve">, </w:t>
      </w:r>
      <w:r>
        <w:t xml:space="preserve">temeljem članka 430. Stečajnog zakona (Narodne novine 71/15), dana </w:t>
      </w:r>
      <w:r w:rsidR="00AE18F6">
        <w:t>1</w:t>
      </w:r>
      <w:r w:rsidR="003A303D">
        <w:t>9</w:t>
      </w:r>
      <w:r w:rsidR="008511A2">
        <w:t>. siječnja 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DE33B1" w:rsidRPr="00DE33B1">
        <w:t>MEGA SAN j.d.o.o. za usluge</w:t>
      </w:r>
      <w:r w:rsidR="00DE33B1">
        <w:t xml:space="preserve"> Valpovo, Josipa </w:t>
      </w:r>
      <w:proofErr w:type="spellStart"/>
      <w:r w:rsidR="00DE33B1">
        <w:t>Jurja</w:t>
      </w:r>
      <w:proofErr w:type="spellEnd"/>
      <w:r w:rsidR="00DE33B1">
        <w:t xml:space="preserve"> Strossmayera 3, </w:t>
      </w:r>
      <w:proofErr w:type="spellStart"/>
      <w:r w:rsidR="00DE33B1">
        <w:t>OIB</w:t>
      </w:r>
      <w:proofErr w:type="spellEnd"/>
      <w:r w:rsidR="00DE33B1">
        <w:t xml:space="preserve">: </w:t>
      </w:r>
      <w:r w:rsidR="00DE33B1" w:rsidRPr="00DE33B1">
        <w:t>82676809896</w:t>
      </w:r>
      <w:r w:rsidR="00DE33B1">
        <w:t xml:space="preserve">, </w:t>
      </w:r>
      <w:proofErr w:type="spellStart"/>
      <w:r w:rsidR="00DE33B1">
        <w:t>MBS</w:t>
      </w:r>
      <w:proofErr w:type="spellEnd"/>
      <w:r w:rsidR="00DE33B1">
        <w:t xml:space="preserve">: </w:t>
      </w:r>
      <w:r w:rsidR="00DE33B1" w:rsidRPr="00DE33B1">
        <w:t>030165861</w:t>
      </w:r>
      <w:r w:rsidR="00DE33B1">
        <w:t>.</w:t>
      </w:r>
      <w:r w:rsidR="008511A2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DE33B1">
        <w:t xml:space="preserve">Dalibor </w:t>
      </w:r>
      <w:proofErr w:type="spellStart"/>
      <w:r w:rsidR="00DE33B1">
        <w:t>Clot</w:t>
      </w:r>
      <w:proofErr w:type="spellEnd"/>
      <w:r w:rsidR="00DE33B1">
        <w:t xml:space="preserve">, </w:t>
      </w:r>
      <w:proofErr w:type="spellStart"/>
      <w:r w:rsidR="00DE33B1">
        <w:t>OIB</w:t>
      </w:r>
      <w:proofErr w:type="spellEnd"/>
      <w:r w:rsidR="00DE33B1">
        <w:t xml:space="preserve">: 45329054840, </w:t>
      </w:r>
      <w:proofErr w:type="spellStart"/>
      <w:r w:rsidR="00DE33B1">
        <w:t>Bocanjevci</w:t>
      </w:r>
      <w:proofErr w:type="spellEnd"/>
      <w:r w:rsidR="00DE33B1">
        <w:t xml:space="preserve">, Matije Gupca 157/A,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DE33B1">
        <w:t>57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AE18F6">
        <w:t>1</w:t>
      </w:r>
      <w:r w:rsidR="003A303D">
        <w:t>9</w:t>
      </w:r>
      <w:r w:rsidR="008511A2">
        <w:t>. siječnja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6A4595">
        <w:t>1</w:t>
      </w:r>
      <w:r w:rsidR="00DE33B1">
        <w:t>5</w:t>
      </w:r>
      <w:r w:rsidR="008511A2">
        <w:t>/3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44F2"/>
    <w:rsid w:val="001B2234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53343C"/>
    <w:rsid w:val="005761C7"/>
    <w:rsid w:val="005B153D"/>
    <w:rsid w:val="006437E1"/>
    <w:rsid w:val="00647F89"/>
    <w:rsid w:val="00666AF0"/>
    <w:rsid w:val="00686903"/>
    <w:rsid w:val="006A4595"/>
    <w:rsid w:val="006C228F"/>
    <w:rsid w:val="007961D6"/>
    <w:rsid w:val="007B34A0"/>
    <w:rsid w:val="008411CC"/>
    <w:rsid w:val="00846E43"/>
    <w:rsid w:val="008511A2"/>
    <w:rsid w:val="008D27D2"/>
    <w:rsid w:val="008E3CFD"/>
    <w:rsid w:val="00910DD3"/>
    <w:rsid w:val="00912224"/>
    <w:rsid w:val="00972793"/>
    <w:rsid w:val="00A1253E"/>
    <w:rsid w:val="00A95271"/>
    <w:rsid w:val="00AE18F6"/>
    <w:rsid w:val="00B60967"/>
    <w:rsid w:val="00B82754"/>
    <w:rsid w:val="00BC2944"/>
    <w:rsid w:val="00BD6B1F"/>
    <w:rsid w:val="00BE2BFE"/>
    <w:rsid w:val="00D03AE2"/>
    <w:rsid w:val="00D21A2C"/>
    <w:rsid w:val="00DB40AF"/>
    <w:rsid w:val="00DB5246"/>
    <w:rsid w:val="00DE0702"/>
    <w:rsid w:val="00DE33B1"/>
    <w:rsid w:val="00E00CDF"/>
    <w:rsid w:val="00E34457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2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D27D2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D27D2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7D2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7D2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2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D27D2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D27D2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7D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7D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St-57/2018</izvorni_sadrzaj>
    <derivirana_varijabla naziv="DomainObject.Predmet.OznakaBroj_1">St-57/2018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SAN j.d.o.o. za usluge</izvorni_sadrzaj>
    <derivirana_varijabla naziv="DomainObject.Predmet.ProtustrankaFormated_1">  MEGA SAN j.d.o.o. za usluge</derivirana_varijabla>
  </DomainObject.Predmet.ProtustrankaFormated>
  <DomainObject.Predmet.ProtustrankaFormatedOIB>
    <izvorni_sadrzaj>  MEGA SAN j.d.o.o. za usluge, OIB 82676809896</izvorni_sadrzaj>
    <derivirana_varijabla naziv="DomainObject.Predmet.ProtustrankaFormatedOIB_1">  MEGA SAN j.d.o.o. za usluge, OIB 82676809896</derivirana_varijabla>
  </DomainObject.Predmet.ProtustrankaFormatedOIB>
  <DomainObject.Predmet.ProtustrankaFormatedWithAdress>
    <izvorni_sadrzaj> MEGA SAN j.d.o.o. za usluge, Josipa Jurja Strossmayera 3, 31550 Valpovo</izvorni_sadrzaj>
    <derivirana_varijabla naziv="DomainObject.Predmet.ProtustrankaFormatedWithAdress_1"> MEGA SAN j.d.o.o. za usluge, Josipa Jurja Strossmayera 3, 31550 Valpovo</derivirana_varijabla>
  </DomainObject.Predmet.ProtustrankaFormatedWithAdress>
  <DomainObject.Predmet.ProtustrankaFormatedWithAdressOIB>
    <izvorni_sadrzaj> MEGA SAN j.d.o.o. za usluge, OIB 82676809896, Josipa Jurja Strossmayera 3, 31550 Valpovo</izvorni_sadrzaj>
    <derivirana_varijabla naziv="DomainObject.Predmet.ProtustrankaFormatedWithAdressOIB_1"> MEGA SAN j.d.o.o. za usluge, OIB 82676809896, Josipa Jurja Strossmayera 3, 31550 Valpovo</derivirana_varijabla>
  </DomainObject.Predmet.ProtustrankaFormatedWithAdressOIB>
  <DomainObject.Predmet.ProtustrankaWithAdress>
    <izvorni_sadrzaj>MEGA SAN j.d.o.o. za usluge Josipa Jurja Strossmayera 3, 31550 Valpovo</izvorni_sadrzaj>
    <derivirana_varijabla naziv="DomainObject.Predmet.ProtustrankaWithAdress_1">MEGA SAN j.d.o.o. za usluge Josipa Jurja Strossmayera 3, 31550 Valpovo</derivirana_varijabla>
  </DomainObject.Predmet.ProtustrankaWithAdress>
  <DomainObject.Predmet.ProtustrankaWithAdressOIB>
    <izvorni_sadrzaj>MEGA SAN j.d.o.o. za usluge, OIB 82676809896, Josipa Jurja Strossmayera 3, 31550 Valpovo</izvorni_sadrzaj>
    <derivirana_varijabla naziv="DomainObject.Predmet.ProtustrankaWithAdressOIB_1">MEGA SAN j.d.o.o. za usluge, OIB 82676809896, Josipa Jurja Strossmayera 3, 31550 Valpovo</derivirana_varijabla>
  </DomainObject.Predmet.ProtustrankaWithAdressOIB>
  <DomainObject.Predmet.ProtustrankaNazivFormated>
    <izvorni_sadrzaj>MEGA SAN j.d.o.o. za usluge</izvorni_sadrzaj>
    <derivirana_varijabla naziv="DomainObject.Predmet.ProtustrankaNazivFormated_1">MEGA SAN j.d.o.o. za usluge</derivirana_varijabla>
  </DomainObject.Predmet.ProtustrankaNazivFormated>
  <DomainObject.Predmet.ProtustrankaNazivFormatedOIB>
    <izvorni_sadrzaj>MEGA SAN j.d.o.o. za usluge, OIB 82676809896</izvorni_sadrzaj>
    <derivirana_varijabla naziv="DomainObject.Predmet.ProtustrankaNazivFormatedOIB_1">MEGA SAN j.d.o.o. za usluge, OIB 82676809896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MEGA SAN j.d.o.o. za usluge</item>
    </izvorni_sadrzaj>
    <derivirana_varijabla naziv="DomainObject.Predmet.ProtuStrankaListFormated_1">
      <item>MEGA SAN j.d.o.o. za usluge</item>
    </derivirana_varijabla>
  </DomainObject.Predmet.ProtuStrankaListFormated>
  <DomainObject.Predmet.ProtuStrankaListFormatedOIB>
    <izvorni_sadrzaj>
      <item>MEGA SAN j.d.o.o. za usluge, OIB 82676809896</item>
    </izvorni_sadrzaj>
    <derivirana_varijabla naziv="DomainObject.Predmet.ProtuStrankaListFormatedOIB_1">
      <item>MEGA SAN j.d.o.o. za usluge, OIB 82676809896</item>
    </derivirana_varijabla>
  </DomainObject.Predmet.ProtuStrankaListFormatedOIB>
  <DomainObject.Predmet.ProtuStrankaListFormatedWithAdress>
    <izvorni_sadrzaj>
      <item>MEGA SAN j.d.o.o. za usluge, Josipa Jurja Strossmayera 3, 31550 Valpovo</item>
    </izvorni_sadrzaj>
    <derivirana_varijabla naziv="DomainObject.Predmet.ProtuStrankaListFormatedWithAdress_1">
      <item>MEGA SAN j.d.o.o. za usluge, Josipa Jurja Strossmayera 3, 31550 Valpovo</item>
    </derivirana_varijabla>
  </DomainObject.Predmet.ProtuStrankaListFormatedWithAdress>
  <DomainObject.Predmet.ProtuStrankaListFormatedWithAdressOIB>
    <izvorni_sadrzaj>
      <item>MEGA SAN j.d.o.o. za usluge, OIB 82676809896, Josipa Jurja Strossmayera 3, 31550 Valpovo</item>
    </izvorni_sadrzaj>
    <derivirana_varijabla naziv="DomainObject.Predmet.ProtuStrankaListFormatedWithAdressOIB_1">
      <item>MEGA SAN j.d.o.o. za usluge, OIB 82676809896, Josipa Jurja Strossmayera 3, 31550 Valpovo</item>
    </derivirana_varijabla>
  </DomainObject.Predmet.ProtuStrankaListFormatedWithAdressOIB>
  <DomainObject.Predmet.ProtuStrankaListNazivFormated>
    <izvorni_sadrzaj>
      <item>MEGA SAN j.d.o.o. za usluge</item>
    </izvorni_sadrzaj>
    <derivirana_varijabla naziv="DomainObject.Predmet.ProtuStrankaListNazivFormated_1">
      <item>MEGA SAN j.d.o.o. za usluge</item>
    </derivirana_varijabla>
  </DomainObject.Predmet.ProtuStrankaListNazivFormated>
  <DomainObject.Predmet.ProtuStrankaListNazivFormatedOIB>
    <izvorni_sadrzaj>
      <item>MEGA SAN j.d.o.o. za usluge, OIB 82676809896</item>
    </izvorni_sadrzaj>
    <derivirana_varijabla naziv="DomainObject.Predmet.ProtuStrankaListNazivFormatedOIB_1">
      <item>MEGA SAN j.d.o.o. za usluge, OIB 82676809896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MEGA SAN j.d.o.o. za usluge</izvorni_sadrzaj>
    <derivirana_varijabla naziv="DomainObject.Predmet.ProtustrankaIDrugi_1">MEGA SAN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MEGA SAN j.d.o.o. za usluge, OIB 82676809896, Josipa Jurja Strossmayera 3, 31550 Valpovo</izvorni_sadrzaj>
    <derivirana_varijabla naziv="DomainObject.Predmet.ProtustrankaIDrugiAdressOIB_1">MEGA SAN j.d.o.o. za usluge, OIB 82676809896, Josipa Jurja Strossmayera 3,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MEGA SAN j.d.o.o. za usluge</item>
    </izvorni_sadrzaj>
    <derivirana_varijabla naziv="DomainObject.Predmet.SudioniciListNaziv_1">
      <item>FINA RC OSIJEK</item>
      <item>MEGA SAN j.d.o.o. za usluge</item>
    </derivirana_varijabla>
  </DomainObject.Predmet.SudioniciListNaziv>
  <DomainObject.Predmet.SudioniciListAdressOIB>
    <izvorni_sadrzaj>
      <item>FINA RC OSIJEK, OIB 85821130368</item>
      <item>MEGA SAN j.d.o.o. za usluge, OIB 82676809896, Josipa Jurja Strossmayera 3,31550 Valpovo</item>
    </izvorni_sadrzaj>
    <derivirana_varijabla naziv="DomainObject.Predmet.SudioniciListAdressOIB_1">
      <item>FINA RC OSIJEK, OIB 85821130368</item>
      <item>MEGA SAN j.d.o.o. za usluge, OIB 82676809896, Josipa Jurja Strossmayera 3,31550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82676809896</item>
    </izvorni_sadrzaj>
    <derivirana_varijabla naziv="DomainObject.Predmet.SudioniciListNazivOIB_1">
      <item>, OIB 85821130368</item>
      <item>, OIB 82676809896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361</properties:Words>
  <properties:Characters>1949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2018-01-19T07:06:00Z</dcterms:created>
  <dc:creator>korisnik</dc:creator>
  <cp:lastModifiedBy>Ljiljana Floršić</cp:lastModifiedBy>
  <cp:lastPrinted>2018-01-15T09:04:00Z</cp:lastPrinted>
  <dcterms:modified xmlns:xsi="http://www.w3.org/2001/XMLSchema-instance" xsi:type="dcterms:W3CDTF">2018-01-19T07:06:00Z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