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788ab" w14:paraId="e6788ab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8C71F3" w:rsidP="00B24A22" w:rsidR="008C71F3">
      <w:pPr>
        <w:ind w:left="5040"/>
        <w:jc w:val="right"/>
      </w:pPr>
      <w:r>
        <w:t>IVICA VIDUKA</w:t>
      </w:r>
    </w:p>
    <w:p w:rsidRDefault="008C71F3" w:rsidP="00B24A22" w:rsidR="00B24A22">
      <w:pPr>
        <w:ind w:left="5040"/>
        <w:jc w:val="right"/>
      </w:pPr>
      <w:r>
        <w:t>Ulica Ante Starčevića 20</w:t>
      </w:r>
    </w:p>
    <w:p w:rsidRDefault="008C71F3" w:rsidP="00B24A22" w:rsidR="008C71F3">
      <w:pPr>
        <w:ind w:left="5040"/>
        <w:jc w:val="right"/>
      </w:pPr>
      <w:r>
        <w:t>Pridraga,</w:t>
      </w: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B24A22">
        <w:t>7</w:t>
      </w:r>
      <w:r w:rsidR="00EF46AC">
        <w:t>2</w:t>
      </w:r>
      <w:r w:rsidR="008C71F3">
        <w:t>5</w:t>
      </w:r>
      <w:r>
        <w:t>/16-</w:t>
      </w:r>
      <w:r w:rsidR="00EF46AC">
        <w:t>4</w:t>
      </w:r>
      <w:r>
        <w:t xml:space="preserve"> od </w:t>
      </w:r>
      <w:r w:rsidR="00852EB8">
        <w:t>0</w:t>
      </w:r>
      <w:r w:rsidR="004113BA">
        <w:t>9</w:t>
      </w:r>
      <w:r w:rsidR="00A71E12">
        <w:t>. svibnja</w:t>
      </w:r>
      <w:r>
        <w:t xml:space="preserve"> 2016. pokrenut je prethodni postupak radi utvrđivanja uvjeta za otvaranje stečajnog postupka nad stečajnim dužnikom </w:t>
      </w:r>
      <w:r w:rsidR="008C71F3">
        <w:t>MATEO d.o.o., Pridraga, Pridraga, OIB: 08510231646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A71E12">
        <w:t>24</w:t>
      </w:r>
      <w:r w:rsidR="007C0F7F">
        <w:t>. svibnja 2016. u</w:t>
      </w:r>
      <w:r w:rsidR="007C0F7F" w:rsidRPr="00F60CD9">
        <w:t xml:space="preserve"> </w:t>
      </w:r>
      <w:r w:rsidR="008C71F3">
        <w:t>11,00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A71E12">
        <w:t>24</w:t>
      </w:r>
      <w:r w:rsidR="007C0F7F">
        <w:t xml:space="preserve">. svibnja </w:t>
      </w:r>
      <w:r>
        <w:t xml:space="preserve">2016. u </w:t>
      </w:r>
      <w:r w:rsidR="008C71F3">
        <w:t>11,02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52EB8">
        <w:t>0</w:t>
      </w:r>
      <w:r w:rsidR="004113BA">
        <w:t>9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4306733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EF46AC">
      <w:rPr>
        <w:b/>
        <w:bCs/>
        <w:sz w:val="28"/>
      </w:rPr>
      <w:t>72</w:t>
    </w:r>
    <w:r w:rsidR="008C71F3">
      <w:rPr>
        <w:b/>
        <w:bCs/>
        <w:sz w:val="28"/>
      </w:rPr>
      <w:t>5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52EB8">
      <w:rPr>
        <w:b/>
        <w:bCs/>
        <w:sz w:val="28"/>
      </w:rPr>
      <w:t>-</w:t>
    </w:r>
    <w:r w:rsidR="00EF46AC">
      <w:rPr>
        <w:b/>
        <w:bCs/>
        <w:sz w:val="28"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933A7"/>
    <w:rsid w:val="001A5889"/>
    <w:rsid w:val="001A7D41"/>
    <w:rsid w:val="001C637E"/>
    <w:rsid w:val="001D39D6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13BA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1E12"/>
    <w:rsid w:val="00A75CA0"/>
    <w:rsid w:val="00A82235"/>
    <w:rsid w:val="00A82292"/>
    <w:rsid w:val="00A87582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49C0"/>
    <w:rsid w:val="00B9388D"/>
    <w:rsid w:val="00BB1A7F"/>
    <w:rsid w:val="00C04271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75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5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582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582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582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75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5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58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58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58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</izvorni_sadrzaj>
    <derivirana_varijabla naziv="DomainObject.Predmet.Broj_1">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St-725/2016</izvorni_sadrzaj>
    <derivirana_varijabla naziv="DomainObject.Predmet.OznakaBroj_1">St-725/2016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MATEO d.o.o. za proizvodnju građevinskog materijala, ugostiteljstvo, turizam, unutarnju i vanjsku trgovinu</izvorni_sadrzaj>
    <derivirana_varijabla naziv="DomainObject.Predmet.ProtustrankaFormated_1">  MATEO d.o.o. za proizvodnju građevinskog materijala, ugostiteljstvo, turizam, unutarnju i vanjsku trgovinu</derivirana_varijabla>
  </DomainObject.Predmet.ProtustrankaFormated>
  <DomainObject.Predmet.ProtustrankaFormatedOIB>
    <izvorni_sadrzaj>  MATEO d.o.o. za proizvodnju građevinskog materijala, ugostiteljstvo, turizam, unutarnju i vanjsku trgovinu, OIB 08510231646</izvorni_sadrzaj>
    <derivirana_varijabla naziv="DomainObject.Predmet.ProtustrankaFormatedOIB_1">  MATEO d.o.o. za proizvodnju građevinskog materijala, ugostiteljstvo, turizam, unutarnju i vanjsku trgovinu, OIB 08510231646</derivirana_varijabla>
  </DomainObject.Predmet.ProtustrankaFormatedOIB>
  <DomainObject.Predmet.ProtustrankaFormatedWithAdress>
    <izvorni_sadrzaj> MATEO d.o.o. za proizvodnju građevinskog materijala, ugostiteljstvo, turizam, unutarnju i vanjsku trgovinu, Pridraga, 23312 Pridraga</izvorni_sadrzaj>
    <derivirana_varijabla naziv="DomainObject.Predmet.ProtustrankaFormatedWithAdress_1"> MATEO d.o.o. za proizvodnju građevinskog materijala, ugostiteljstvo, turizam, unutarnju i vanjsku trgovinu, Pridraga, 23312 Pridraga</derivirana_varijabla>
  </DomainObject.Predmet.ProtustrankaFormatedWithAdress>
  <DomainObject.Predmet.ProtustrankaFormatedWithAdressOIB>
    <izvorni_sadrzaj> MATEO d.o.o. za proizvodnju građevinskog materijala, ugostiteljstvo, turizam, unutarnju i vanjsku trgovinu, OIB 08510231646, Pridraga, 23312 Pridraga</izvorni_sadrzaj>
    <derivirana_varijabla naziv="DomainObject.Predmet.ProtustrankaFormatedWithAdressOIB_1"> MATEO d.o.o. za proizvodnju građevinskog materijala, ugostiteljstvo, turizam, unutarnju i vanjsku trgovinu, OIB 08510231646, Pridraga, 23312 Pridraga</derivirana_varijabla>
  </DomainObject.Predmet.ProtustrankaFormatedWithAdressOIB>
  <DomainObject.Predmet.ProtustrankaWithAdress>
    <izvorni_sadrzaj>MATEO d.o.o. za proizvodnju građevinskog materijala, ugostiteljstvo, turizam, unutarnju i vanjsku trgovinu Pridraga, 23312 Pridraga</izvorni_sadrzaj>
    <derivirana_varijabla naziv="DomainObject.Predmet.ProtustrankaWithAdress_1">MATEO d.o.o. za proizvodnju građevinskog materijala, ugostiteljstvo, turizam, unutarnju i vanjsku trgovinu Pridraga, 23312 Pridraga</derivirana_varijabla>
  </DomainObject.Predmet.ProtustrankaWithAdress>
  <DomainObject.Predmet.ProtustrankaWithAdressOIB>
    <izvorni_sadrzaj>MATEO d.o.o. za proizvodnju građevinskog materijala, ugostiteljstvo, turizam, unutarnju i vanjsku trgovinu, OIB 08510231646, Pridraga, 23312 Pridraga</izvorni_sadrzaj>
    <derivirana_varijabla naziv="DomainObject.Predmet.ProtustrankaWithAdressOIB_1">MATEO d.o.o. za proizvodnju građevinskog materijala, ugostiteljstvo, turizam, unutarnju i vanjsku trgovinu, OIB 08510231646, Pridraga, 23312 Pridraga</derivirana_varijabla>
  </DomainObject.Predmet.ProtustrankaWithAdressOIB>
  <DomainObject.Predmet.ProtustrankaNazivFormated>
    <izvorni_sadrzaj>MATEO d.o.o. za proizvodnju građevinskog materijala, ugostiteljstvo, turizam, unutarnju i vanjsku trgovinu</izvorni_sadrzaj>
    <derivirana_varijabla naziv="DomainObject.Predmet.ProtustrankaNazivFormated_1">MATEO d.o.o. za proizvodnju građevinskog materijala, ugostiteljstvo, turizam, unutarnju i vanjsku trgovinu</derivirana_varijabla>
  </DomainObject.Predmet.ProtustrankaNazivFormated>
  <DomainObject.Predmet.ProtustrankaNazivFormatedOIB>
    <izvorni_sadrzaj>MATEO d.o.o. za proizvodnju građevinskog materijala, ugostiteljstvo, turizam, unutarnju i vanjsku trgovinu, OIB 08510231646</izvorni_sadrzaj>
    <derivirana_varijabla naziv="DomainObject.Predmet.ProtustrankaNazivFormatedOIB_1">MATEO d.o.o. za proizvodnju građevinskog materijala, ugostiteljstvo, turizam, unutarnju i vanjsku trgovinu, OIB 08510231646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1237515.20</izvorni_sadrzaj>
    <derivirana_varijabla naziv="DomainObject.Predmet.TrenutnaVrijednost_1">1237515.20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MATEO d.o.o. za proizvodnju građevinskog materijala, ugostiteljstvo, turizam, unutarnju i vanjsku trgovinu</item>
    </izvorni_sadrzaj>
    <derivirana_varijabla naziv="DomainObject.Predmet.ProtuStrankaListFormated_1">
      <item>MATEO d.o.o. za proizvodnju građevinskog materijala, ugostiteljstvo, turizam, unutarnju i vanjsku trgovinu</item>
    </derivirana_varijabla>
  </DomainObject.Predmet.ProtuStrankaListFormated>
  <DomainObject.Predmet.ProtuStrankaListFormatedOIB>
    <izvorni_sadrzaj>
      <item>MATEO d.o.o. za proizvodnju građevinskog materijala, ugostiteljstvo, turizam, unutarnju i vanjsku trgovinu, OIB 08510231646</item>
    </izvorni_sadrzaj>
    <derivirana_varijabla naziv="DomainObject.Predmet.ProtuStrankaListFormatedOIB_1">
      <item>MATEO d.o.o. za proizvodnju građevinskog materijala, ugostiteljstvo, turizam, unutarnju i vanjsku trgovinu, OIB 08510231646</item>
    </derivirana_varijabla>
  </DomainObject.Predmet.ProtuStrankaListFormatedOIB>
  <DomainObject.Predmet.ProtuStrankaListFormatedWithAdress>
    <izvorni_sadrzaj>
      <item>MATEO d.o.o. za proizvodnju građevinskog materijala, ugostiteljstvo, turizam, unutarnju i vanjsku trgovinu, Pridraga, 23312 Pridraga</item>
    </izvorni_sadrzaj>
    <derivirana_varijabla naziv="DomainObject.Predmet.ProtuStrankaListFormatedWithAdress_1">
      <item>MATEO d.o.o. za proizvodnju građevinskog materijala, ugostiteljstvo, turizam, unutarnju i vanjsku trgovinu, Pridraga, 23312 Pridraga</item>
    </derivirana_varijabla>
  </DomainObject.Predmet.ProtuStrankaListFormatedWithAdress>
  <DomainObject.Predmet.ProtuStrankaListFormatedWithAdressOIB>
    <izvorni_sadrzaj>
      <item>MATEO d.o.o. za proizvodnju građevinskog materijala, ugostiteljstvo, turizam, unutarnju i vanjsku trgovinu, OIB 08510231646, Pridraga, 23312 Pridraga</item>
    </izvorni_sadrzaj>
    <derivirana_varijabla naziv="DomainObject.Predmet.ProtuStrankaListFormatedWithAdressOIB_1">
      <item>MATEO d.o.o. za proizvodnju građevinskog materijala, ugostiteljstvo, turizam, unutarnju i vanjsku trgovinu, OIB 08510231646, Pridraga, 23312 Pridraga</item>
    </derivirana_varijabla>
  </DomainObject.Predmet.ProtuStrankaListFormatedWithAdressOIB>
  <DomainObject.Predmet.ProtuStrankaListNazivFormated>
    <izvorni_sadrzaj>
      <item>MATEO d.o.o. za proizvodnju građevinskog materijala, ugostiteljstvo, turizam, unutarnju i vanjsku trgovinu</item>
    </izvorni_sadrzaj>
    <derivirana_varijabla naziv="DomainObject.Predmet.ProtuStrankaListNazivFormated_1">
      <item>MATEO d.o.o. za proizvodnju građevinskog materijala, ugostiteljstvo, turizam, unutarnju i vanjsku trgovinu</item>
    </derivirana_varijabla>
  </DomainObject.Predmet.ProtuStrankaListNazivFormated>
  <DomainObject.Predmet.ProtuStrankaListNazivFormatedOIB>
    <izvorni_sadrzaj>
      <item>MATEO d.o.o. za proizvodnju građevinskog materijala, ugostiteljstvo, turizam, unutarnju i vanjsku trgovinu, OIB 08510231646</item>
    </izvorni_sadrzaj>
    <derivirana_varijabla naziv="DomainObject.Predmet.ProtuStrankaListNazivFormatedOIB_1">
      <item>MATEO d.o.o. za proizvodnju građevinskog materijala, ugostiteljstvo, turizam, unutarnju i vanjsku trgovinu, OIB 08510231646</item>
    </derivirana_varijabla>
  </DomainObject.Predmet.ProtuStrankaListNazivFormatedOIB>
  <DomainObject.Predmet.OstaliListFormated>
    <izvorni_sadrzaj>
      <item>Ivica Viduka</item>
    </izvorni_sadrzaj>
    <derivirana_varijabla naziv="DomainObject.Predmet.OstaliListFormated_1">
      <item>Ivica Viduka</item>
    </derivirana_varijabla>
  </DomainObject.Predmet.OstaliListFormated>
  <DomainObject.Predmet.OstaliListFormatedOIB>
    <izvorni_sadrzaj>
      <item>Ivica Viduka, OIB 79061449459</item>
    </izvorni_sadrzaj>
    <derivirana_varijabla naziv="DomainObject.Predmet.OstaliListFormatedOIB_1">
      <item>Ivica Viduka, OIB 79061449459</item>
    </derivirana_varijabla>
  </DomainObject.Predmet.OstaliListFormatedOIB>
  <DomainObject.Predmet.OstaliListFormatedWithAdress>
    <izvorni_sadrzaj>
      <item>Ivica Viduka, Ulica Ante Starčevića 20, 23312 Pridraga</item>
    </izvorni_sadrzaj>
    <derivirana_varijabla naziv="DomainObject.Predmet.OstaliListFormatedWithAdress_1">
      <item>Ivica Viduka, Ulica Ante Starčevića 20, 23312 Pridraga</item>
    </derivirana_varijabla>
  </DomainObject.Predmet.OstaliListFormatedWithAdress>
  <DomainObject.Predmet.OstaliListFormatedWithAdressOIB>
    <izvorni_sadrzaj>
      <item>Ivica Viduka, OIB 79061449459, Ulica Ante Starčevića 20, 23312 Pridraga</item>
    </izvorni_sadrzaj>
    <derivirana_varijabla naziv="DomainObject.Predmet.OstaliListFormatedWithAdressOIB_1">
      <item>Ivica Viduka, OIB 79061449459, Ulica Ante Starčevića 20, 23312 Pridraga</item>
    </derivirana_varijabla>
  </DomainObject.Predmet.OstaliListFormatedWithAdressOIB>
  <DomainObject.Predmet.OstaliListNazivFormated>
    <izvorni_sadrzaj>
      <item>Ivica Viduka</item>
    </izvorni_sadrzaj>
    <derivirana_varijabla naziv="DomainObject.Predmet.OstaliListNazivFormated_1">
      <item>Ivica Viduka</item>
    </derivirana_varijabla>
  </DomainObject.Predmet.OstaliListNazivFormated>
  <DomainObject.Predmet.OstaliListNazivFormatedOIB>
    <izvorni_sadrzaj>
      <item>Ivica Viduka, OIB 79061449459</item>
    </izvorni_sadrzaj>
    <derivirana_varijabla naziv="DomainObject.Predmet.OstaliListNazivFormatedOIB_1">
      <item>Ivica Viduka, OIB 79061449459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MATEO d.o.o. za proizvodnju građevinskog materijala, ugostiteljstvo, turizam, unutarnju i vanjsku trgovinu</izvorni_sadrzaj>
    <derivirana_varijabla naziv="DomainObject.Predmet.ProtustrankaIDrugi_1">MATEO d.o.o. za proizvodnju građevinskog materijala, ugostiteljstvo, turizam, unutarnju i vanjsku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MATEO d.o.o. za proizvodnju građevinskog materijala, ugostiteljstvo, turizam, unutarnju i vanjsku trgovinu, OIB 08510231646, Pridraga, 23312 Pridraga</izvorni_sadrzaj>
    <derivirana_varijabla naziv="DomainObject.Predmet.ProtustrankaIDrugiAdressOIB_1">MATEO d.o.o. za proizvodnju građevinskog materijala, ugostiteljstvo, turizam, unutarnju i vanjsku trgovinu, OIB 08510231646, Pridraga, 23312 Pridraga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MATEO d.o.o. za proizvodnju građevinskog materijala, ugostiteljstvo, turizam, unutarnju i vanjsku trgovinu</item>
      <item>Ivica Viduka</item>
    </izvorni_sadrzaj>
    <derivirana_varijabla naziv="DomainObject.Predmet.SudioniciListNaziv_1">
      <item>Financijska agencija</item>
      <item>MATEO d.o.o. za proizvodnju građevinskog materijala, ugostiteljstvo, turizam, unutarnju i vanjsku trgovinu</item>
      <item>Ivica Viduka</item>
    </derivirana_varijabla>
  </DomainObject.Predmet.SudioniciListNaziv>
  <DomainObject.Predmet.SudioniciListAdressOIB>
    <izvorni_sadrzaj>
      <item>Financijska agencija, OIB 85821130368, Ivana Danila 4,23000 Zadar</item>
      <item>MATEO d.o.o. za proizvodnju građevinskog materijala, ugostiteljstvo, turizam, unutarnju i vanjsku trgovinu, OIB 08510231646, Pridraga,23312 Pridraga</item>
      <item>Ivica Viduka, OIB 79061449459, Ulica Ante Starčevića 20,23312 Pridraga</item>
    </izvorni_sadrzaj>
    <derivirana_varijabla naziv="DomainObject.Predmet.SudioniciListAdressOIB_1">
      <item>Financijska agencija, OIB 85821130368, Ivana Danila 4,23000 Zadar</item>
      <item>MATEO d.o.o. za proizvodnju građevinskog materijala, ugostiteljstvo, turizam, unutarnju i vanjsku trgovinu, OIB 08510231646, Pridraga,23312 Pridraga</item>
      <item>Ivica Viduka, OIB 79061449459, Ulica Ante Starčevića 20,23312 Pridraga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08510231646</item>
      <item>, OIB 79061449459</item>
    </izvorni_sadrzaj>
    <derivirana_varijabla naziv="DomainObject.Predmet.SudioniciListNazivOIB_1">
      <item>, OIB 85821130368</item>
      <item>, OIB 08510231646</item>
      <item>, OIB 79061449459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E36581-FC10-4221-A0D2-C4E543F70A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154</properties:Words>
  <properties:Characters>862</properties:Characters>
  <properties:Lines>32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2016-05-09T09:30:00Z</dcterms:created>
  <dc:creator>Ardena Bajlo</dc:creator>
  <cp:lastModifiedBy>wsadmin</cp:lastModifiedBy>
  <cp:lastPrinted>2016-05-09T09:22:00Z</cp:lastPrinted>
  <dcterms:modified xmlns:xsi="http://www.w3.org/2001/XMLSchema-instance" xsi:type="dcterms:W3CDTF">2016-05-09T11:46:00Z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