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8598" w14:paraId="f538598" w:rsidRDefault="007A75CE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820944">
        <w:rPr>
          <w:szCs w:val="24"/>
        </w:rPr>
        <w:t>154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B7038C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820944">
        <w:t>RAŠICA zadruga za proizvodnju i promet odjećom</w:t>
      </w:r>
      <w:r w:rsidR="00820944" w:rsidRPr="0081351D">
        <w:t xml:space="preserve">, </w:t>
      </w:r>
      <w:r w:rsidR="00820944">
        <w:t>Đurđevac</w:t>
      </w:r>
      <w:r w:rsidR="00820944" w:rsidRPr="0081351D">
        <w:t xml:space="preserve">, </w:t>
      </w:r>
      <w:r w:rsidR="00820944">
        <w:t>Grkinska 63</w:t>
      </w:r>
      <w:r w:rsidR="00820944" w:rsidRPr="0081351D">
        <w:t xml:space="preserve">, MBS: </w:t>
      </w:r>
      <w:r w:rsidR="00820944">
        <w:t>010061336</w:t>
      </w:r>
      <w:r w:rsidR="00820944" w:rsidRPr="0081351D">
        <w:t>, OIB:</w:t>
      </w:r>
      <w:r w:rsidR="00820944">
        <w:t>01279489913</w:t>
      </w:r>
      <w:r w:rsidR="000571E3">
        <w:t xml:space="preserve">, dana </w:t>
      </w:r>
      <w:r w:rsidR="00820944">
        <w:t>13</w:t>
      </w:r>
      <w:r w:rsidR="000571E3">
        <w:t>. studenog 2015. godine</w:t>
      </w:r>
    </w:p>
    <w:p w:rsidRDefault="000571E3" w:rsidP="000571E3" w:rsidR="000571E3">
      <w:pPr>
        <w:jc w:val="both"/>
      </w:pPr>
    </w:p>
    <w:p w:rsidRDefault="001D2D22" w:rsidP="000571E3" w:rsidR="001D2D22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964C7D" w:rsidRPr="00964C7D">
        <w:rPr>
          <w:szCs w:val="24"/>
        </w:rPr>
        <w:t xml:space="preserve"> </w:t>
      </w:r>
      <w:r w:rsidR="00820944">
        <w:t>RAŠICA zadruga za proizvodnju i promet odjećom</w:t>
      </w:r>
      <w:r w:rsidR="00820944" w:rsidRPr="0081351D">
        <w:t xml:space="preserve">, </w:t>
      </w:r>
      <w:r w:rsidR="00820944">
        <w:t>Đurđevac</w:t>
      </w:r>
      <w:r w:rsidR="00820944" w:rsidRPr="0081351D">
        <w:t xml:space="preserve">, </w:t>
      </w:r>
      <w:r w:rsidR="00820944">
        <w:t>Grkinska 63</w:t>
      </w:r>
      <w:r w:rsidR="00820944" w:rsidRPr="0081351D">
        <w:t xml:space="preserve">, MBS: </w:t>
      </w:r>
      <w:r w:rsidR="00820944">
        <w:t>010061336</w:t>
      </w:r>
      <w:r w:rsidR="00820944" w:rsidRPr="0081351D">
        <w:t>, OIB:</w:t>
      </w:r>
      <w:r w:rsidR="00820944">
        <w:t>01279489913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820944">
        <w:rPr>
          <w:szCs w:val="24"/>
        </w:rPr>
        <w:t>13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studenog</w:t>
      </w:r>
      <w:r w:rsidR="00964C7D" w:rsidRPr="00964C7D">
        <w:rPr>
          <w:szCs w:val="24"/>
        </w:rPr>
        <w:t xml:space="preserve"> 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14,30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B8373D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postupak nad stečajnim dužnikom </w:t>
      </w:r>
      <w:r w:rsidR="00820944">
        <w:t>RAŠICA zadruga za proizvodnju i promet odjećom</w:t>
      </w:r>
      <w:r w:rsidR="00820944" w:rsidRPr="0081351D">
        <w:t xml:space="preserve">, </w:t>
      </w:r>
      <w:r w:rsidR="00820944">
        <w:t>Đurđevac</w:t>
      </w:r>
      <w:r w:rsidR="00820944" w:rsidRPr="0081351D">
        <w:t xml:space="preserve">, </w:t>
      </w:r>
      <w:r w:rsidR="00820944">
        <w:t>Grkinska 63</w:t>
      </w:r>
      <w:r w:rsidR="00820944" w:rsidRPr="0081351D">
        <w:t xml:space="preserve">, MBS: </w:t>
      </w:r>
      <w:r w:rsidR="00820944">
        <w:t>010061336</w:t>
      </w:r>
      <w:r w:rsidR="00820944" w:rsidRPr="0081351D">
        <w:t>, OIB:</w:t>
      </w:r>
      <w:r w:rsidR="00820944">
        <w:t>01279489913</w:t>
      </w:r>
      <w:r w:rsidR="007F2D48">
        <w:t>.</w:t>
      </w:r>
    </w:p>
    <w:p w:rsidRDefault="00DF4B3F" w:rsidP="00CE3446" w:rsidR="00DF4B3F">
      <w:pPr>
        <w:jc w:val="both"/>
      </w:pPr>
    </w:p>
    <w:p w:rsidRDefault="00DF4B3F" w:rsidP="00DF4B3F" w:rsidR="00DF4B3F" w:rsidRPr="001D2D22">
      <w:pPr>
        <w:jc w:val="both"/>
      </w:pPr>
      <w:r w:rsidRPr="001D2D22">
        <w:tab/>
        <w:t xml:space="preserve">III Za stečajnog upravitelja imenuje se </w:t>
      </w:r>
      <w:r w:rsidR="001D2D22" w:rsidRPr="001D2D22">
        <w:t>Martina Grgec</w:t>
      </w:r>
      <w:r w:rsidRPr="001D2D22">
        <w:t xml:space="preserve">, </w:t>
      </w:r>
      <w:r w:rsidR="001D2D22" w:rsidRPr="001D2D22">
        <w:t>Zagreb</w:t>
      </w:r>
      <w:r w:rsidRPr="001D2D22">
        <w:t xml:space="preserve">, </w:t>
      </w:r>
      <w:r w:rsidR="001D2D22" w:rsidRPr="001D2D22">
        <w:t>Bukovačka cesta 51</w:t>
      </w:r>
      <w:r w:rsidRPr="001D2D22">
        <w:t>, OIB:</w:t>
      </w:r>
      <w:r w:rsidR="001D2D22" w:rsidRPr="001D2D22">
        <w:t xml:space="preserve"> 88481884644</w:t>
      </w:r>
      <w:r w:rsidRPr="001D2D22">
        <w:t>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 xml:space="preserve">Po pravomoćnosti ovoga rješenja stečajni dužnik </w:t>
      </w:r>
      <w:r w:rsidR="00820944">
        <w:t>RAŠICA zadruga za proizvodnju i promet odjećom</w:t>
      </w:r>
      <w:r w:rsidR="00820944" w:rsidRPr="0081351D">
        <w:t xml:space="preserve">, </w:t>
      </w:r>
      <w:r w:rsidR="00820944">
        <w:t>Đurđevac</w:t>
      </w:r>
      <w:r w:rsidR="00820944" w:rsidRPr="0081351D">
        <w:t xml:space="preserve">, </w:t>
      </w:r>
      <w:r w:rsidR="00820944">
        <w:t>Grkinska 63</w:t>
      </w:r>
      <w:r w:rsidR="00820944" w:rsidRPr="0081351D">
        <w:t xml:space="preserve">, MBS: </w:t>
      </w:r>
      <w:r w:rsidR="00820944">
        <w:t>010061336</w:t>
      </w:r>
      <w:r w:rsidR="00820944" w:rsidRPr="0081351D">
        <w:t>, OIB:</w:t>
      </w:r>
      <w:r w:rsidR="00820944">
        <w:t>01279489913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1D2D22" w:rsidP="00964C7D" w:rsidR="001D2D22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0571E3">
        <w:rPr>
          <w:szCs w:val="24"/>
        </w:rPr>
        <w:t>16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rujna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820944">
        <w:rPr>
          <w:szCs w:val="24"/>
        </w:rPr>
        <w:t>13</w:t>
      </w:r>
      <w:r w:rsidR="00964C7D" w:rsidRPr="00964C7D">
        <w:rPr>
          <w:szCs w:val="24"/>
        </w:rPr>
        <w:t xml:space="preserve">. </w:t>
      </w:r>
      <w:r w:rsidR="007F2D48">
        <w:rPr>
          <w:szCs w:val="24"/>
        </w:rPr>
        <w:t>s</w:t>
      </w:r>
      <w:r w:rsidR="000571E3">
        <w:rPr>
          <w:szCs w:val="24"/>
        </w:rPr>
        <w:t>tudenog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EA6FE1" w:rsidR="00EA6FE1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</w:p>
    <w:p w:rsidRDefault="001B52FA" w:rsidP="001B52FA" w:rsidR="00B7038C">
      <w:pPr>
        <w:rPr>
          <w:szCs w:val="24"/>
        </w:rPr>
      </w:pPr>
      <w:r>
        <w:rPr>
          <w:szCs w:val="24"/>
        </w:rPr>
        <w:t xml:space="preserve"> </w:t>
      </w:r>
    </w:p>
    <w:p w:rsidRDefault="00B7038C" w:rsidP="00964C7D" w:rsidR="00B7038C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1D2D22">
        <w:t>RAŠICA zadruga za proizvodnju i promet odjećom</w:t>
      </w:r>
      <w:r w:rsidR="001D2D22" w:rsidRPr="0081351D">
        <w:t xml:space="preserve">, </w:t>
      </w:r>
      <w:r w:rsidR="001D2D22">
        <w:t>Đurđevac</w:t>
      </w:r>
      <w:r w:rsidR="001D2D22" w:rsidRPr="0081351D">
        <w:t xml:space="preserve">, </w:t>
      </w:r>
      <w:r w:rsidR="001D2D22">
        <w:t>Grkinska 63</w:t>
      </w:r>
    </w:p>
    <w:p w:rsidRDefault="001D2D22" w:rsidP="00964C7D" w:rsidR="00836343" w:rsidRPr="00066F97">
      <w:pPr>
        <w:numPr>
          <w:ilvl w:val="0"/>
          <w:numId w:val="1"/>
        </w:numPr>
        <w:rPr>
          <w:szCs w:val="24"/>
        </w:rPr>
      </w:pPr>
      <w:r>
        <w:t>Upravitelj</w:t>
      </w:r>
      <w:r w:rsidR="00CF63B6" w:rsidRPr="00066F97">
        <w:t xml:space="preserve"> dužnika </w:t>
      </w:r>
      <w:r>
        <w:t>Vlado Ivašković, Đurđevac, Grkinska 63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1B52FA">
      <w:pPr>
        <w:numPr>
          <w:ilvl w:val="0"/>
          <w:numId w:val="1"/>
        </w:numPr>
        <w:rPr>
          <w:szCs w:val="24"/>
        </w:rPr>
      </w:pPr>
      <w:r w:rsidRPr="001B52FA">
        <w:rPr>
          <w:szCs w:val="24"/>
        </w:rPr>
        <w:t xml:space="preserve">Ministarstvo financija, Porezna uprava, Područni ured Sjeverna Hrvatska, Ispostava </w:t>
      </w:r>
      <w:r w:rsidR="001D2D22" w:rsidRPr="001B52FA">
        <w:rPr>
          <w:szCs w:val="24"/>
        </w:rPr>
        <w:t>Đurđevac</w:t>
      </w:r>
      <w:r w:rsidR="001B52FA">
        <w:rPr>
          <w:szCs w:val="24"/>
        </w:rPr>
        <w:t>, Stjepana Radića 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1B52FA" w:rsidRPr="001D2D22">
        <w:t>Martina Grgec, Zagreb, Bukovačka cesta 51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A6FE1">
      <w:rPr>
        <w:noProof/>
      </w:rPr>
      <w:t>2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1D2D22">
      <w:t>154</w:t>
    </w:r>
    <w:r w:rsidR="00B8373D">
      <w:t>/201</w:t>
    </w:r>
    <w:r w:rsidR="00467EEF">
      <w:t>5</w:t>
    </w:r>
    <w:r w:rsidR="00B8373D">
      <w:t>-</w:t>
    </w:r>
    <w:r w:rsidR="00B7038C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4E14"/>
    <w:rsid w:val="00066F97"/>
    <w:rsid w:val="000B15A6"/>
    <w:rsid w:val="000D730C"/>
    <w:rsid w:val="000E1119"/>
    <w:rsid w:val="001B52FA"/>
    <w:rsid w:val="001D2D22"/>
    <w:rsid w:val="00255595"/>
    <w:rsid w:val="002A6059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4B3F"/>
    <w:rsid w:val="00EA5D61"/>
    <w:rsid w:val="00EA6FE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73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3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30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3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3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73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3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30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3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3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St-154/2015</izvorni_sadrzaj>
    <derivirana_varijabla naziv="DomainObject.Predmet.OznakaBroj_1">St-154/2015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RAŠICA zadruga za proizvodnju i promet odjećom</izvorni_sadrzaj>
    <derivirana_varijabla naziv="DomainObject.Predmet.ProtustrankaFormated_1">  RAŠICA zadruga za proizvodnju i promet odjećom</derivirana_varijabla>
  </DomainObject.Predmet.ProtustrankaFormated>
  <DomainObject.Predmet.ProtustrankaFormatedOIB>
    <izvorni_sadrzaj>  RAŠICA zadruga za proizvodnju i promet odjećom, OIB 01279489913</izvorni_sadrzaj>
    <derivirana_varijabla naziv="DomainObject.Predmet.ProtustrankaFormatedOIB_1">  RAŠICA zadruga za proizvodnju i promet odjećom, OIB 01279489913</derivirana_varijabla>
  </DomainObject.Predmet.ProtustrankaFormatedOIB>
  <DomainObject.Predmet.ProtustrankaFormatedWithAdress>
    <izvorni_sadrzaj> RAŠICA zadruga za proizvodnju i promet odjećom, Grkinska 63, 48350 Đurđevac</izvorni_sadrzaj>
    <derivirana_varijabla naziv="DomainObject.Predmet.ProtustrankaFormatedWithAdress_1"> RAŠICA zadruga za proizvodnju i promet odjećom, Grkinska 63, 48350 Đurđevac</derivirana_varijabla>
  </DomainObject.Predmet.ProtustrankaFormatedWithAdress>
  <DomainObject.Predmet.ProtustrankaFormatedWithAdressOIB>
    <izvorni_sadrzaj> RAŠICA zadruga za proizvodnju i promet odjećom, OIB 01279489913, Grkinska 63, 48350 Đurđevac</izvorni_sadrzaj>
    <derivirana_varijabla naziv="DomainObject.Predmet.ProtustrankaFormatedWithAdressOIB_1"> RAŠICA zadruga za proizvodnju i promet odjećom, OIB 01279489913, Grkinska 63, 48350 Đurđevac</derivirana_varijabla>
  </DomainObject.Predmet.ProtustrankaFormatedWithAdressOIB>
  <DomainObject.Predmet.ProtustrankaWithAdress>
    <izvorni_sadrzaj>RAŠICA zadruga za proizvodnju i promet odjećom Grkinska 63, 48350 Đurđevac</izvorni_sadrzaj>
    <derivirana_varijabla naziv="DomainObject.Predmet.ProtustrankaWithAdress_1">RAŠICA zadruga za proizvodnju i promet odjećom Grkinska 63, 48350 Đurđevac</derivirana_varijabla>
  </DomainObject.Predmet.ProtustrankaWithAdress>
  <DomainObject.Predmet.ProtustrankaWithAdressOIB>
    <izvorni_sadrzaj>RAŠICA zadruga za proizvodnju i promet odjećom, OIB 01279489913, Grkinska 63, 48350 Đurđevac</izvorni_sadrzaj>
    <derivirana_varijabla naziv="DomainObject.Predmet.ProtustrankaWithAdressOIB_1">RAŠICA zadruga za proizvodnju i promet odjećom, OIB 01279489913, Grkinska 63, 48350 Đurđevac</derivirana_varijabla>
  </DomainObject.Predmet.ProtustrankaWithAdressOIB>
  <DomainObject.Predmet.ProtustrankaNazivFormated>
    <izvorni_sadrzaj>RAŠICA zadruga za proizvodnju i promet odjećom</izvorni_sadrzaj>
    <derivirana_varijabla naziv="DomainObject.Predmet.ProtustrankaNazivFormated_1">RAŠICA zadruga za proizvodnju i promet odjećom</derivirana_varijabla>
  </DomainObject.Predmet.ProtustrankaNazivFormated>
  <DomainObject.Predmet.ProtustrankaNazivFormatedOIB>
    <izvorni_sadrzaj>RAŠICA zadruga za proizvodnju i promet odjećom, OIB 01279489913</izvorni_sadrzaj>
    <derivirana_varijabla naziv="DomainObject.Predmet.ProtustrankaNazivFormatedOIB_1">RAŠICA zadruga za proizvodnju i promet odjećom, OIB 01279489913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215357.07</izvorni_sadrzaj>
    <derivirana_varijabla naziv="DomainObject.Predmet.TrenutnaVrijednost_1">215357.07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RAŠICA zadruga za proizvodnju i promet odjećom</item>
    </izvorni_sadrzaj>
    <derivirana_varijabla naziv="DomainObject.Predmet.ProtuStrankaListFormated_1">
      <item>RAŠICA zadruga za proizvodnju i promet odjećom</item>
    </derivirana_varijabla>
  </DomainObject.Predmet.ProtuStrankaListFormated>
  <DomainObject.Predmet.ProtuStrankaListFormatedOIB>
    <izvorni_sadrzaj>
      <item>RAŠICA zadruga za proizvodnju i promet odjećom, OIB 01279489913</item>
    </izvorni_sadrzaj>
    <derivirana_varijabla naziv="DomainObject.Predmet.ProtuStrankaListFormatedOIB_1">
      <item>RAŠICA zadruga za proizvodnju i promet odjećom, OIB 01279489913</item>
    </derivirana_varijabla>
  </DomainObject.Predmet.ProtuStrankaListFormatedOIB>
  <DomainObject.Predmet.ProtuStrankaListFormatedWithAdress>
    <izvorni_sadrzaj>
      <item>RAŠICA zadruga za proizvodnju i promet odjećom, Grkinska 63, 48350 Đurđevac</item>
    </izvorni_sadrzaj>
    <derivirana_varijabla naziv="DomainObject.Predmet.ProtuStrankaListFormatedWithAdress_1">
      <item>RAŠICA zadruga za proizvodnju i promet odjećom, Grkinska 63, 48350 Đurđevac</item>
    </derivirana_varijabla>
  </DomainObject.Predmet.ProtuStrankaListFormatedWithAdress>
  <DomainObject.Predmet.ProtuStrankaListFormatedWithAdressOIB>
    <izvorni_sadrzaj>
      <item>RAŠICA zadruga za proizvodnju i promet odjećom, OIB 01279489913, Grkinska 63, 48350 Đurđevac</item>
    </izvorni_sadrzaj>
    <derivirana_varijabla naziv="DomainObject.Predmet.ProtuStrankaListFormatedWithAdressOIB_1">
      <item>RAŠICA zadruga za proizvodnju i promet odjećom, OIB 01279489913, Grkinska 63, 48350 Đurđevac</item>
    </derivirana_varijabla>
  </DomainObject.Predmet.ProtuStrankaListFormatedWithAdressOIB>
  <DomainObject.Predmet.ProtuStrankaListNazivFormated>
    <izvorni_sadrzaj>
      <item>RAŠICA zadruga za proizvodnju i promet odjećom</item>
    </izvorni_sadrzaj>
    <derivirana_varijabla naziv="DomainObject.Predmet.ProtuStrankaListNazivFormated_1">
      <item>RAŠICA zadruga za proizvodnju i promet odjećom</item>
    </derivirana_varijabla>
  </DomainObject.Predmet.ProtuStrankaListNazivFormated>
  <DomainObject.Predmet.ProtuStrankaListNazivFormatedOIB>
    <izvorni_sadrzaj>
      <item>RAŠICA zadruga za proizvodnju i promet odjećom, OIB 01279489913</item>
    </izvorni_sadrzaj>
    <derivirana_varijabla naziv="DomainObject.Predmet.ProtuStrankaListNazivFormatedOIB_1">
      <item>RAŠICA zadruga za proizvodnju i promet odjećom, OIB 01279489913</item>
    </derivirana_varijabla>
  </DomainObject.Predmet.ProtuStrankaListNazivFormatedOIB>
  <DomainObject.Predmet.OstaliListFormated>
    <izvorni_sadrzaj>
      <item>Sudski registar</item>
      <item>Vlado Ivašković</item>
      <item>Martina Grgec</item>
    </izvorni_sadrzaj>
    <derivirana_varijabla naziv="DomainObject.Predmet.OstaliListFormated_1">
      <item>Sudski registar</item>
      <item>Vlado Ivašković</item>
      <item>Martina Grgec</item>
    </derivirana_varijabla>
  </DomainObject.Predmet.OstaliListFormated>
  <DomainObject.Predmet.OstaliListFormatedOIB>
    <izvorni_sadrzaj>
      <item>Sudski registar</item>
      <item>Vlado Ivašković, OIB 41921983946</item>
      <item>Martina Grgec, OIB 88481884644</item>
    </izvorni_sadrzaj>
    <derivirana_varijabla naziv="DomainObject.Predmet.OstaliListFormatedOIB_1">
      <item>Sudski registar</item>
      <item>Vlado Ivašković, OIB 41921983946</item>
      <item>Martina Grgec, OIB 88481884644</item>
    </derivirana_varijabla>
  </DomainObject.Predmet.OstaliListFormatedOIB>
  <DomainObject.Predmet.OstaliListFormatedWithAdress>
    <izvorni_sadrzaj>
      <item>Sudski registar</item>
      <item>Vlado Ivašković, Ulica Grkinska 63, 48350 Đurđevac</item>
      <item>Martina Grgec, Bukovačka Cesta 51, 10000 Zagreb</item>
    </izvorni_sadrzaj>
    <derivirana_varijabla naziv="DomainObject.Predmet.OstaliListFormatedWithAdress_1">
      <item>Sudski registar</item>
      <item>Vlado Ivašković, Ulica Grkinska 63, 48350 Đurđevac</item>
      <item>Martina Grgec, Bukovačka Cesta 51, 10000 Zagreb</item>
    </derivirana_varijabla>
  </DomainObject.Predmet.OstaliListFormatedWithAdress>
  <DomainObject.Predmet.OstaliListFormatedWithAdressOIB>
    <izvorni_sadrzaj>
      <item>Sudski registar</item>
      <item>Vlado Ivašković, OIB 41921983946, Ulica Grkinska 63, 48350 Đurđevac</item>
      <item>Martina Grgec, OIB 88481884644, Bukovačka Cesta 51, 10000 Zagreb</item>
    </izvorni_sadrzaj>
    <derivirana_varijabla naziv="DomainObject.Predmet.OstaliListFormatedWithAdressOIB_1">
      <item>Sudski registar</item>
      <item>Vlado Ivašković, OIB 41921983946, Ulica Grkinska 63, 48350 Đurđevac</item>
      <item>Martina Grgec, OIB 88481884644, Bukovačka Cesta 51, 10000 Zagreb</item>
    </derivirana_varijabla>
  </DomainObject.Predmet.OstaliListFormatedWithAdressOIB>
  <DomainObject.Predmet.OstaliListNazivFormated>
    <izvorni_sadrzaj>
      <item>Sudski registar</item>
      <item>Vlado Ivašković</item>
      <item>Martina Grgec</item>
    </izvorni_sadrzaj>
    <derivirana_varijabla naziv="DomainObject.Predmet.OstaliListNazivFormated_1">
      <item>Sudski registar</item>
      <item>Vlado Ivašković</item>
      <item>Martina Grgec</item>
    </derivirana_varijabla>
  </DomainObject.Predmet.OstaliListNazivFormated>
  <DomainObject.Predmet.OstaliListNazivFormatedOIB>
    <izvorni_sadrzaj>
      <item>Sudski registar</item>
      <item>Vlado Ivašković, OIB 41921983946</item>
      <item>Martina Grgec, OIB 88481884644</item>
    </izvorni_sadrzaj>
    <derivirana_varijabla naziv="DomainObject.Predmet.OstaliListNazivFormatedOIB_1">
      <item>Sudski registar</item>
      <item>Vlado Ivašković, OIB 41921983946</item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RAŠICA zadruga za proizvodnju i promet odjećom</izvorni_sadrzaj>
    <derivirana_varijabla naziv="DomainObject.Predmet.ProtustrankaIDrugi_1">RAŠICA zadruga za proizvodnju i promet odjećom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RAŠICA zadruga za proizvodnju i promet odjećom, OIB 01279489913, Grkinska 63, 48350 Đurđevac</izvorni_sadrzaj>
    <derivirana_varijabla naziv="DomainObject.Predmet.ProtustrankaIDrugiAdressOIB_1">RAŠICA zadruga za proizvodnju i promet odjećom, OIB 01279489913, Grkinska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RAŠICA zadruga za proizvodnju i promet odjećom</item>
      <item>Sudski registar</item>
      <item>Vlado Ivašković</item>
      <item>Martina Grgec</item>
    </izvorni_sadrzaj>
    <derivirana_varijabla naziv="DomainObject.Predmet.SudioniciListNaziv_1">
      <item>Financijska agencija, Regionalni centar Zagreb, Podružnica Varaždin</item>
      <item>RAŠICA zadruga za proizvodnju i promet odjećom</item>
      <item>Sudski registar</item>
      <item>Vlado Ivašković</item>
      <item>Martina Grgec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RAŠICA zadruga za proizvodnju i promet odjećom, OIB 01279489913, Grkinska 63,48350 Đurđevac</item>
      <item>Sudski registar</item>
      <item>Vlado Ivašković, OIB 41921983946, Ulica Grkinska 63,48350 Đurđevac</item>
      <item>Martina Grgec, OIB 88481884644, Bukovačka Cesta 51,10000 Zagreb</item>
    </izvorni_sadrzaj>
    <derivirana_varijabla naziv="DomainObject.Predmet.SudioniciListAdressOIB_1">
      <item>Financijska agencija, Regionalni centar Zagreb, Podružnica Varaždin, A. Cesarca 2,42000 Varaždin</item>
      <item>RAŠICA zadruga za proizvodnju i promet odjećom, OIB 01279489913, Grkinska 63,48350 Đurđevac</item>
      <item>Sudski registar</item>
      <item>Vlado Ivašković, OIB 41921983946, Ulica Grkinska 63,48350 Đurđevac</item>
      <item>Martina Grgec, OIB 88481884644,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01279489913</item>
      <item>, OIB null</item>
      <item>, OIB 41921983946</item>
      <item>, OIB 88481884644</item>
    </izvorni_sadrzaj>
    <derivirana_varijabla naziv="DomainObject.Predmet.SudioniciListNazivOIB_1">
      <item>, OIB null</item>
      <item>, OIB 01279489913</item>
      <item>, OIB null</item>
      <item>, OIB 41921983946</item>
      <item>, OIB 88481884644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526</properties:Words>
  <properties:Characters>2867</properties:Characters>
  <properties:Lines>87</properties:Lines>
  <properties:Paragraphs>31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2015-11-13T07:34:00Z</dcterms:created>
  <dc:creator>Ljubica Makovec</dc:creator>
  <cp:lastModifiedBy>Nevenka Vuković</cp:lastModifiedBy>
  <cp:lastPrinted>2015-11-13T07:56:00Z</cp:lastPrinted>
  <dcterms:modified xmlns:xsi="http://www.w3.org/2001/XMLSchema-instance" xsi:type="dcterms:W3CDTF">2015-11-13T08:01:00Z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