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6104" w14:paraId="0256104" w:rsidRDefault="003853E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853EF" w:rsidP="003853EF" w:rsidR="003853EF">
      <w:pPr>
        <w:spacing w:after="0"/>
        <w:jc w:val="both"/>
      </w:pPr>
      <w:r>
        <w:t xml:space="preserve">           </w:t>
      </w:r>
      <w:r>
        <w:t>Republika Hrvatska</w:t>
      </w:r>
    </w:p>
    <w:p w:rsidRDefault="003853EF" w:rsidP="003853EF" w:rsidR="003853E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853EF" w:rsidP="003853EF" w:rsidR="003853E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 xml:space="preserve">  Poslovni broj: 5. St-27/2018-8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853E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STILART jednostavno društvo s ograničenom odgovornošću za trgovinu i usluge, </w:t>
      </w:r>
      <w:proofErr w:type="spellStart"/>
      <w:r w:rsidRPr="003853EF">
        <w:rPr>
          <w:rFonts w:cs="Times New Roman" w:eastAsia="Times New Roman"/>
          <w:szCs w:val="20"/>
          <w:lang w:eastAsia="hr-HR"/>
        </w:rPr>
        <w:t>Lopatinec</w:t>
      </w:r>
      <w:proofErr w:type="spellEnd"/>
      <w:r w:rsidRPr="003853EF">
        <w:rPr>
          <w:rFonts w:cs="Times New Roman" w:eastAsia="Times New Roman"/>
          <w:szCs w:val="20"/>
          <w:lang w:eastAsia="hr-HR"/>
        </w:rPr>
        <w:t>, I. G. Kovačića 24, MBS: 070126134, OIB: 01265417057, 24. svibnja 2018.</w:t>
      </w:r>
      <w:r w:rsidRPr="003853E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>r i j e š i o  j e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3853EF">
        <w:rPr>
          <w:rFonts w:cs="Times New Roman" w:eastAsia="Times New Roman"/>
          <w:szCs w:val="20"/>
          <w:lang w:eastAsia="hr-HR"/>
        </w:rPr>
        <w:t xml:space="preserve">STILART jednostavno društvo s ograničenom odgovornošću za trgovinu i usluge, </w:t>
      </w:r>
      <w:proofErr w:type="spellStart"/>
      <w:r w:rsidRPr="003853EF">
        <w:rPr>
          <w:rFonts w:cs="Times New Roman" w:eastAsia="Times New Roman"/>
          <w:szCs w:val="20"/>
          <w:lang w:eastAsia="hr-HR"/>
        </w:rPr>
        <w:t>Lopatinec</w:t>
      </w:r>
      <w:proofErr w:type="spellEnd"/>
      <w:r w:rsidRPr="003853EF">
        <w:rPr>
          <w:rFonts w:cs="Times New Roman" w:eastAsia="Times New Roman"/>
          <w:szCs w:val="20"/>
          <w:lang w:eastAsia="hr-HR"/>
        </w:rPr>
        <w:t>, I. G. Kovačića 24, MBS: 070126134, OIB: 01265417057.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>Obrazloženje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26. lipnja 2017. Trgovačkom sudu u Varaždinu podnijela prijedlog za otvaranje stečajnog postupka nad dužnikom</w:t>
      </w:r>
      <w:r w:rsidRPr="003853EF">
        <w:rPr>
          <w:rFonts w:cs="Times New Roman" w:eastAsia="Times New Roman"/>
          <w:szCs w:val="20"/>
          <w:lang w:eastAsia="hr-HR"/>
        </w:rPr>
        <w:t xml:space="preserve"> STILART jednostavno društvo s ograničenom odgovornošću za trgovinu i usluge, </w:t>
      </w:r>
      <w:proofErr w:type="spellStart"/>
      <w:r w:rsidRPr="003853EF">
        <w:rPr>
          <w:rFonts w:cs="Times New Roman" w:eastAsia="Times New Roman"/>
          <w:szCs w:val="20"/>
          <w:lang w:eastAsia="hr-HR"/>
        </w:rPr>
        <w:t>Lopatinec</w:t>
      </w:r>
      <w:proofErr w:type="spellEnd"/>
      <w:r w:rsidRPr="003853EF">
        <w:rPr>
          <w:rFonts w:cs="Times New Roman" w:eastAsia="Times New Roman"/>
          <w:szCs w:val="20"/>
          <w:lang w:eastAsia="hr-HR"/>
        </w:rPr>
        <w:t xml:space="preserve">, I. G. Kovačića 24, koji je zaprimljen pod brojem St-357/17 i sukladno rješenju predsjednika Visokog trgovačkog suda Republike Hrvatske poslovni broj Su-1223/17-2 od 15. prosinca 2017. spis Trgovačkog suda u Varaždinu poslovni broj St-357/17 ustupljen ovom sudu na daljnji postupak. 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 xml:space="preserve">Iz prijedloga proizlazi da je 22. lipnja 2017. dužnik u Očevidniku redoslijeda osnova za plaćanje imao evidentirane neizvršene osnove za plaćanje u neprekinutom razdoblju od 120 dana, u ukupnom iznosu od 5.345,28 kn, u koji iznos je uračunata kamata i naknada Financijske agencije za provedbu ovrhe na novčanim sredstvima. 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>Rješenjem od 12. travnja 2018. pokrenut je postupak radi utvrđivanja uvjeta za otvaranje stečajnog postupka nad dužnikom, sazvano je ročište radi izjašnjenja o prijedlogu i rasprave o uvjetima za otvaranje stečajnog postupka i zakonskom zastupniku dužnika Marku Lesjaku naloženo je u roku od 15 dana sastaviti i podnijeti sudu pisano izvješće o financijsko-gospodarskom stanju dužnika,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 xml:space="preserve">Uz podnesak od 27. travnja 2018. zakonski zastupnik dužnika Marko Lesjak je dostavio potvrdu </w:t>
      </w:r>
      <w:r w:rsidRPr="003853EF">
        <w:rPr>
          <w:rFonts w:cs="Times New Roman" w:eastAsia="Times New Roman"/>
          <w:szCs w:val="20"/>
          <w:lang w:eastAsia="hr-HR"/>
        </w:rPr>
        <w:t xml:space="preserve">FINE RC Zagreb od 21. kolovoza 2017. o blokadi računa i novčanih </w:t>
      </w:r>
      <w:r w:rsidRPr="003853EF">
        <w:rPr>
          <w:rFonts w:cs="Times New Roman" w:eastAsia="Times New Roman"/>
          <w:szCs w:val="20"/>
          <w:lang w:eastAsia="hr-HR"/>
        </w:rPr>
        <w:lastRenderedPageBreak/>
        <w:t xml:space="preserve">sredstava </w:t>
      </w:r>
      <w:proofErr w:type="spellStart"/>
      <w:r w:rsidRPr="003853EF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3853EF">
        <w:rPr>
          <w:rFonts w:cs="Times New Roman" w:eastAsia="Times New Roman"/>
          <w:szCs w:val="20"/>
          <w:lang w:eastAsia="hr-HR"/>
        </w:rPr>
        <w:t xml:space="preserve"> (list 12), otvorene stavke dužnika na dan 23. kolovoza 2017. (list 13) i </w:t>
      </w:r>
      <w:proofErr w:type="spellStart"/>
      <w:r w:rsidRPr="003853EF">
        <w:rPr>
          <w:rFonts w:cs="Times New Roman" w:eastAsia="Times New Roman"/>
          <w:szCs w:val="20"/>
          <w:lang w:eastAsia="hr-HR"/>
        </w:rPr>
        <w:t>prokazni</w:t>
      </w:r>
      <w:proofErr w:type="spellEnd"/>
      <w:r w:rsidRPr="003853EF">
        <w:rPr>
          <w:rFonts w:cs="Times New Roman" w:eastAsia="Times New Roman"/>
          <w:szCs w:val="20"/>
          <w:lang w:eastAsia="hr-HR"/>
        </w:rPr>
        <w:t xml:space="preserve"> popis imovine dužnika (list 14-22).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>Zaključkom od 21. svibnja 2018. sud je, temeljem odredbe čl.11. st.3. SZ-a, naložio Financijskoj agenciji u roku od 3 dana dostaviti podatke iz Očevidnika redoslijeda osnova za plaćanje, odnosno potvrdu iz čl.6. st.4. u vezi s čl.6. st.2. Stečajnog zakona za dužnika.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 xml:space="preserve">Financijska agencija je 22. svibnja 2018. dostavila potvrdu da na dan 22. svibnja 2018. dužnik u Očevidniku redoslijeda osnova za plaćanje na dan izdavanja potvrde nema evidentiranih neizvršenih osnova za plaćanje u neprekinutom razdoblju. 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>U Bjelovaru 24. svibnja 2018.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3853EF">
        <w:rPr>
          <w:rFonts w:cs="Times New Roman" w:eastAsia="Times New Roman"/>
          <w:szCs w:val="20"/>
          <w:lang w:eastAsia="hr-HR"/>
        </w:rPr>
        <w:t xml:space="preserve">  Stečajna sutkinja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bookmarkStart w:name="_GoBack" w:id="0"/>
      <w:bookmarkEnd w:id="0"/>
      <w:r w:rsidRPr="003853EF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853EF" w:rsidP="003853EF" w:rsidR="003853EF" w:rsidRPr="003853E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853E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53E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3853EF" w:rsidP="003853EF" w:rsidR="003853EF" w:rsidRPr="003853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853E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956828"/>
      <w:docPartObj>
        <w:docPartGallery w:val="Page Numbers (Top of Page)"/>
        <w:docPartUnique/>
      </w:docPartObj>
    </w:sdtPr>
    <w:sdtContent>
      <w:p w:rsidRDefault="003853EF" w:rsidP="003853EF" w:rsidR="003853E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853EF" w:rsidP="003853EF" w:rsidR="008333A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853EF">
      <w:rPr>
        <w:rFonts w:cs="Times New Roman" w:eastAsia="Times New Roman"/>
        <w:noProof/>
        <w:szCs w:val="20"/>
        <w:lang w:eastAsia="hr-HR"/>
      </w:rPr>
      <w:t xml:space="preserve">        Poslovni broj: 5. St-27/2018-8</w:t>
    </w:r>
  </w:p>
  <w:p w:rsidRDefault="003853EF" w:rsidP="003853EF" w:rsidR="003853EF" w:rsidRPr="003853EF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3EF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86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8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St-27/2018-8</izvorni_sadrzaj>
    <derivirana_varijabla naziv="DomainObject.Oznaka_1">St-27/2018-8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STILART jednostavno društvo s ograničenom odgovornošću za trgovinu i usluge zastupanog po punomoćniku Marko Lesjak</izvorni_sadrzaj>
    <derivirana_varijabla naziv="DomainObject.Predmet.ProtustrankaFormated_1">  STILART jednostavno društvo s ograničenom odgovornošću za trgovinu i usluge zastupanog po punomoćniku Marko Lesjak</derivirana_varijabla>
  </DomainObject.Predmet.ProtustrankaFormated>
  <DomainObject.Predmet.ProtustrankaFormatedOIB>
    <izvorni_sadrzaj>  STILART jednostavno društvo s ograničenom odgovornošću za trgovinu i usluge, OIB 01265417057 zastupanog po punomoćniku Marko Lesjak</izvorni_sadrzaj>
    <derivirana_varijabla naziv="DomainObject.Predmet.ProtustrankaFormatedOIB_1">  STILART jednostavno društvo s ograničenom odgovornošću za trgovinu i usluge, OIB 01265417057 zastupanog po punomoćniku Marko Lesjak</derivirana_varijabla>
  </DomainObject.Predmet.ProtustrankaFormatedOIB>
  <DomainObject.Predmet.ProtustrankaFormatedWithAdress>
    <izvorni_sadrzaj> STILART jednostavno društvo s ograničenom odgovornošću za trgovinu i usluge, I.G.Kovačića 24, 40000 Lopatinec zastupanog po punomoćniku Marko Lesjak</izvorni_sadrzaj>
    <derivirana_varijabla naziv="DomainObject.Predmet.ProtustrankaFormatedWithAdress_1"> STILART jednostavno društvo s ograničenom odgovornošću za trgovinu i usluge, I.G.Kovačića 24, 40000 Lopatinec zastupanog po punomoćniku Marko Lesjak</derivirana_varijabla>
  </DomainObject.Predmet.ProtustrankaFormatedWithAdress>
  <DomainObject.Predmet.ProtustrankaFormatedWithAdressOIB>
    <izvorni_sadrzaj> STILART jednostavno društvo s ograničenom odgovornošću za trgovinu i usluge, OIB 01265417057, I.G.Kovačića 24, 40000 Lopatinec zastupanog po punomoćniku Marko Lesjak</izvorni_sadrzaj>
    <derivirana_varijabla naziv="DomainObject.Predmet.ProtustrankaFormatedWithAdressOIB_1"> STILART jednostavno društvo s ograničenom odgovornošću za trgovinu i usluge, OIB 01265417057, I.G.Kovačića 24, 40000 Lopatinec zastupanog po punomoćniku Marko Lesjak</derivirana_varijabla>
  </DomainObject.Predmet.ProtustrankaFormatedWithAdressOIB>
  <DomainObject.Predmet.ProtustrankaWithAdress>
    <izvorni_sadrzaj>STILART jednostavno društvo s ograničenom odgovornošću za trgovinu i usluge I.G.Kovačića 24, 40000 Lopatinec</izvorni_sadrzaj>
    <derivirana_varijabla naziv="DomainObject.Predmet.ProtustrankaWithAdress_1">STILART jednostavno društvo s ograničenom odgovornošću za trgovinu i usluge I.G.Kovačića 24, 40000 Lopatinec</derivirana_varijabla>
  </DomainObject.Predmet.ProtustrankaWithAdress>
  <DomainObject.Predmet.ProtustrankaWithAdressOIB>
    <izvorni_sadrzaj>STILART jednostavno društvo s ograničenom odgovornošću za trgovinu i usluge, OIB 01265417057, I.G.Kovačića 24, 40000 Lopatinec</izvorni_sadrzaj>
    <derivirana_varijabla naziv="DomainObject.Predmet.ProtustrankaWithAdressOIB_1">STILART jednostavno društvo s ograničenom odgovornošću za trgovinu i usluge, OIB 01265417057, I.G.Kovačića 24, 40000 Lopatinec</derivirana_varijabla>
  </DomainObject.Predmet.ProtustrankaWithAdressOIB>
  <DomainObject.Predmet.ProtustrankaNazivFormated>
    <izvorni_sadrzaj>STILART jednostavno društvo s ograničenom odgovornošću za trgovinu i usluge</izvorni_sadrzaj>
    <derivirana_varijabla naziv="DomainObject.Predmet.ProtustrankaNazivFormated_1">STILART jednostavno društvo s ograničenom odgovornošću za trgovinu i usluge</derivirana_varijabla>
  </DomainObject.Predmet.ProtustrankaNazivFormated>
  <DomainObject.Predmet.ProtustrankaNazivFormatedOIB>
    <izvorni_sadrzaj>STILART jednostavno društvo s ograničenom odgovornošću za trgovinu i usluge, OIB 01265417057</izvorni_sadrzaj>
    <derivirana_varijabla naziv="DomainObject.Predmet.ProtustrankaNazivFormatedOIB_1">STILART jednostavno društvo s ograničenom odgovornošću za trgovinu i usluge, OIB 01265417057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STILART jednostavno društvo s ograničenom odgovornošću za trgovinu i usluge zastupanog po punomoćniku Marko Lesjak</item>
    </izvorni_sadrzaj>
    <derivirana_varijabla naziv="DomainObject.Predmet.ProtuStrankaListFormated_1">
      <item>STILART jednostavno društvo s ograničenom odgovornošću za trgovinu i usluge zastupanog po punomoćniku Marko Lesjak</item>
    </derivirana_varijabla>
  </DomainObject.Predmet.ProtuStrankaListFormated>
  <DomainObject.Predmet.ProtuStrankaListFormatedOIB>
    <izvorni_sadrzaj>
      <item>STILART jednostavno društvo s ograničenom odgovornošću za trgovinu i usluge, OIB 01265417057 zastupanog po punomoćniku Marko Lesjak</item>
    </izvorni_sadrzaj>
    <derivirana_varijabla naziv="DomainObject.Predmet.ProtuStrankaListFormatedOIB_1">
      <item>STILART jednostavno društvo s ograničenom odgovornošću za trgovinu i usluge, OIB 01265417057 zastupanog po punomoćniku Marko Lesjak</item>
    </derivirana_varijabla>
  </DomainObject.Predmet.ProtuStrankaListFormatedOIB>
  <DomainObject.Predmet.ProtuStrankaListFormatedWithAdress>
    <izvorni_sadrzaj>
      <item>STILART jednostavno društvo s ograničenom odgovornošću za trgovinu i usluge, I.G.Kovačića 24, 40000 Lopatinec zastupanog po punomoćniku Marko Lesjak</item>
    </izvorni_sadrzaj>
    <derivirana_varijabla naziv="DomainObject.Predmet.ProtuStrankaListFormatedWithAdress_1">
      <item>STILART jednostavno društvo s ograničenom odgovornošću za trgovinu i usluge, I.G.Kovačića 24, 40000 Lopatinec zastupanog po punomoćniku Marko Lesjak</item>
    </derivirana_varijabla>
  </DomainObject.Predmet.ProtuStrankaListFormatedWithAdress>
  <DomainObject.Predmet.ProtuStrankaListFormatedWithAdressOIB>
    <izvorni_sadrzaj>
      <item>STILART jednostavno društvo s ograničenom odgovornošću za trgovinu i usluge, OIB 01265417057, I.G.Kovačića 24, 40000 Lopatinec zastupanog po punomoćniku Marko Lesjak</item>
    </izvorni_sadrzaj>
    <derivirana_varijabla naziv="DomainObject.Predmet.ProtuStrankaListFormatedWithAdressOIB_1">
      <item>STILART jednostavno društvo s ograničenom odgovornošću za trgovinu i usluge, OIB 01265417057, I.G.Kovačića 24, 40000 Lopatinec zastupanog po punomoćniku Marko Lesjak</item>
    </derivirana_varijabla>
  </DomainObject.Predmet.ProtuStrankaListFormatedWithAdressOIB>
  <DomainObject.Predmet.ProtuStrankaListNazivFormated>
    <izvorni_sadrzaj>
      <item>STILART jednostavno društvo s ograničenom odgovornošću za trgovinu i usluge</item>
    </izvorni_sadrzaj>
    <derivirana_varijabla naziv="DomainObject.Predmet.ProtuStrankaListNazivFormated_1">
      <item>STILART jednostavno društvo s ograničenom odgovornošću za trgovinu i usluge</item>
    </derivirana_varijabla>
  </DomainObject.Predmet.ProtuStrankaListNazivFormated>
  <DomainObject.Predmet.ProtuStrankaListNazivFormatedOIB>
    <izvorni_sadrzaj>
      <item>STILART jednostavno društvo s ograničenom odgovornošću za trgovinu i usluge, OIB 01265417057</item>
    </izvorni_sadrzaj>
    <derivirana_varijabla naziv="DomainObject.Predmet.ProtuStrankaListNazivFormatedOIB_1">
      <item>STILART jednostavno društvo s ograničenom odgovornošću za trgovinu i usluge, OIB 01265417057</item>
    </derivirana_varijabla>
  </DomainObject.Predmet.ProtuStrankaListNazivFormatedOIB>
  <DomainObject.Predmet.OstaliListFormated>
    <izvorni_sadrzaj>
      <item>Marko Lesjak punomoćnik sudionika u postupku STILART jednostavno društvo s ograničenom odgovornošću za trgovinu i usluge</item>
    </izvorni_sadrzaj>
    <derivirana_varijabla naziv="DomainObject.Predmet.OstaliListFormated_1">
      <item>Marko Lesjak punomoćnik sudionika u postupku STILART jednostavno društvo s ograničenom odgovornošću za trgovinu i usluge</item>
    </derivirana_varijabla>
  </DomainObject.Predmet.OstaliListFormated>
  <DomainObject.Predmet.OstaliListFormatedOIB>
    <izvorni_sadrzaj>
      <item>Marko Lesjak, OIB 52814717407 punomoćnik sudionika u postupku STILART jednostavno društvo s ograničenom odgovornošću za trgovinu i usluge</item>
    </izvorni_sadrzaj>
    <derivirana_varijabla naziv="DomainObject.Predmet.OstaliListFormatedOIB_1">
      <item>Marko Lesjak, OIB 52814717407 punomoćnik sudionika u postupku STILART jednostavno društvo s ograničenom odgovornošću za trgovinu i usluge</item>
    </derivirana_varijabla>
  </DomainObject.Predmet.OstaliListFormatedOIB>
  <DomainObject.Predmet.OstaliListFormatedWithAdress>
    <izvorni_sadrzaj>
      <item>Marko Lesjak, Ivana Gorana Kovačića 24, 40000 Lopatinec punomoćnik sudionika u postupku STILART jednostavno društvo s ograničenom odgovornošću za trgovinu i usluge</item>
    </izvorni_sadrzaj>
    <derivirana_varijabla naziv="DomainObject.Predmet.OstaliListFormatedWithAdress_1">
      <item>Marko Lesjak, Ivana Gorana Kovačića 24, 40000 Lopatinec punomoćnik sudionika u postupku STILART jednostavno društvo s ograničenom odgovornošću za trgovinu i usluge</item>
    </derivirana_varijabla>
  </DomainObject.Predmet.OstaliListFormatedWithAdress>
  <DomainObject.Predmet.OstaliListFormatedWithAdressOIB>
    <izvorni_sadrzaj>
      <item>Marko Lesjak, OIB 52814717407, Ivana Gorana Kovačića 24, 40000 Lopatinec punomoćnik sudionika u postupku STILART jednostavno društvo s ograničenom odgovornošću za trgovinu i usluge</item>
    </izvorni_sadrzaj>
    <derivirana_varijabla naziv="DomainObject.Predmet.OstaliListFormatedWithAdressOIB_1">
      <item>Marko Lesjak, OIB 52814717407, Ivana Gorana Kovačića 24, 40000 Lopatinec punomoćnik sudionika u postupku STILART jednostavno društvo s ograničenom odgovornošću za trgovinu i usluge</item>
    </derivirana_varijabla>
  </DomainObject.Predmet.OstaliListFormatedWithAdressOIB>
  <DomainObject.Predmet.OstaliListNazivFormated>
    <izvorni_sadrzaj>
      <item>Marko Lesjak</item>
    </izvorni_sadrzaj>
    <derivirana_varijabla naziv="DomainObject.Predmet.OstaliListNazivFormated_1">
      <item>Marko Lesjak</item>
    </derivirana_varijabla>
  </DomainObject.Predmet.OstaliListNazivFormated>
  <DomainObject.Predmet.OstaliListNazivFormatedOIB>
    <izvorni_sadrzaj>
      <item>Marko Lesjak, OIB 52814717407</item>
    </izvorni_sadrzaj>
    <derivirana_varijabla naziv="DomainObject.Predmet.OstaliListNazivFormatedOIB_1">
      <item>Marko Lesjak, OIB 52814717407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St-27/2018-8</izvorni_sadrzaj>
    <derivirana_varijabla naziv="DomainObject.PoslovniBrojDokumenta_1">St-27/2018-8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STILART jednostavno društvo s ograničenom odgovornošću za trgovinu i usluge</izvorni_sadrzaj>
    <derivirana_varijabla naziv="DomainObject.Predmet.ProtustrankaIDrugi_1">STILART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STILART jednostavno društvo s ograničenom odgovornošću za trgovinu i usluge, OIB 01265417057, I.G.Kovačića 24, 40000 Lopatinec</izvorni_sadrzaj>
    <derivirana_varijabla naziv="DomainObject.Predmet.ProtustrankaIDrugiAdressOIB_1">STILART jednostavno društvo s ograničenom odgovornošću za trgovinu i usluge, OIB 01265417057, I.G.Kovačića 24,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STILART jednostavno društvo s ograničenom odgovornošću za trgovinu i usluge</item>
      <item>Financijska agencija</item>
      <item>Marko Lesjak</item>
    </izvorni_sadrzaj>
    <derivirana_varijabla naziv="DomainObject.Predmet.SudioniciListNaziv_1">
      <item>STILART jednostavno društvo s ograničenom odgovornošću za trgovinu i usluge</item>
      <item>Financijska agencija</item>
      <item>Marko Lesjak</item>
    </derivirana_varijabla>
  </DomainObject.Predmet.SudioniciListNaziv>
  <DomainObject.Predmet.SudioniciListAdressOIB>
    <izvorni_sadrzaj>
      <item>STILART jednostavno društvo s ograničenom odgovornošću za trgovinu i usluge, OIB 01265417057, I.G.Kovačića 24,40000 Lopatinec</item>
      <item>Financijska agencija, OIB 85821130368, Ulica grada Vukovara 70,10000 Zagreb</item>
      <item>Marko Lesjak, OIB 52814717407, Ivana Gorana Kovačića 24,40000 Lopatinec</item>
    </izvorni_sadrzaj>
    <derivirana_varijabla naziv="DomainObject.Predmet.SudioniciListAdressOIB_1">
      <item>STILART jednostavno društvo s ograničenom odgovornošću za trgovinu i usluge, OIB 01265417057, I.G.Kovačića 24,40000 Lopatinec</item>
      <item>Financijska agencija, OIB 85821130368, Ulica grada Vukovara 70,10000 Zagreb</item>
      <item>Marko Lesjak, OIB 52814717407, Ivana Gorana Kovačića 24,40000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B4B08-7613-4FA1-B47C-307F79B64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3011</properties:Characters>
  <properties:Lines>79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2018-05-24T09:58:00Z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St-27/2018-8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