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777d4" w14:paraId="23777d4" w:rsidRDefault="00E547D6" w:rsidP="00E547D6" w:rsidR="00E547D6">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E547D6" w:rsidP="00E547D6" w:rsidR="00E547D6">
      <w:pPr>
        <w:spacing w:after="0"/>
        <w:jc w:val="both"/>
      </w:pPr>
      <w:r>
        <w:t xml:space="preserve">       REPUBLIKA HRVATSKA</w:t>
      </w:r>
    </w:p>
    <w:p w:rsidRDefault="00E547D6" w:rsidP="00E547D6" w:rsidR="00E547D6">
      <w:pPr>
        <w:spacing w:after="0"/>
        <w:jc w:val="both"/>
      </w:pPr>
      <w:r>
        <w:rPr>
          <w:lang w:val="pt-BR"/>
        </w:rPr>
        <w:t>TRGOVA</w:t>
      </w:r>
      <w:r>
        <w:t>Č</w:t>
      </w:r>
      <w:r>
        <w:rPr>
          <w:lang w:val="pt-BR"/>
        </w:rPr>
        <w:t>KI SUD U VARA</w:t>
      </w:r>
      <w:r>
        <w:t>Ž</w:t>
      </w:r>
      <w:r>
        <w:rPr>
          <w:lang w:val="pt-BR"/>
        </w:rPr>
        <w:t>DINU</w:t>
      </w:r>
    </w:p>
    <w:p w:rsidRDefault="00E547D6" w:rsidP="00E547D6" w:rsidR="00E547D6">
      <w:pPr>
        <w:spacing w:after="0"/>
        <w:rPr>
          <w:bCs/>
        </w:rPr>
      </w:pPr>
      <w:r>
        <w:t xml:space="preserve">                      </w:t>
      </w:r>
      <w:r>
        <w:rPr>
          <w:lang w:val="pt-BR"/>
        </w:rPr>
        <w:t>B. Radić 2</w:t>
      </w:r>
      <w:r>
        <w:rPr>
          <w:bCs/>
        </w:rPr>
        <w:t xml:space="preserve">   </w:t>
      </w:r>
    </w:p>
    <w:p w:rsidRDefault="00E547D6" w:rsidP="00E547D6" w:rsidR="00E547D6">
      <w:pPr>
        <w:spacing w:after="0"/>
        <w:ind w:left="5664"/>
      </w:pPr>
      <w:r>
        <w:t>Poslovni broj: 3 St-498/16-7</w:t>
      </w:r>
    </w:p>
    <w:p w:rsidRDefault="00E547D6" w:rsidP="00E547D6" w:rsidR="00E547D6">
      <w:pPr>
        <w:spacing w:after="0"/>
      </w:pPr>
    </w:p>
    <w:p w:rsidRDefault="00E547D6" w:rsidP="00E547D6" w:rsidR="00E547D6">
      <w:pPr>
        <w:spacing w:after="0"/>
        <w:jc w:val="both"/>
        <w:rPr>
          <w:b/>
        </w:rPr>
      </w:pPr>
    </w:p>
    <w:p w:rsidRDefault="00E547D6" w:rsidP="00E547D6" w:rsidR="00E547D6">
      <w:pPr>
        <w:spacing w:after="0"/>
        <w:jc w:val="both"/>
      </w:pPr>
      <w:r>
        <w:rPr>
          <w:b/>
        </w:rPr>
        <w:tab/>
      </w:r>
      <w:r>
        <w:t xml:space="preserve">TRGOVAČKI SUD U VARAŽDINU, po sucu toga suda Jasni Lekić, kao stečajnom sucu, u stečajnom predmetu u povodu prijedloga predlagatelja FINANCIJSKA AGENCIJA Regionalni centar Zagreb, Podružnica Varaždin, A. Cesarca 2, protiv dužnika KAMINI RABUZIN društvo s ograničenom odgovornošću za izradu i montažu kamina i krušnih peći, skraćena tvrtka KAMINI RABUZIN d.o.o. Novi Marof, Varaždinska 104, MBS: 070090023, OIB: 40254820124, radi otvaranja stečajnog postupka nad dužnikom, dana 20. lipnja 2016. godine donio je slijedeći  </w:t>
      </w:r>
    </w:p>
    <w:p w:rsidRDefault="00E547D6" w:rsidP="00E547D6" w:rsidR="00E547D6">
      <w:pPr>
        <w:spacing w:after="0"/>
        <w:jc w:val="both"/>
        <w:rPr>
          <w:rFonts w:eastAsia="Calibri"/>
        </w:rPr>
      </w:pPr>
    </w:p>
    <w:p w:rsidRDefault="00E547D6" w:rsidP="00E547D6" w:rsidR="00E547D6">
      <w:pPr>
        <w:spacing w:after="0"/>
        <w:jc w:val="center"/>
        <w:rPr>
          <w:rFonts w:eastAsia="Times New Roman"/>
          <w:lang w:eastAsia="hr-HR"/>
        </w:rPr>
      </w:pPr>
      <w:r>
        <w:rPr>
          <w:sz w:val="28"/>
          <w:szCs w:val="28"/>
        </w:rPr>
        <w:t>Z A K LJ U Č A K</w:t>
      </w:r>
    </w:p>
    <w:p w:rsidRDefault="00E547D6" w:rsidP="00E547D6" w:rsidR="00E547D6">
      <w:pPr>
        <w:spacing w:after="0"/>
        <w:jc w:val="center"/>
      </w:pPr>
    </w:p>
    <w:p w:rsidRDefault="00E547D6" w:rsidP="00E547D6" w:rsidR="00E547D6">
      <w:pPr>
        <w:spacing w:after="0"/>
        <w:jc w:val="center"/>
      </w:pPr>
    </w:p>
    <w:p w:rsidRDefault="00E547D6" w:rsidP="00E547D6" w:rsidR="00E547D6">
      <w:pPr>
        <w:spacing w:after="0"/>
        <w:ind w:firstLine="708"/>
        <w:jc w:val="both"/>
      </w:pPr>
      <w:r>
        <w:t>I/ Nalaže se odgovornoj osobi dužnika KAMINI RABUZIN d.o.o. Novi Marof, Varaždinska 104, OIB: 40254820124,</w:t>
      </w:r>
      <w:r>
        <w:rPr>
          <w:color w:themeColor="text1" w:val="000000"/>
        </w:rPr>
        <w:t xml:space="preserve"> da sukladno </w:t>
      </w:r>
      <w:r>
        <w:t xml:space="preserve">članku 17. Stečajnog zakona ("Narodne novine" broj 71/15, u daljnjem tekstu SZ-a) u roku od 15 dana od dana primitka ovog zaključka, dostave popis imovine i obveza dužnika koji se sastoji od naznake: </w:t>
      </w:r>
    </w:p>
    <w:p w:rsidRDefault="00E547D6" w:rsidP="00E547D6" w:rsidR="00E547D6">
      <w:pPr>
        <w:spacing w:after="0"/>
        <w:jc w:val="both"/>
      </w:pPr>
    </w:p>
    <w:p w:rsidRDefault="00E547D6" w:rsidP="00E547D6" w:rsidR="00E547D6">
      <w:pPr>
        <w:spacing w:after="0"/>
        <w:jc w:val="both"/>
      </w:pPr>
      <w:r>
        <w:t>1. nekretnina i pokretnina dužnika (opis svake pojedine nekretnine i pokretnine s podacima potrebnim za identifikaciju)</w:t>
      </w:r>
    </w:p>
    <w:p w:rsidRDefault="00E547D6" w:rsidP="00E547D6" w:rsidR="00E547D6">
      <w:pPr>
        <w:spacing w:after="0"/>
        <w:jc w:val="both"/>
      </w:pPr>
      <w:r>
        <w:t>2. imovinskih prava dužnika na tuđim stvarima (opis svake pojedine nekretnine ili pokretnine s podacima potrebnim za identifikaciju)</w:t>
      </w:r>
    </w:p>
    <w:p w:rsidRDefault="00E547D6" w:rsidP="00E547D6" w:rsidR="00E547D6">
      <w:pPr>
        <w:spacing w:after="0"/>
        <w:jc w:val="both"/>
      </w:pPr>
      <w:r>
        <w:t>3. novčanih i nenovčanih tražbina dužnika (iznos, ime i prezime/naziv, OIB i adresa dužnikovog dužnika, pravna osnova, datum dospijeća)</w:t>
      </w:r>
    </w:p>
    <w:p w:rsidRDefault="00E547D6" w:rsidP="00E547D6" w:rsidR="00E547D6">
      <w:pPr>
        <w:spacing w:after="0"/>
        <w:jc w:val="both"/>
      </w:pPr>
      <w:r>
        <w:t>4. drugih prava koja čine imovinu dužnika (opis prava, procijenjena vrijednost prava, ako se radi o imovinskom pravu)</w:t>
      </w:r>
    </w:p>
    <w:p w:rsidRDefault="00E547D6" w:rsidP="00E547D6" w:rsidR="00E547D6">
      <w:pPr>
        <w:spacing w:after="0"/>
        <w:jc w:val="both"/>
      </w:pPr>
      <w:r>
        <w:t>5. novčanih sredstava na računima (ukupan iznos novčanih sredstava po svim računima dužnika, uz naznaku broja računa i banke te popis svih računa otvorenih u bankama uključujući i popis računa štednih uloga)</w:t>
      </w:r>
    </w:p>
    <w:p w:rsidRDefault="00E547D6" w:rsidP="00E547D6" w:rsidR="00E547D6">
      <w:pPr>
        <w:spacing w:after="0"/>
        <w:jc w:val="both"/>
      </w:pPr>
      <w:r>
        <w:t>6. druge imovine dužnika (opis i vrste imovine s podacima potrebnim za identifikaciju)</w:t>
      </w:r>
    </w:p>
    <w:p w:rsidRDefault="00E547D6" w:rsidP="00E547D6" w:rsidR="00E547D6">
      <w:pPr>
        <w:spacing w:after="0"/>
        <w:jc w:val="both"/>
      </w:pPr>
      <w:r>
        <w:t>7. obveza dužnika unesenih u njegove poslovne knjige (popis svih obveza pojedinačno s naznakom iznosa, ime i prezime/naziv, OIB i adresa vjerovnika, datum dospijeća tražbine, vrsta i visina kamatne stope koja se obračunava na iznos obveze ako se radi o novčanoj obvezi)</w:t>
      </w:r>
    </w:p>
    <w:p w:rsidRDefault="00E547D6" w:rsidP="00E547D6" w:rsidR="00E547D6">
      <w:pPr>
        <w:spacing w:after="0"/>
        <w:jc w:val="both"/>
      </w:pPr>
      <w:r>
        <w:t>8. drugih novčanih i nenovčanih obveza dužnika (opis obveze, vrsta-novčane ili nenovčane, ime i prezime/naziv, OIB i adresa vjerovnika, datum dospijeća tražbine, vrsta i visina kamatne stope koja se obračunava na iznos obveze ako se radi o novčanoj obvezi)</w:t>
      </w:r>
    </w:p>
    <w:p w:rsidRDefault="00E547D6" w:rsidP="00E547D6" w:rsidR="00E547D6">
      <w:pPr>
        <w:spacing w:after="0"/>
        <w:jc w:val="both"/>
      </w:pPr>
      <w:r>
        <w:t>9. razlučnih prava na imovini dužnika (podaci o razlučnom pravu, pravna osnova, dio imovine na koji se odnosi razlučno pravo, je li razlučno pravo upisano u javne knjige, iznos u visini kojega postoji razlučno pravo)</w:t>
      </w:r>
    </w:p>
    <w:p w:rsidRDefault="00E547D6" w:rsidP="00E547D6" w:rsidR="00E547D6">
      <w:pPr>
        <w:spacing w:after="0"/>
        <w:jc w:val="both"/>
      </w:pPr>
      <w:r>
        <w:lastRenderedPageBreak/>
        <w:t>10. izlučnih prava (podaci o izlučnom pravu, pravna osnova i dio imovine na koji se odnosi izlučno pravo)</w:t>
      </w:r>
    </w:p>
    <w:p w:rsidRDefault="00E547D6" w:rsidP="00E547D6" w:rsidR="00E547D6">
      <w:pPr>
        <w:spacing w:after="0"/>
        <w:jc w:val="both"/>
      </w:pPr>
      <w:r>
        <w:t>11. prosječnih mjesečnih troškova redovnoga poslovanja dužnika u posljednjih godinu dana (iznos u kunama, specifikacija troškova)</w:t>
      </w:r>
    </w:p>
    <w:p w:rsidRDefault="00E547D6" w:rsidP="00E547D6" w:rsidR="00E547D6">
      <w:pPr>
        <w:spacing w:after="0"/>
        <w:jc w:val="both"/>
      </w:pPr>
      <w:r>
        <w:t>12. postupaka pred sudovima ili javnopravnim tijelima u kojima je dužnik stranka i visinu ili opis tražbine koja je predmet postupka (naziv suda/javnopravnog tijela, vrsta postupka, poslovni broj predmeta, podaci o strankama u postupku, vrijednost premeta spora.</w:t>
      </w:r>
    </w:p>
    <w:p w:rsidRDefault="00E547D6" w:rsidP="00E547D6" w:rsidR="00E547D6">
      <w:pPr>
        <w:spacing w:after="0"/>
        <w:jc w:val="both"/>
      </w:pPr>
    </w:p>
    <w:p w:rsidRDefault="00E547D6" w:rsidP="00E547D6" w:rsidR="00E547D6">
      <w:pPr>
        <w:spacing w:after="0"/>
        <w:ind w:firstLine="708"/>
        <w:jc w:val="both"/>
      </w:pPr>
      <w:r>
        <w:t>II/ Dužnik mora u popisu imovine i obveza iz stavka 1. izreke ovoga zaključka  navesti podatke o pravnoj i činjeničnoj osnovi u odnosu na svaki dio imovine i obveza, te o dokazima, osobito ispravama, kojima se oni mogu potkrijepiti i potvrditi da su navedeni podaci točni i potpuni i da ništa od imovine i obveza nije zatajeno.</w:t>
      </w:r>
    </w:p>
    <w:p w:rsidRDefault="00E547D6" w:rsidP="00E547D6" w:rsidR="00E547D6">
      <w:pPr>
        <w:spacing w:after="0"/>
        <w:jc w:val="both"/>
      </w:pPr>
    </w:p>
    <w:p w:rsidRDefault="00E547D6" w:rsidP="00E547D6" w:rsidR="00E547D6">
      <w:pPr>
        <w:spacing w:after="0"/>
        <w:ind w:firstLine="708"/>
        <w:jc w:val="both"/>
      </w:pPr>
      <w:r>
        <w:t>III/ Upozorava se odgovorna osoba dužnika Nenad Rabuzin iz Ključa, Viktora Čolje 78, OIB: 81753013112, da za davanje neistinitoga ili nepotpunoga popisa imovine i obveza, odgovara kao za davanje lažnoga iskaza u postupku pred sudom.</w:t>
      </w:r>
    </w:p>
    <w:p w:rsidRDefault="00E547D6" w:rsidP="00E547D6" w:rsidR="00E547D6">
      <w:pPr>
        <w:spacing w:after="0"/>
        <w:ind w:firstLine="708"/>
        <w:jc w:val="both"/>
      </w:pPr>
    </w:p>
    <w:p w:rsidRDefault="00E547D6" w:rsidP="00E547D6" w:rsidR="00E547D6">
      <w:pPr>
        <w:spacing w:after="0"/>
        <w:jc w:val="both"/>
      </w:pPr>
    </w:p>
    <w:p w:rsidRDefault="00E547D6" w:rsidP="00E547D6" w:rsidR="00E547D6">
      <w:pPr>
        <w:spacing w:after="0"/>
        <w:jc w:val="center"/>
      </w:pPr>
      <w:r>
        <w:t>Obrazloženje</w:t>
      </w:r>
    </w:p>
    <w:p w:rsidRDefault="00E547D6" w:rsidP="00E547D6" w:rsidR="00E547D6">
      <w:pPr>
        <w:spacing w:after="0"/>
        <w:jc w:val="center"/>
      </w:pPr>
    </w:p>
    <w:p w:rsidRDefault="00E547D6" w:rsidP="00E547D6" w:rsidR="00E547D6">
      <w:pPr>
        <w:spacing w:after="0"/>
        <w:jc w:val="center"/>
      </w:pPr>
    </w:p>
    <w:p w:rsidRDefault="00E547D6" w:rsidP="00E547D6" w:rsidR="00E547D6">
      <w:pPr>
        <w:spacing w:after="0"/>
        <w:jc w:val="both"/>
      </w:pPr>
      <w:r>
        <w:tab/>
        <w:t xml:space="preserve">Dana 22. ožujka 2016. godine predlagatelj Financijska agencija, Podružnica Varaždin podnio je prijedlog za otvaranje stečajnog postupka nad dužnikom KAMINI RABUZIN d.o.o. Novi Marof, Varaždinska 104, navodeći da dužnik na dan 1. rujna 2015. godine u Očevidniku redoslijeda osnova za plaćanje ima evidentirane neizvršene osnove za plaćanje u ukupnom iznosu od 152.956,84 kn, te da dužnik ima 1 zaposlenih. </w:t>
      </w:r>
    </w:p>
    <w:p w:rsidRDefault="00E547D6" w:rsidP="00E547D6" w:rsidR="00E547D6">
      <w:pPr>
        <w:spacing w:after="0"/>
        <w:jc w:val="both"/>
      </w:pPr>
      <w:r>
        <w:tab/>
        <w:t>Stoga je sud sukladno čl. 16. st 1., 2. i 3. SZ-a, odlučio kao u izreci ovog zaključka.</w:t>
      </w:r>
    </w:p>
    <w:p w:rsidRDefault="00E547D6" w:rsidP="00E547D6" w:rsidR="00E547D6">
      <w:pPr>
        <w:spacing w:after="0"/>
        <w:jc w:val="both"/>
      </w:pPr>
    </w:p>
    <w:p w:rsidRDefault="00E547D6" w:rsidP="00E547D6" w:rsidR="00E547D6">
      <w:pPr>
        <w:spacing w:after="0"/>
        <w:jc w:val="both"/>
      </w:pPr>
    </w:p>
    <w:p w:rsidRDefault="00E547D6" w:rsidP="00E547D6" w:rsidR="00E547D6">
      <w:pPr>
        <w:spacing w:after="0"/>
        <w:jc w:val="both"/>
      </w:pPr>
    </w:p>
    <w:p w:rsidRDefault="00E547D6" w:rsidP="00E547D6" w:rsidR="00E547D6">
      <w:pPr>
        <w:spacing w:after="0"/>
        <w:jc w:val="center"/>
      </w:pPr>
      <w:r>
        <w:t xml:space="preserve">U Varaždinu, 20. lipnja 2016. godine </w:t>
      </w:r>
    </w:p>
    <w:p w:rsidRDefault="00E547D6" w:rsidP="00E547D6" w:rsidR="00E547D6">
      <w:pPr>
        <w:spacing w:after="0"/>
      </w:pPr>
    </w:p>
    <w:p w:rsidRDefault="00E547D6" w:rsidP="00E547D6" w:rsidR="00E547D6">
      <w:pPr>
        <w:spacing w:after="0"/>
        <w:jc w:val="center"/>
      </w:pPr>
    </w:p>
    <w:p w:rsidRDefault="00E547D6" w:rsidP="00E547D6" w:rsidR="00E547D6">
      <w:pPr>
        <w:spacing w:after="0"/>
        <w:ind w:firstLine="720"/>
        <w:jc w:val="center"/>
        <w:outlineLvl w:val="0"/>
      </w:pPr>
      <w:r>
        <w:t xml:space="preserve">                                                                     STEČAJNI SUDAC:</w:t>
      </w:r>
    </w:p>
    <w:p w:rsidRDefault="00E547D6" w:rsidP="00E547D6" w:rsidR="00E547D6">
      <w:pPr>
        <w:spacing w:after="0"/>
        <w:ind w:firstLine="720"/>
        <w:jc w:val="right"/>
      </w:pPr>
    </w:p>
    <w:p w:rsidRDefault="00E547D6" w:rsidP="00E547D6" w:rsidR="00E547D6">
      <w:pPr>
        <w:spacing w:after="0"/>
        <w:ind w:firstLine="720"/>
        <w:jc w:val="center"/>
        <w:outlineLvl w:val="0"/>
      </w:pPr>
      <w:r>
        <w:t xml:space="preserve">                                                                    Jasna Lekić</w:t>
      </w:r>
    </w:p>
    <w:p w:rsidRDefault="00E547D6" w:rsidP="00E547D6" w:rsidR="00E547D6">
      <w:pPr>
        <w:spacing w:after="0"/>
        <w:ind w:firstLine="720"/>
        <w:jc w:val="center"/>
        <w:outlineLvl w:val="0"/>
      </w:pPr>
    </w:p>
    <w:p w:rsidRDefault="00E547D6" w:rsidP="00E547D6" w:rsidR="00E547D6">
      <w:pPr>
        <w:spacing w:after="0"/>
        <w:ind w:firstLine="720"/>
        <w:jc w:val="center"/>
        <w:outlineLvl w:val="0"/>
      </w:pPr>
    </w:p>
    <w:p w:rsidRDefault="00E547D6" w:rsidP="00E547D6" w:rsidR="00E547D6">
      <w:pPr>
        <w:spacing w:after="0"/>
        <w:ind w:firstLine="720"/>
        <w:jc w:val="both"/>
        <w:outlineLvl w:val="0"/>
      </w:pPr>
      <w:r>
        <w:t xml:space="preserve">                                                                         </w:t>
      </w:r>
    </w:p>
    <w:p w:rsidRDefault="00E547D6" w:rsidP="00E547D6" w:rsidR="00E547D6">
      <w:pPr>
        <w:spacing w:after="0"/>
        <w:jc w:val="both"/>
      </w:pPr>
    </w:p>
    <w:p w:rsidRDefault="00E547D6" w:rsidP="00E547D6" w:rsidR="00E547D6">
      <w:pPr>
        <w:spacing w:after="0"/>
        <w:jc w:val="both"/>
      </w:pPr>
    </w:p>
    <w:p w:rsidRDefault="00E547D6" w:rsidP="00E547D6" w:rsidR="00E547D6">
      <w:pPr>
        <w:spacing w:after="0"/>
        <w:jc w:val="both"/>
      </w:pPr>
      <w:r>
        <w:t>POUKA O PRAVNOM LIJEKU:</w:t>
      </w:r>
    </w:p>
    <w:p w:rsidRDefault="00E547D6" w:rsidP="00E547D6" w:rsidR="00E547D6">
      <w:pPr>
        <w:spacing w:after="0"/>
        <w:jc w:val="both"/>
      </w:pPr>
    </w:p>
    <w:p w:rsidRDefault="00E547D6" w:rsidP="00E547D6" w:rsidR="00E547D6">
      <w:pPr>
        <w:spacing w:after="0"/>
        <w:ind w:firstLine="708"/>
        <w:jc w:val="both"/>
      </w:pPr>
      <w:r>
        <w:t>Protiv ovoga zaključka žalba nije dopuštena (čl. 19. st. 7. SZ-a).</w:t>
      </w:r>
    </w:p>
    <w:p w:rsidRDefault="00E547D6" w:rsidP="00E547D6" w:rsidR="00E547D6">
      <w:pPr>
        <w:spacing w:after="0"/>
        <w:jc w:val="both"/>
      </w:pPr>
    </w:p>
    <w:p w:rsidRDefault="00E547D6" w:rsidP="00E547D6" w:rsidR="00E547D6">
      <w:pPr>
        <w:spacing w:after="0"/>
        <w:jc w:val="both"/>
      </w:pPr>
    </w:p>
    <w:p w:rsidRDefault="00E547D6" w:rsidP="00E547D6" w:rsidR="00E547D6">
      <w:pPr>
        <w:spacing w:after="0"/>
        <w:jc w:val="both"/>
      </w:pPr>
    </w:p>
    <w:p w:rsidRDefault="00E547D6" w:rsidP="00E547D6" w:rsidR="00E547D6">
      <w:pPr>
        <w:spacing w:after="0"/>
        <w:jc w:val="both"/>
      </w:pPr>
      <w:r>
        <w:t>DNA: 1. Direktor dužnika Nenad Rabuzin iz Ključa, Viktora Čolje 78, 42220 Novi Marof</w:t>
      </w:r>
    </w:p>
    <w:p w:rsidRDefault="00E547D6" w:rsidP="00E547D6" w:rsidR="00DA0242">
      <w:pPr>
        <w:spacing w:after="0"/>
        <w:jc w:val="both"/>
      </w:pPr>
      <w:r>
        <w:t xml:space="preserve">           2. E-Oglasna ploča suda</w:t>
      </w:r>
      <w:r w:rsidR="00EF50F0">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50F0" w:rsidP="00537B78" w:rsidR="00EF50F0">
      <w:r>
        <w:separator/>
      </w:r>
    </w:p>
  </w:endnote>
  <w:endnote w:id="0" w:type="continuationSeparator">
    <w:p w:rsidRDefault="00EF50F0" w:rsidP="00537B78" w:rsidR="00EF50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50F0" w:rsidP="00537B78" w:rsidR="00EF50F0">
      <w:r>
        <w:separator/>
      </w:r>
    </w:p>
  </w:footnote>
  <w:footnote w:id="0" w:type="continuationSeparator">
    <w:p w:rsidRDefault="00EF50F0" w:rsidP="00537B78" w:rsidR="00EF50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9F7722"/>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47D6"/>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0F0"/>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0836059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lipnja 2016.</izvorni_sadrzaj>
    <derivirana_varijabla naziv="DomainObject.DatumDonosenjaOdluke_1">20.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St-498/2016-7</izvorni_sadrzaj>
    <derivirana_varijabla naziv="DomainObject.Oznaka_1">St-498/2016-7</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498</izvorni_sadrzaj>
    <derivirana_varijabla naziv="DomainObject.Predmet.Broj_1">498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St-498/2016</izvorni_sadrzaj>
    <derivirana_varijabla naziv="DomainObject.Predmet.OznakaBroj_1">St-498/2016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KAMINI RABUZIN društvo s ograničenom odgovornošću za izradu i montažu kamina i krušnih peći</izvorni_sadrzaj>
    <derivirana_varijabla naziv="DomainObject.Predmet.ProtustrankaFormated_1">  KAMINI RABUZIN društvo s ograničenom odgovornošću za izradu i montažu kamina i krušnih peći</derivirana_varijabla>
  </DomainObject.Predmet.ProtustrankaFormated>
  <DomainObject.Predmet.ProtustrankaFormatedOIB>
    <izvorni_sadrzaj>  KAMINI RABUZIN društvo s ograničenom odgovornošću za izradu i montažu kamina i krušnih peći, OIB 40254820124</izvorni_sadrzaj>
    <derivirana_varijabla naziv="DomainObject.Predmet.ProtustrankaFormatedOIB_1">  KAMINI RABUZIN društvo s ograničenom odgovornošću za izradu i montažu kamina i krušnih peći, OIB 40254820124</derivirana_varijabla>
  </DomainObject.Predmet.ProtustrankaFormatedOIB>
  <DomainObject.Predmet.ProtustrankaFormatedWithAdress>
    <izvorni_sadrzaj> KAMINI RABUZIN društvo s ograničenom odgovornošću za izradu i montažu kamina i krušnih peći, Varaždinska 104, 42220 Novi Marof</izvorni_sadrzaj>
    <derivirana_varijabla naziv="DomainObject.Predmet.ProtustrankaFormatedWithAdress_1"> KAMINI RABUZIN društvo s ograničenom odgovornošću za izradu i montažu kamina i krušnih peći, Varaždinska 104, 42220 Novi Marof</derivirana_varijabla>
  </DomainObject.Predmet.ProtustrankaFormatedWithAdress>
  <DomainObject.Predmet.ProtustrankaFormatedWithAdressOIB>
    <izvorni_sadrzaj> KAMINI RABUZIN društvo s ograničenom odgovornošću za izradu i montažu kamina i krušnih peći, OIB 40254820124, Varaždinska 104, 42220 Novi Marof</izvorni_sadrzaj>
    <derivirana_varijabla naziv="DomainObject.Predmet.ProtustrankaFormatedWithAdressOIB_1"> KAMINI RABUZIN društvo s ograničenom odgovornošću za izradu i montažu kamina i krušnih peći, OIB 40254820124, Varaždinska 104, 42220 Novi Marof</derivirana_varijabla>
  </DomainObject.Predmet.ProtustrankaFormatedWithAdressOIB>
  <DomainObject.Predmet.ProtustrankaWithAdress>
    <izvorni_sadrzaj>KAMINI RABUZIN društvo s ograničenom odgovornošću za izradu i montažu kamina i krušnih peći Varaždinska 104, 42220 Novi Marof</izvorni_sadrzaj>
    <derivirana_varijabla naziv="DomainObject.Predmet.ProtustrankaWithAdress_1">KAMINI RABUZIN društvo s ograničenom odgovornošću za izradu i montažu kamina i krušnih peći Varaždinska 104, 42220 Novi Marof</derivirana_varijabla>
  </DomainObject.Predmet.ProtustrankaWithAdress>
  <DomainObject.Predmet.ProtustrankaWithAdressOIB>
    <izvorni_sadrzaj>KAMINI RABUZIN društvo s ograničenom odgovornošću za izradu i montažu kamina i krušnih peći, OIB 40254820124, Varaždinska 104, 42220 Novi Marof</izvorni_sadrzaj>
    <derivirana_varijabla naziv="DomainObject.Predmet.ProtustrankaWithAdressOIB_1">KAMINI RABUZIN društvo s ograničenom odgovornošću za izradu i montažu kamina i krušnih peći, OIB 40254820124, Varaždinska 104, 42220 Novi Marof</derivirana_varijabla>
  </DomainObject.Predmet.ProtustrankaWithAdressOIB>
  <DomainObject.Predmet.ProtustrankaNazivFormated>
    <izvorni_sadrzaj>KAMINI RABUZIN društvo s ograničenom odgovornošću za izradu i montažu kamina i krušnih peći</izvorni_sadrzaj>
    <derivirana_varijabla naziv="DomainObject.Predmet.ProtustrankaNazivFormated_1">KAMINI RABUZIN društvo s ograničenom odgovornošću za izradu i montažu kamina i krušnih peći</derivirana_varijabla>
  </DomainObject.Predmet.ProtustrankaNazivFormated>
  <DomainObject.Predmet.ProtustrankaNazivFormatedOIB>
    <izvorni_sadrzaj>KAMINI RABUZIN društvo s ograničenom odgovornošću za izradu i montažu kamina i krušnih peći, OIB 40254820124</izvorni_sadrzaj>
    <derivirana_varijabla naziv="DomainObject.Predmet.ProtustrankaNazivFormatedOIB_1">KAMINI RABUZIN društvo s ograničenom odgovornošću za izradu i montažu kamina i krušnih peći, OIB 40254820124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152956.84</izvorni_sadrzaj>
    <derivirana_varijabla naziv="DomainObject.Predmet.TrenutnaVrijednost_1">152956.84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KAMINI RABUZIN društvo s ograničenom odgovornošću za izradu i montažu kamina i krušnih peći</item>
    </izvorni_sadrzaj>
    <derivirana_varijabla naziv="DomainObject.Predmet.ProtuStrankaListFormated_1">
      <item>KAMINI RABUZIN društvo s ograničenom odgovornošću za izradu i montažu kamina i krušnih peći</item>
    </derivirana_varijabla>
  </DomainObject.Predmet.ProtuStrankaListFormated>
  <DomainObject.Predmet.ProtuStrankaListFormatedOIB>
    <izvorni_sadrzaj>
      <item>KAMINI RABUZIN društvo s ograničenom odgovornošću za izradu i montažu kamina i krušnih peći, OIB 40254820124</item>
    </izvorni_sadrzaj>
    <derivirana_varijabla naziv="DomainObject.Predmet.ProtuStrankaListFormatedOIB_1">
      <item>KAMINI RABUZIN društvo s ograničenom odgovornošću za izradu i montažu kamina i krušnih peći, OIB 40254820124</item>
    </derivirana_varijabla>
  </DomainObject.Predmet.ProtuStrankaListFormatedOIB>
  <DomainObject.Predmet.ProtuStrankaListFormatedWithAdress>
    <izvorni_sadrzaj>
      <item>KAMINI RABUZIN društvo s ograničenom odgovornošću za izradu i montažu kamina i krušnih peći, Varaždinska 104, 42220 Novi Marof</item>
    </izvorni_sadrzaj>
    <derivirana_varijabla naziv="DomainObject.Predmet.ProtuStrankaListFormatedWithAdress_1">
      <item>KAMINI RABUZIN društvo s ograničenom odgovornošću za izradu i montažu kamina i krušnih peći, Varaždinska 104, 42220 Novi Marof</item>
    </derivirana_varijabla>
  </DomainObject.Predmet.ProtuStrankaListFormatedWithAdress>
  <DomainObject.Predmet.ProtuStrankaListFormatedWithAdressOIB>
    <izvorni_sadrzaj>
      <item>KAMINI RABUZIN društvo s ograničenom odgovornošću za izradu i montažu kamina i krušnih peći, OIB 40254820124, Varaždinska 104, 42220 Novi Marof</item>
    </izvorni_sadrzaj>
    <derivirana_varijabla naziv="DomainObject.Predmet.ProtuStrankaListFormatedWithAdressOIB_1">
      <item>KAMINI RABUZIN društvo s ograničenom odgovornošću za izradu i montažu kamina i krušnih peći, OIB 40254820124, Varaždinska 104, 42220 Novi Marof</item>
    </derivirana_varijabla>
  </DomainObject.Predmet.ProtuStrankaListFormatedWithAdressOIB>
  <DomainObject.Predmet.ProtuStrankaListNazivFormated>
    <izvorni_sadrzaj>
      <item>KAMINI RABUZIN društvo s ograničenom odgovornošću za izradu i montažu kamina i krušnih peći</item>
    </izvorni_sadrzaj>
    <derivirana_varijabla naziv="DomainObject.Predmet.ProtuStrankaListNazivFormated_1">
      <item>KAMINI RABUZIN društvo s ograničenom odgovornošću za izradu i montažu kamina i krušnih peći</item>
    </derivirana_varijabla>
  </DomainObject.Predmet.ProtuStrankaListNazivFormated>
  <DomainObject.Predmet.ProtuStrankaListNazivFormatedOIB>
    <izvorni_sadrzaj>
      <item>KAMINI RABUZIN društvo s ograničenom odgovornošću za izradu i montažu kamina i krušnih peći, OIB 40254820124</item>
    </izvorni_sadrzaj>
    <derivirana_varijabla naziv="DomainObject.Predmet.ProtuStrankaListNazivFormatedOIB_1">
      <item>KAMINI RABUZIN društvo s ograničenom odgovornošću za izradu i montažu kamina i krušnih peći, OIB 40254820124</item>
    </derivirana_varijabla>
  </DomainObject.Predmet.ProtuStrankaListNazivFormatedOIB>
  <DomainObject.Predmet.OstaliListFormated>
    <izvorni_sadrzaj>
      <item>E-oglasna ploča</item>
      <item>Sudski registar</item>
    </izvorni_sadrzaj>
    <derivirana_varijabla naziv="DomainObject.Predmet.OstaliListFormated_1">
      <item>E-oglasna ploča</item>
      <item>Sudski registar</item>
    </derivirana_varijabla>
  </DomainObject.Predmet.OstaliListFormated>
  <DomainObject.Predmet.OstaliListFormatedOIB>
    <izvorni_sadrzaj>
      <item>E-oglasna ploča</item>
      <item>Sudski registar</item>
    </izvorni_sadrzaj>
    <derivirana_varijabla naziv="DomainObject.Predmet.OstaliListFormatedOIB_1">
      <item>E-oglasna ploča</item>
      <item>Sudski registar</item>
    </derivirana_varijabla>
  </DomainObject.Predmet.OstaliListFormatedOIB>
  <DomainObject.Predmet.OstaliListFormatedWithAdress>
    <izvorni_sadrzaj>
      <item>E-oglasna ploča</item>
      <item>Sudski registar</item>
    </izvorni_sadrzaj>
    <derivirana_varijabla naziv="DomainObject.Predmet.OstaliListFormatedWithAdress_1">
      <item>E-oglasna ploča</item>
      <item>Sudski registar</item>
    </derivirana_varijabla>
  </DomainObject.Predmet.OstaliListFormatedWithAdress>
  <DomainObject.Predmet.OstaliListFormatedWithAdressOIB>
    <izvorni_sadrzaj>
      <item>E-oglasna ploča</item>
      <item>Sudski registar</item>
    </izvorni_sadrzaj>
    <derivirana_varijabla naziv="DomainObject.Predmet.OstaliListFormatedWithAdressOIB_1">
      <item>E-oglasna ploča</item>
      <item>Sudski registar</item>
    </derivirana_varijabla>
  </DomainObject.Predmet.OstaliListFormatedWithAdressOIB>
  <DomainObject.Predmet.OstaliListNazivFormated>
    <izvorni_sadrzaj>
      <item>E-oglasna ploča</item>
      <item>Sudski registar</item>
    </izvorni_sadrzaj>
    <derivirana_varijabla naziv="DomainObject.Predmet.OstaliListNazivFormated_1">
      <item>E-oglasna ploča</item>
      <item>Sudski registar</item>
    </derivirana_varijabla>
  </DomainObject.Predmet.OstaliListNazivFormated>
  <DomainObject.Predmet.OstaliListNazivFormatedOIB>
    <izvorni_sadrzaj>
      <item>E-oglasna ploča</item>
      <item>Sudski registar</item>
    </izvorni_sadrzaj>
    <derivirana_varijabla naziv="DomainObject.Predmet.OstaliListNazivFormatedOIB_1">
      <item>E-oglasna ploča</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2016.</izvorni_sadrzaj>
    <derivirana_varijabla naziv="DomainObject.Datum_1">20. lipnja 2016.</derivirana_varijabla>
  </DomainObject.Datum>
  <DomainObject.PoslovniBrojDokumenta>
    <izvorni_sadrzaj>St-498/2016-7</izvorni_sadrzaj>
    <derivirana_varijabla naziv="DomainObject.PoslovniBrojDokumenta_1">St-498/2016-7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KAMINI RABUZIN društvo s ograničenom odgovornošću za izradu i montažu kamina i krušnih peći</izvorni_sadrzaj>
    <derivirana_varijabla naziv="DomainObject.Predmet.ProtustrankaIDrugi_1">KAMINI RABUZIN društvo s ograničenom odgovornošću za izradu i montažu kamina i krušnih peći</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KAMINI RABUZIN društvo s ograničenom odgovornošću za izradu i montažu kamina i krušnih peći, OIB 40254820124, Varaždinska 104, 42220 Novi Marof</izvorni_sadrzaj>
    <derivirana_varijabla naziv="DomainObject.Predmet.ProtustrankaIDrugiAdressOIB_1">KAMINI RABUZIN društvo s ograničenom odgovornošću za izradu i montažu kamina i krušnih peći, OIB 40254820124, Varaždinska 104, 42220 Novi Marof</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KAMINI RABUZIN društvo s ograničenom odgovornošću za izradu i montažu kamina i krušnih peći</item>
      <item>E-oglasna ploča</item>
      <item>Sudski registar</item>
    </izvorni_sadrzaj>
    <derivirana_varijabla naziv="DomainObject.Predmet.SudioniciListNaziv_1">
      <item>Financijska agencija</item>
      <item>KAMINI RABUZIN društvo s ograničenom odgovornošću za izradu i montažu kamina i krušnih peći</item>
      <item>E-oglasna ploča</item>
      <item>Sudski registar</item>
    </derivirana_varijabla>
  </DomainObject.Predmet.SudioniciListNaziv>
  <DomainObject.Predmet.SudioniciListAdressOIB>
    <izvorni_sadrzaj>
      <item>Financijska agencija, OIB 85821130368, A. Cesarca 2,42000 Varaždin</item>
      <item>KAMINI RABUZIN društvo s ograničenom odgovornošću za izradu i montažu kamina i krušnih peći, OIB 40254820124, Varaždinska 104,42220 Novi Marof</item>
      <item>E-oglasna ploča</item>
      <item>Sudski registar</item>
    </izvorni_sadrzaj>
    <derivirana_varijabla naziv="DomainObject.Predmet.SudioniciListAdressOIB_1">
      <item>Financijska agencija, OIB 85821130368, A. Cesarca 2,42000 Varaždin</item>
      <item>KAMINI RABUZIN društvo s ograničenom odgovornošću za izradu i montažu kamina i krušnih peći, OIB 40254820124, Varaždinska 104,42220 Novi Marof</item>
      <item>E-oglasna ploča</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A3FD3E-D1F9-438F-8467-FF6AB575CF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660</properties:Words>
  <properties:Characters>3657</properties:Characters>
  <properties:Lines>94</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2016-06-20T06:59:00Z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St-498/2016-7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