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a93d" w14:paraId="54ea93d"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045F3">
        <w:rPr>
          <w:rFonts w:hAnsi="Times New Roman" w:ascii="Times New Roman"/>
          <w:sz w:val="24"/>
          <w:szCs w:val="24"/>
        </w:rPr>
        <w:t>REPUBLIKA HRVATSKA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TRGOVAČKI SUD U PAZINU                                                </w:t>
      </w: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1 St-455/2017-58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ZAPISNIK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(ispitno ročište)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Održano dana 27. srpnja 2018. godine na Trgovačkom sudu u Pazinu,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u stečajnom postupku nad stečajnim dužnikom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PULJANKA d.d. Pula, Anticova 5, OIB: 63315096047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center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center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OD SUDA NAZOČNI: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smartTag w:element="PersonName" w:uri="urn:schemas-microsoft-com:office:smarttags">
        <w:r w:rsidRPr="00D045F3">
          <w:rPr>
            <w:rFonts w:hAnsi="Times New Roman" w:ascii="Times New Roman"/>
            <w:sz w:val="24"/>
            <w:szCs w:val="24"/>
          </w:rPr>
          <w:t>Damir Rabar</w:t>
        </w:r>
      </w:smartTag>
      <w:r w:rsidRPr="00D045F3">
        <w:rPr>
          <w:rFonts w:hAnsi="Times New Roman" w:ascii="Times New Roman"/>
          <w:sz w:val="24"/>
          <w:szCs w:val="24"/>
        </w:rPr>
        <w:t>, stečajni sudac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Lorena Paris Aničić, zapisničar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Zinko Grgurić, stečajni upravitelj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Početak u 12:00 sati.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  <w:t>Utvrđuje se da su na današnje ročište pristupili slijedeći vjerovnici: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za vjerovnika </w:t>
      </w:r>
      <w:r w:rsidR="00010533" w:rsidRPr="00D045F3">
        <w:rPr>
          <w:rFonts w:hAnsi="Times New Roman" w:ascii="Times New Roman"/>
          <w:sz w:val="24"/>
          <w:szCs w:val="24"/>
        </w:rPr>
        <w:t>Republika Hrvatska</w:t>
      </w:r>
      <w:r w:rsidRPr="00D045F3">
        <w:rPr>
          <w:rFonts w:hAnsi="Times New Roman" w:ascii="Times New Roman"/>
          <w:sz w:val="24"/>
          <w:szCs w:val="24"/>
        </w:rPr>
        <w:t>, savjetnik ŽDO Dalen Mikuljan, temeljem punomoći koju predaje u spis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za vjerovnika </w:t>
      </w:r>
      <w:r w:rsidR="00010533" w:rsidRPr="00D045F3">
        <w:rPr>
          <w:rFonts w:hAnsi="Times New Roman" w:ascii="Times New Roman"/>
          <w:sz w:val="24"/>
          <w:szCs w:val="24"/>
        </w:rPr>
        <w:t>Grad Pula</w:t>
      </w:r>
      <w:r w:rsidRPr="00D045F3">
        <w:rPr>
          <w:rFonts w:hAnsi="Times New Roman" w:ascii="Times New Roman"/>
          <w:sz w:val="24"/>
          <w:szCs w:val="24"/>
        </w:rPr>
        <w:t>, pun. Nebojša Nikolić, dipl. iur.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za vjerovnika </w:t>
      </w:r>
      <w:r w:rsidR="00D157DB" w:rsidRPr="00D045F3">
        <w:rPr>
          <w:rFonts w:hAnsi="Times New Roman" w:ascii="Times New Roman"/>
          <w:sz w:val="24"/>
          <w:szCs w:val="24"/>
        </w:rPr>
        <w:t>Delta Devet Iks d.o.o. u stečaju</w:t>
      </w:r>
      <w:r w:rsidRPr="00D045F3">
        <w:rPr>
          <w:rFonts w:hAnsi="Times New Roman" w:ascii="Times New Roman"/>
          <w:sz w:val="24"/>
          <w:szCs w:val="24"/>
        </w:rPr>
        <w:t xml:space="preserve">, Andrej Sablić, 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P</w:t>
      </w:r>
      <w:r w:rsidR="00010533" w:rsidRPr="00D045F3">
        <w:rPr>
          <w:rFonts w:hAnsi="Times New Roman" w:ascii="Times New Roman"/>
          <w:sz w:val="24"/>
          <w:szCs w:val="24"/>
        </w:rPr>
        <w:t>odravka</w:t>
      </w:r>
      <w:r w:rsidRPr="00D045F3">
        <w:rPr>
          <w:rFonts w:hAnsi="Times New Roman" w:ascii="Times New Roman"/>
          <w:sz w:val="24"/>
          <w:szCs w:val="24"/>
        </w:rPr>
        <w:t xml:space="preserve"> d.d.</w:t>
      </w:r>
      <w:r w:rsidR="00010533">
        <w:rPr>
          <w:rFonts w:hAnsi="Times New Roman" w:ascii="Times New Roman"/>
          <w:sz w:val="24"/>
          <w:szCs w:val="24"/>
        </w:rPr>
        <w:t>, pun.</w:t>
      </w:r>
      <w:r w:rsidRPr="00D045F3">
        <w:rPr>
          <w:rFonts w:hAnsi="Times New Roman" w:ascii="Times New Roman"/>
          <w:sz w:val="24"/>
          <w:szCs w:val="24"/>
        </w:rPr>
        <w:t xml:space="preserve"> Denis Starčević, zakonski zastupnik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Hrvatske šume, zamj. pun. Goran Okmaca, odvjetnik u Pazinu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Dicentra d.o.o. Klaudio Laginja</w:t>
      </w:r>
    </w:p>
    <w:p w:rsidRDefault="00D157DB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društvo Unii</w:t>
      </w:r>
      <w:r w:rsidR="007F1BC6" w:rsidRPr="00D045F3">
        <w:rPr>
          <w:rFonts w:hAnsi="Times New Roman" w:ascii="Times New Roman"/>
          <w:sz w:val="24"/>
          <w:szCs w:val="24"/>
        </w:rPr>
        <w:t>mpex</w:t>
      </w:r>
      <w:r w:rsidR="00010533">
        <w:rPr>
          <w:rFonts w:hAnsi="Times New Roman" w:ascii="Times New Roman"/>
          <w:sz w:val="24"/>
          <w:szCs w:val="24"/>
        </w:rPr>
        <w:t xml:space="preserve"> d.o.o.,</w:t>
      </w:r>
      <w:r w:rsidR="007F1BC6" w:rsidRPr="00D045F3">
        <w:rPr>
          <w:rFonts w:hAnsi="Times New Roman" w:ascii="Times New Roman"/>
          <w:sz w:val="24"/>
          <w:szCs w:val="24"/>
        </w:rPr>
        <w:t xml:space="preserve"> pun. Aleksandar Đurić, zakon</w:t>
      </w:r>
      <w:r w:rsidR="00010533">
        <w:rPr>
          <w:rFonts w:hAnsi="Times New Roman" w:ascii="Times New Roman"/>
          <w:sz w:val="24"/>
          <w:szCs w:val="24"/>
        </w:rPr>
        <w:t>s</w:t>
      </w:r>
      <w:r w:rsidR="007F1BC6" w:rsidRPr="00D045F3">
        <w:rPr>
          <w:rFonts w:hAnsi="Times New Roman" w:ascii="Times New Roman"/>
          <w:sz w:val="24"/>
          <w:szCs w:val="24"/>
        </w:rPr>
        <w:t>ki zastupnik</w:t>
      </w:r>
    </w:p>
    <w:p w:rsidRDefault="00010533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vjerovnika Erste</w:t>
      </w:r>
      <w:r w:rsidR="007F1BC6" w:rsidRPr="00D045F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Fa</w:t>
      </w:r>
      <w:r w:rsidR="007F1BC6" w:rsidRPr="00D045F3">
        <w:rPr>
          <w:rFonts w:hAnsi="Times New Roman" w:ascii="Times New Roman"/>
          <w:sz w:val="24"/>
          <w:szCs w:val="24"/>
        </w:rPr>
        <w:t>ctoring d.o.o. zamj. pun. Marina Cvitko Tomić</w:t>
      </w:r>
      <w:r>
        <w:rPr>
          <w:rFonts w:hAnsi="Times New Roman" w:ascii="Times New Roman"/>
          <w:sz w:val="24"/>
          <w:szCs w:val="24"/>
        </w:rPr>
        <w:t xml:space="preserve">, </w:t>
      </w:r>
    </w:p>
    <w:p w:rsidRDefault="00010533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vjerovnika Podravska</w:t>
      </w:r>
      <w:r w:rsidR="007F1BC6" w:rsidRPr="00D045F3">
        <w:rPr>
          <w:rFonts w:hAnsi="Times New Roman" w:ascii="Times New Roman"/>
          <w:sz w:val="24"/>
          <w:szCs w:val="24"/>
        </w:rPr>
        <w:t xml:space="preserve"> bank</w:t>
      </w:r>
      <w:r>
        <w:rPr>
          <w:rFonts w:hAnsi="Times New Roman" w:ascii="Times New Roman"/>
          <w:sz w:val="24"/>
          <w:szCs w:val="24"/>
        </w:rPr>
        <w:t>a</w:t>
      </w:r>
      <w:r w:rsidR="007F1BC6" w:rsidRPr="00D045F3">
        <w:rPr>
          <w:rFonts w:hAnsi="Times New Roman" w:ascii="Times New Roman"/>
          <w:sz w:val="24"/>
          <w:szCs w:val="24"/>
        </w:rPr>
        <w:t xml:space="preserve"> d.d. Koprivnica, pun. Vlatka Đipalo</w:t>
      </w:r>
      <w:r>
        <w:rPr>
          <w:rFonts w:hAnsi="Times New Roman" w:ascii="Times New Roman"/>
          <w:sz w:val="24"/>
          <w:szCs w:val="24"/>
        </w:rPr>
        <w:t>-</w:t>
      </w:r>
      <w:r w:rsidR="007F1BC6" w:rsidRPr="00D045F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</w:t>
      </w:r>
      <w:r w:rsidR="007F1BC6" w:rsidRPr="00D045F3">
        <w:rPr>
          <w:rFonts w:hAnsi="Times New Roman" w:ascii="Times New Roman"/>
          <w:sz w:val="24"/>
          <w:szCs w:val="24"/>
        </w:rPr>
        <w:t xml:space="preserve">ergez dipl. iur. 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Jamnica d.d.</w:t>
      </w:r>
      <w:r w:rsidR="00010533">
        <w:rPr>
          <w:rFonts w:hAnsi="Times New Roman" w:ascii="Times New Roman"/>
          <w:sz w:val="24"/>
          <w:szCs w:val="24"/>
        </w:rPr>
        <w:t xml:space="preserve">, </w:t>
      </w:r>
      <w:r w:rsidRPr="00D045F3">
        <w:rPr>
          <w:rFonts w:hAnsi="Times New Roman" w:ascii="Times New Roman"/>
          <w:sz w:val="24"/>
          <w:szCs w:val="24"/>
        </w:rPr>
        <w:t xml:space="preserve"> </w:t>
      </w:r>
      <w:r w:rsidR="00010533">
        <w:rPr>
          <w:rFonts w:hAnsi="Times New Roman" w:ascii="Times New Roman"/>
          <w:sz w:val="24"/>
          <w:szCs w:val="24"/>
        </w:rPr>
        <w:t>pun.</w:t>
      </w:r>
      <w:r w:rsidR="003C66C7">
        <w:rPr>
          <w:rFonts w:hAnsi="Times New Roman" w:ascii="Times New Roman"/>
          <w:sz w:val="24"/>
          <w:szCs w:val="24"/>
        </w:rPr>
        <w:t xml:space="preserve"> </w:t>
      </w:r>
      <w:r w:rsidRPr="00D045F3">
        <w:rPr>
          <w:rFonts w:hAnsi="Times New Roman" w:ascii="Times New Roman"/>
          <w:sz w:val="24"/>
          <w:szCs w:val="24"/>
        </w:rPr>
        <w:t>Robi Roce, zakonski zastupnik</w:t>
      </w:r>
    </w:p>
    <w:p w:rsidRDefault="00010533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vjerovnika Istarska Kreditna B</w:t>
      </w:r>
      <w:r w:rsidR="007F1BC6" w:rsidRPr="00D045F3">
        <w:rPr>
          <w:rFonts w:hAnsi="Times New Roman" w:ascii="Times New Roman"/>
          <w:sz w:val="24"/>
          <w:szCs w:val="24"/>
        </w:rPr>
        <w:t>anka, pun. Marko Meštrović</w:t>
      </w:r>
    </w:p>
    <w:p w:rsidRDefault="00010533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vjerovnika Arena Hospitality G</w:t>
      </w:r>
      <w:r w:rsidR="007F1BC6" w:rsidRPr="00D045F3">
        <w:rPr>
          <w:rFonts w:hAnsi="Times New Roman" w:ascii="Times New Roman"/>
          <w:sz w:val="24"/>
          <w:szCs w:val="24"/>
        </w:rPr>
        <w:t>roup, pun. Olgica Mickov</w:t>
      </w:r>
      <w:r>
        <w:rPr>
          <w:rFonts w:hAnsi="Times New Roman" w:ascii="Times New Roman"/>
          <w:sz w:val="24"/>
          <w:szCs w:val="24"/>
        </w:rPr>
        <w:t>, dipl. iur.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Stan</w:t>
      </w:r>
      <w:r w:rsidR="00010533">
        <w:rPr>
          <w:rFonts w:hAnsi="Times New Roman" w:ascii="Times New Roman"/>
          <w:sz w:val="24"/>
          <w:szCs w:val="24"/>
        </w:rPr>
        <w:t>ić d.o.o. zamj. pun. Ružica Grba</w:t>
      </w:r>
      <w:r w:rsidRPr="00D045F3">
        <w:rPr>
          <w:rFonts w:hAnsi="Times New Roman" w:ascii="Times New Roman"/>
          <w:sz w:val="24"/>
          <w:szCs w:val="24"/>
        </w:rPr>
        <w:t>v</w:t>
      </w:r>
      <w:r w:rsidR="00010533">
        <w:rPr>
          <w:rFonts w:hAnsi="Times New Roman" w:ascii="Times New Roman"/>
          <w:sz w:val="24"/>
          <w:szCs w:val="24"/>
        </w:rPr>
        <w:t>a</w:t>
      </w:r>
      <w:r w:rsidRPr="00D045F3">
        <w:rPr>
          <w:rFonts w:hAnsi="Times New Roman" w:ascii="Times New Roman"/>
          <w:sz w:val="24"/>
          <w:szCs w:val="24"/>
        </w:rPr>
        <w:t>c</w:t>
      </w:r>
      <w:r w:rsidR="00010533">
        <w:rPr>
          <w:rFonts w:hAnsi="Times New Roman" w:ascii="Times New Roman"/>
          <w:sz w:val="24"/>
          <w:szCs w:val="24"/>
        </w:rPr>
        <w:t>, odvjetnički vježbenik</w:t>
      </w:r>
    </w:p>
    <w:p w:rsidRDefault="007F1BC6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za vjerovnika </w:t>
      </w:r>
      <w:r w:rsidR="00010533" w:rsidRPr="00D045F3">
        <w:rPr>
          <w:rFonts w:hAnsi="Times New Roman" w:ascii="Times New Roman"/>
          <w:sz w:val="24"/>
          <w:szCs w:val="24"/>
        </w:rPr>
        <w:t>Lorimex</w:t>
      </w:r>
      <w:r w:rsidR="00D157DB" w:rsidRPr="00D045F3">
        <w:rPr>
          <w:rFonts w:hAnsi="Times New Roman" w:ascii="Times New Roman"/>
          <w:sz w:val="24"/>
          <w:szCs w:val="24"/>
        </w:rPr>
        <w:t xml:space="preserve"> d.o.o.,</w:t>
      </w:r>
      <w:r w:rsidR="00DC683A">
        <w:rPr>
          <w:rFonts w:hAnsi="Times New Roman" w:ascii="Times New Roman"/>
          <w:sz w:val="24"/>
          <w:szCs w:val="24"/>
        </w:rPr>
        <w:t xml:space="preserve"> </w:t>
      </w:r>
      <w:r w:rsidR="00010533">
        <w:rPr>
          <w:rFonts w:hAnsi="Times New Roman" w:ascii="Times New Roman"/>
          <w:sz w:val="24"/>
          <w:szCs w:val="24"/>
        </w:rPr>
        <w:t>Igor Vretenar, odvjetnik iz Labina</w:t>
      </w:r>
    </w:p>
    <w:p w:rsidRDefault="00010533" w:rsidP="0010599C" w:rsidR="007F1BC6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Hrvatsku K</w:t>
      </w:r>
      <w:r w:rsidR="007F1BC6" w:rsidRPr="00D045F3">
        <w:rPr>
          <w:rFonts w:hAnsi="Times New Roman" w:ascii="Times New Roman"/>
          <w:sz w:val="24"/>
          <w:szCs w:val="24"/>
        </w:rPr>
        <w:t xml:space="preserve">reditnu banku, pun. </w:t>
      </w:r>
      <w:r>
        <w:rPr>
          <w:rFonts w:hAnsi="Times New Roman" w:ascii="Times New Roman"/>
          <w:sz w:val="24"/>
          <w:szCs w:val="24"/>
        </w:rPr>
        <w:t>Marina L</w:t>
      </w:r>
      <w:r w:rsidR="00D157DB" w:rsidRPr="00D045F3">
        <w:rPr>
          <w:rFonts w:hAnsi="Times New Roman" w:ascii="Times New Roman"/>
          <w:sz w:val="24"/>
          <w:szCs w:val="24"/>
        </w:rPr>
        <w:t>jubanović</w:t>
      </w:r>
    </w:p>
    <w:p w:rsidRDefault="00D157DB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Za vjerovnika PBZ, </w:t>
      </w:r>
      <w:r w:rsidR="00010533">
        <w:rPr>
          <w:rFonts w:hAnsi="Times New Roman" w:ascii="Times New Roman"/>
          <w:sz w:val="24"/>
          <w:szCs w:val="24"/>
        </w:rPr>
        <w:t>pun.</w:t>
      </w:r>
      <w:r w:rsidRPr="00D045F3">
        <w:rPr>
          <w:rFonts w:hAnsi="Times New Roman" w:ascii="Times New Roman"/>
          <w:sz w:val="24"/>
          <w:szCs w:val="24"/>
        </w:rPr>
        <w:t xml:space="preserve"> </w:t>
      </w:r>
      <w:r w:rsidR="00010533">
        <w:rPr>
          <w:rFonts w:hAnsi="Times New Roman" w:ascii="Times New Roman"/>
          <w:sz w:val="24"/>
          <w:szCs w:val="24"/>
        </w:rPr>
        <w:t xml:space="preserve">Ivica </w:t>
      </w:r>
      <w:r w:rsidRPr="00D045F3">
        <w:rPr>
          <w:rFonts w:hAnsi="Times New Roman" w:ascii="Times New Roman"/>
          <w:sz w:val="24"/>
          <w:szCs w:val="24"/>
        </w:rPr>
        <w:t xml:space="preserve">Škunca, </w:t>
      </w:r>
      <w:r w:rsidR="00010533">
        <w:rPr>
          <w:rFonts w:hAnsi="Times New Roman" w:ascii="Times New Roman"/>
          <w:sz w:val="24"/>
          <w:szCs w:val="24"/>
        </w:rPr>
        <w:t xml:space="preserve">odvjetnik </w:t>
      </w:r>
      <w:r w:rsidR="003C66C7">
        <w:rPr>
          <w:rFonts w:hAnsi="Times New Roman" w:ascii="Times New Roman"/>
          <w:sz w:val="24"/>
          <w:szCs w:val="24"/>
        </w:rPr>
        <w:t>u O</w:t>
      </w:r>
      <w:r w:rsidRPr="00D045F3">
        <w:rPr>
          <w:rFonts w:hAnsi="Times New Roman" w:ascii="Times New Roman"/>
          <w:sz w:val="24"/>
          <w:szCs w:val="24"/>
        </w:rPr>
        <w:t>dvjetničkom društvu Suić &amp; Škunca</w:t>
      </w:r>
    </w:p>
    <w:p w:rsidRDefault="00D157DB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VB leasing, Marija Majdandžić, odvj. vježbenica u uredu Knežević i partneri</w:t>
      </w:r>
    </w:p>
    <w:p w:rsidRDefault="00010533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vjerovnika Nina R</w:t>
      </w:r>
      <w:r w:rsidR="00D157DB" w:rsidRPr="00D045F3">
        <w:rPr>
          <w:rFonts w:hAnsi="Times New Roman" w:ascii="Times New Roman"/>
          <w:sz w:val="24"/>
          <w:szCs w:val="24"/>
        </w:rPr>
        <w:t>agač, pun.</w:t>
      </w:r>
      <w:r w:rsidR="003C66C7">
        <w:rPr>
          <w:rFonts w:hAnsi="Times New Roman" w:ascii="Times New Roman"/>
          <w:sz w:val="24"/>
          <w:szCs w:val="24"/>
        </w:rPr>
        <w:t xml:space="preserve"> </w:t>
      </w:r>
      <w:r w:rsidR="00D157DB" w:rsidRPr="00D045F3">
        <w:rPr>
          <w:rFonts w:hAnsi="Times New Roman" w:ascii="Times New Roman"/>
          <w:sz w:val="24"/>
          <w:szCs w:val="24"/>
        </w:rPr>
        <w:t>Luka Šumberac</w:t>
      </w:r>
      <w:r>
        <w:rPr>
          <w:rFonts w:hAnsi="Times New Roman" w:ascii="Times New Roman"/>
          <w:sz w:val="24"/>
          <w:szCs w:val="24"/>
        </w:rPr>
        <w:t>, odvjetnik u Puli</w:t>
      </w:r>
    </w:p>
    <w:p w:rsidRDefault="00D157DB" w:rsidP="0010599C" w:rsidR="0010599C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Puratus holding, vježbenica Rea Lacić Damjanović</w:t>
      </w:r>
    </w:p>
    <w:p w:rsidRDefault="00D157DB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Istra d.d. i osobno Duško Koruga</w:t>
      </w:r>
    </w:p>
    <w:p w:rsidRDefault="00D157DB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OTP banku, Merima Ibrahimović, odvjetnica</w:t>
      </w:r>
      <w:r w:rsidR="003C66C7">
        <w:rPr>
          <w:rFonts w:hAnsi="Times New Roman" w:ascii="Times New Roman"/>
          <w:sz w:val="24"/>
          <w:szCs w:val="24"/>
        </w:rPr>
        <w:t xml:space="preserve"> u Puli</w:t>
      </w:r>
    </w:p>
    <w:p w:rsidRDefault="00D157DB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Tutti frutti</w:t>
      </w:r>
      <w:r w:rsidR="00312A39">
        <w:rPr>
          <w:rFonts w:hAnsi="Times New Roman" w:ascii="Times New Roman"/>
          <w:sz w:val="24"/>
          <w:szCs w:val="24"/>
        </w:rPr>
        <w:t xml:space="preserve"> d.o.o.</w:t>
      </w:r>
      <w:r w:rsidRPr="00D045F3">
        <w:rPr>
          <w:rFonts w:hAnsi="Times New Roman" w:ascii="Times New Roman"/>
          <w:sz w:val="24"/>
          <w:szCs w:val="24"/>
        </w:rPr>
        <w:t>, pun. Damir Jurković</w:t>
      </w:r>
    </w:p>
    <w:p w:rsidRDefault="00D157DB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 vjerovnika Dupin d.o.o., pun. Ivana Lončar, odvjetnica</w:t>
      </w:r>
      <w:r w:rsidR="003C66C7">
        <w:rPr>
          <w:rFonts w:hAnsi="Times New Roman" w:ascii="Times New Roman"/>
          <w:sz w:val="24"/>
          <w:szCs w:val="24"/>
        </w:rPr>
        <w:t xml:space="preserve"> u Zagrebu</w:t>
      </w:r>
    </w:p>
    <w:p w:rsidRDefault="00D157DB" w:rsidP="0010599C" w:rsidR="00D157DB" w:rsidRPr="00D045F3">
      <w:pPr>
        <w:widowControl w:val="false"/>
        <w:numPr>
          <w:ilvl w:val="0"/>
          <w:numId w:val="1"/>
        </w:numPr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lastRenderedPageBreak/>
        <w:t>za vjerovnika Antun Mrdeža i Mladen Mrdeža, pun. Nela Kosmat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je stečajni upravitelj predao u spis prijave potraživanja.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otvara raspravu i objavljuje da je predmet današnjeg ročišta ispitivanje naknadno prijavljenih tražbina, prema iznosima i redu kako su unesene u tablicu koju je sudu dostavio stečajni upravitelj.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D045F3">
        <w:rPr>
          <w:rFonts w:hAnsi="Times New Roman" w:ascii="Times New Roman"/>
          <w:bCs/>
          <w:sz w:val="24"/>
          <w:szCs w:val="24"/>
        </w:rPr>
        <w:t>(čl. 265. st. 4. SZ</w:t>
      </w:r>
      <w:r w:rsidRPr="00D045F3">
        <w:rPr>
          <w:rFonts w:hAnsi="Times New Roman" w:ascii="Times New Roman"/>
          <w:sz w:val="24"/>
          <w:szCs w:val="24"/>
        </w:rPr>
        <w:t>).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Tražbine koje su osporili stečajni upravitelj, dužnik pojedinac ili koji od stečajnih vjerovnika moraju se posebno raspraviti. Razlučna prava nisu predmet ispitivanja </w:t>
      </w:r>
      <w:r w:rsidRPr="00D045F3">
        <w:rPr>
          <w:rFonts w:hAnsi="Times New Roman" w:ascii="Times New Roman"/>
          <w:bCs/>
          <w:sz w:val="24"/>
          <w:szCs w:val="24"/>
        </w:rPr>
        <w:t>(čl. 260. st.</w:t>
      </w:r>
      <w:r w:rsidRPr="00D045F3">
        <w:rPr>
          <w:rFonts w:hAnsi="Times New Roman" w:ascii="Times New Roman"/>
          <w:sz w:val="24"/>
          <w:szCs w:val="24"/>
        </w:rPr>
        <w:t xml:space="preserve"> </w:t>
      </w:r>
      <w:r w:rsidRPr="00D045F3">
        <w:rPr>
          <w:rFonts w:hAnsi="Times New Roman" w:ascii="Times New Roman"/>
          <w:bCs/>
          <w:sz w:val="24"/>
          <w:szCs w:val="24"/>
        </w:rPr>
        <w:t>3. i 4. SZ)</w:t>
      </w:r>
      <w:r w:rsidRPr="00D045F3">
        <w:rPr>
          <w:rFonts w:hAnsi="Times New Roman" w:ascii="Times New Roman"/>
          <w:sz w:val="24"/>
          <w:szCs w:val="24"/>
        </w:rPr>
        <w:t>.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bCs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ukazuje stečajnom upravitelju na njegovu dužnost da se određeno izjasni priznaje li ili osporava svaku prijavljenu tražbinu, sukladno </w:t>
      </w:r>
      <w:hyperlink r:id="rId10" w:history="true">
        <w:r w:rsidRPr="00D045F3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 xml:space="preserve">čl. </w:t>
        </w:r>
        <w:r w:rsidRPr="00D045F3">
          <w:rPr>
            <w:rStyle w:val="Hiperveza"/>
            <w:rFonts w:hAnsi="Times New Roman" w:ascii="Times New Roman"/>
            <w:bCs/>
            <w:color w:val="auto"/>
            <w:sz w:val="24"/>
            <w:szCs w:val="24"/>
            <w:u w:val="none"/>
          </w:rPr>
          <w:t>260. st. 2.</w:t>
        </w:r>
        <w:r w:rsidRPr="00D045F3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 xml:space="preserve"> Stečajnog</w:t>
        </w:r>
      </w:hyperlink>
      <w:r w:rsidRPr="00D045F3">
        <w:rPr>
          <w:rFonts w:hAnsi="Times New Roman" w:ascii="Times New Roman"/>
          <w:sz w:val="24"/>
          <w:szCs w:val="24"/>
        </w:rPr>
        <w:t xml:space="preserve"> zakona </w:t>
      </w:r>
      <w:r w:rsidRPr="00D045F3">
        <w:rPr>
          <w:rFonts w:hAnsi="Times New Roman" w:ascii="Times New Roman"/>
          <w:bCs/>
          <w:sz w:val="24"/>
          <w:szCs w:val="24"/>
        </w:rPr>
        <w:t>(NN 71/15).</w:t>
      </w: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Utvrđuje se da je poziv vjerovnicima za današnje ispitno ročište javno priopćen i objavljen na e-oglasnoj ploči sudova od </w:t>
      </w:r>
      <w:r w:rsidR="00CF6284" w:rsidRPr="00D045F3">
        <w:rPr>
          <w:rFonts w:hAnsi="Times New Roman" w:ascii="Times New Roman"/>
          <w:sz w:val="24"/>
          <w:szCs w:val="24"/>
        </w:rPr>
        <w:t>22. ožujka</w:t>
      </w:r>
      <w:r w:rsidRPr="00D045F3">
        <w:rPr>
          <w:rFonts w:hAnsi="Times New Roman" w:ascii="Times New Roman"/>
          <w:sz w:val="24"/>
          <w:szCs w:val="24"/>
        </w:rPr>
        <w:t xml:space="preserve"> 2018. godine</w:t>
      </w:r>
      <w:r w:rsidR="00CF6284" w:rsidRPr="00D045F3">
        <w:rPr>
          <w:rFonts w:hAnsi="Times New Roman" w:ascii="Times New Roman"/>
          <w:sz w:val="24"/>
          <w:szCs w:val="24"/>
        </w:rPr>
        <w:t xml:space="preserve"> te 11. lipnja 2018. godine</w:t>
      </w:r>
      <w:r w:rsidRPr="00D045F3">
        <w:rPr>
          <w:rFonts w:hAnsi="Times New Roman" w:ascii="Times New Roman"/>
          <w:sz w:val="24"/>
          <w:szCs w:val="24"/>
        </w:rPr>
        <w:t xml:space="preserve">. Utvrđuje se da je ukupno pristiglo </w:t>
      </w:r>
      <w:r w:rsidR="00B818C2" w:rsidRPr="00D045F3">
        <w:rPr>
          <w:rFonts w:hAnsi="Times New Roman" w:ascii="Times New Roman"/>
          <w:sz w:val="24"/>
          <w:szCs w:val="24"/>
        </w:rPr>
        <w:t xml:space="preserve">143 </w:t>
      </w:r>
      <w:r w:rsidRPr="00D045F3">
        <w:rPr>
          <w:rFonts w:hAnsi="Times New Roman" w:ascii="Times New Roman"/>
          <w:sz w:val="24"/>
          <w:szCs w:val="24"/>
        </w:rPr>
        <w:t>prijava tražbina.</w:t>
      </w:r>
    </w:p>
    <w:p w:rsidRDefault="00CF6284" w:rsidP="0010599C" w:rsidR="00CF628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599C" w:rsidP="0010599C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Prelazi se na ispitivanje svake prijavljene tražbine:</w:t>
      </w:r>
    </w:p>
    <w:p w:rsidRDefault="0010599C" w:rsidP="001D7711" w:rsidR="0010599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1. HRVATSKE ŠUME d.o.o.,  Ulica kneza Branimira 1, Zagreb, OIB: 69693144506, prijavi</w:t>
      </w:r>
      <w:r w:rsidR="005E635A" w:rsidRPr="00D045F3">
        <w:rPr>
          <w:rFonts w:hAnsi="Times New Roman" w:ascii="Times New Roman"/>
          <w:sz w:val="24"/>
          <w:szCs w:val="24"/>
        </w:rPr>
        <w:t>le su</w:t>
      </w:r>
      <w:r w:rsidR="00EC3C85" w:rsidRPr="00D045F3">
        <w:rPr>
          <w:rFonts w:hAnsi="Times New Roman" w:ascii="Times New Roman"/>
          <w:sz w:val="24"/>
          <w:szCs w:val="24"/>
        </w:rPr>
        <w:t xml:space="preserve"> tražbinu u iznosu od 414.051,47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13.4.2015, Presuda Trgovačkog suda u Pazinu, Povrv-262/2017.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0156C" w:rsidP="002C0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414.051,47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2C06CB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1D7711" w:rsidP="001D7711" w:rsidR="001D7711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2C0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2. Javni bilježnik Branko Jakić, Zelinska 3, Zagreb, OIB: 08564858401, </w:t>
      </w:r>
      <w:r w:rsidR="00750773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8.633,54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Račun br.2206/VP/1.</w:t>
      </w:r>
    </w:p>
    <w:p w:rsidRDefault="0030156C" w:rsidP="0030156C" w:rsidR="0030156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priznaje u </w:t>
      </w:r>
      <w:r w:rsidRPr="00D045F3">
        <w:rPr>
          <w:rFonts w:hAnsi="Times New Roman" w:ascii="Times New Roman"/>
          <w:sz w:val="24"/>
          <w:szCs w:val="24"/>
        </w:rPr>
        <w:t xml:space="preserve">iznosu od 2.920,64 kn, a osporava dio tražbine u iznosu od 5.712,90 kn zbog toga što </w:t>
      </w:r>
      <w:r w:rsidR="00A2739B" w:rsidRPr="00D045F3">
        <w:rPr>
          <w:rFonts w:hAnsi="Times New Roman" w:ascii="Times New Roman"/>
          <w:sz w:val="24"/>
          <w:szCs w:val="24"/>
        </w:rPr>
        <w:t xml:space="preserve">je stečajni </w:t>
      </w:r>
      <w:r w:rsidRPr="00D045F3">
        <w:rPr>
          <w:rFonts w:hAnsi="Times New Roman" w:ascii="Times New Roman"/>
          <w:sz w:val="24"/>
          <w:szCs w:val="24"/>
        </w:rPr>
        <w:t xml:space="preserve">vjerovnik </w:t>
      </w:r>
      <w:r w:rsidR="00A2739B" w:rsidRPr="00D045F3">
        <w:rPr>
          <w:rFonts w:hAnsi="Times New Roman" w:ascii="Times New Roman"/>
          <w:sz w:val="24"/>
          <w:szCs w:val="24"/>
        </w:rPr>
        <w:t>prijavio u tom dijelu veći iznos od onog koji mu je priznat predstečajnom nagodbom.</w:t>
      </w:r>
    </w:p>
    <w:p w:rsidRDefault="0030156C" w:rsidP="0030156C" w:rsidR="0030156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30156C" w:rsidP="0030156C" w:rsidR="0030156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2.920,64 kn i razvrstava se u II. viši isplatni red tražbina a za osporeni iznos od 5.712,90 kn stečajni vjerovnik biti će upućen u parnicu posebnim rješenjem radi utvrđivanja te osporene tražbine II. višeg isplatnog reda.</w:t>
      </w:r>
    </w:p>
    <w:p w:rsidRDefault="001D7711" w:rsidP="001D7711" w:rsidR="001D7711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9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5E635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30156C" w:rsidRPr="00D045F3">
        <w:rPr>
          <w:rFonts w:hAnsi="Times New Roman" w:ascii="Times New Roman"/>
          <w:sz w:val="24"/>
          <w:szCs w:val="24"/>
        </w:rPr>
        <w:t xml:space="preserve">3. Istarska pivovara d.o.o., </w:t>
      </w:r>
      <w:r w:rsidR="00EC3C85" w:rsidRPr="00D045F3">
        <w:rPr>
          <w:rFonts w:hAnsi="Times New Roman" w:ascii="Times New Roman"/>
          <w:sz w:val="24"/>
          <w:szCs w:val="24"/>
        </w:rPr>
        <w:t>Sv.Ivan Dol 10, Buzet, OIB: 34031012034, prijavi</w:t>
      </w:r>
      <w:r w:rsidR="005E635A" w:rsidRPr="00D045F3">
        <w:rPr>
          <w:rFonts w:hAnsi="Times New Roman" w:ascii="Times New Roman"/>
          <w:sz w:val="24"/>
          <w:szCs w:val="24"/>
        </w:rPr>
        <w:t xml:space="preserve">la </w:t>
      </w:r>
      <w:r w:rsidR="00EC3C85" w:rsidRPr="00D045F3">
        <w:rPr>
          <w:rFonts w:hAnsi="Times New Roman" w:ascii="Times New Roman"/>
          <w:sz w:val="24"/>
          <w:szCs w:val="24"/>
        </w:rPr>
        <w:t>je tražbinu u iznosu od 450.829,59</w:t>
      </w:r>
      <w:r w:rsidR="00D81E21" w:rsidRPr="00D045F3">
        <w:rPr>
          <w:rFonts w:hAnsi="Times New Roman" w:ascii="Times New Roman"/>
          <w:sz w:val="24"/>
          <w:szCs w:val="24"/>
        </w:rPr>
        <w:t xml:space="preserve"> </w:t>
      </w:r>
      <w:r w:rsidR="00D11337" w:rsidRPr="00D045F3">
        <w:rPr>
          <w:rFonts w:hAnsi="Times New Roman" w:ascii="Times New Roman"/>
          <w:sz w:val="24"/>
          <w:szCs w:val="24"/>
        </w:rPr>
        <w:t>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Rješenje</w:t>
      </w:r>
      <w:r w:rsidR="005E635A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 xml:space="preserve"> o sklapanju predstečajne nagodbe Stpn-98/14 od 13.4.2015.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0156C" w:rsidP="005E635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450.829,59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5E635A" w:rsidP="001D7711" w:rsidR="005E635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4. HP-HRVATSKA POŠTA d.d., Jurišićeva 13, Zagreb, OIB: 87311810356, prijavi</w:t>
      </w:r>
      <w:r w:rsidR="005E635A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35.311,09</w:t>
      </w:r>
      <w:r w:rsidR="00D11337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Ugovor o poslovnoj suradnji DP3/2-14553/10.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0156C" w:rsidP="005E635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35.311,09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5E635A" w:rsidP="001D7711" w:rsidR="005E635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5E635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5. ORBICO d.o.o., Koturaška cesta 69, Zagreb,</w:t>
      </w:r>
      <w:r w:rsidR="006D5A70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 xml:space="preserve">OIB: 85611744662, </w:t>
      </w:r>
      <w:r w:rsidR="00750773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270.200,44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13.4.2015, Rješenje o ovrsi Općinski sud u Puli, Ovr-6813/15 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0156C" w:rsidP="006D5A7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270.200,44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6D5A70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6D5A70" w:rsidP="001D7711" w:rsidR="006D5A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D5A7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6. Delta Devet Iks d.o.o. u stečaju,  Trg fontana 2, Buzet,  OIB: 81659328099, prijavi</w:t>
      </w:r>
      <w:r w:rsidR="006D5A70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76.989,56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Pravomoćna presuda Županijskog suda u Pul</w:t>
      </w:r>
      <w:r w:rsidR="0030156C" w:rsidRPr="00D045F3">
        <w:rPr>
          <w:rFonts w:hAnsi="Times New Roman" w:ascii="Times New Roman"/>
          <w:sz w:val="24"/>
          <w:szCs w:val="24"/>
        </w:rPr>
        <w:t xml:space="preserve">i, Gž-1667/16 od 21.12.2016.g. 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0156C" w:rsidP="006D5A7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76.989,56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D5A70" w:rsidP="001D7711" w:rsidR="006D5A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D5A7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30156C" w:rsidRPr="00D045F3">
        <w:rPr>
          <w:rFonts w:hAnsi="Times New Roman" w:ascii="Times New Roman"/>
          <w:sz w:val="24"/>
          <w:szCs w:val="24"/>
        </w:rPr>
        <w:t>7. Otis dizala d.o.o,</w:t>
      </w:r>
      <w:r w:rsidR="00EC3C85" w:rsidRPr="00D045F3">
        <w:rPr>
          <w:rFonts w:hAnsi="Times New Roman" w:ascii="Times New Roman"/>
          <w:sz w:val="24"/>
          <w:szCs w:val="24"/>
        </w:rPr>
        <w:t xml:space="preserve"> Zagreb, Prilaz V. Brajkovića 15, OIB: 76080865307,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5.298,49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 xml:space="preserve">s osnova: Otvorene stavke od 23.3.2018.g. 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0156C" w:rsidP="006D5A7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5.298,49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D5A70" w:rsidP="001D7711" w:rsidR="006D5A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8. ANAM</w:t>
      </w:r>
      <w:r w:rsidR="0030156C" w:rsidRPr="00D045F3">
        <w:rPr>
          <w:rFonts w:hAnsi="Times New Roman" w:ascii="Times New Roman"/>
          <w:sz w:val="24"/>
          <w:szCs w:val="24"/>
        </w:rPr>
        <w:t>ARIJA-COMPANY d.o.o.,</w:t>
      </w:r>
      <w:r w:rsidR="00EC3C85" w:rsidRPr="00D045F3">
        <w:rPr>
          <w:rFonts w:hAnsi="Times New Roman" w:ascii="Times New Roman"/>
          <w:sz w:val="24"/>
          <w:szCs w:val="24"/>
        </w:rPr>
        <w:t xml:space="preserve"> Prelčeva 46, Sesvete, Grad Zagreb,  OIB: 72416125182, prijavi</w:t>
      </w:r>
      <w:r w:rsidR="006D5A70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38.223,78</w:t>
      </w:r>
      <w:r w:rsidR="00D11337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Presuda Trgovačkog suda u Pazinu Povrv-304/2017 od 12.1.2018.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0156C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0156C" w:rsidP="00D100CC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38.223,78 kn i razvrstava se u </w:t>
      </w:r>
      <w:r w:rsidR="004B1BA3"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D100CC" w:rsidP="001D7711" w:rsidR="00D100C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D100CC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9. ISTARSKI VODOVOD d.o.o. za proizvodnju</w:t>
      </w:r>
      <w:r w:rsidR="004B1BA3" w:rsidRPr="00D045F3">
        <w:rPr>
          <w:rFonts w:hAnsi="Times New Roman" w:ascii="Times New Roman"/>
          <w:sz w:val="24"/>
          <w:szCs w:val="24"/>
        </w:rPr>
        <w:t xml:space="preserve"> i distribuciju vode,</w:t>
      </w:r>
      <w:r w:rsidR="00EC3C85" w:rsidRPr="00D045F3">
        <w:rPr>
          <w:rFonts w:hAnsi="Times New Roman" w:ascii="Times New Roman"/>
          <w:sz w:val="24"/>
          <w:szCs w:val="24"/>
        </w:rPr>
        <w:t xml:space="preserve"> Sv. Ivan 8, Buzet, OIB: 13269963589, prijavi</w:t>
      </w:r>
      <w:r w:rsidR="00D100CC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3.082,19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Računi.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D100CC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3.082,19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D100CC" w:rsidP="001D7711" w:rsidR="00D100CC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AE58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4B1BA3" w:rsidRPr="00D045F3">
        <w:rPr>
          <w:rFonts w:hAnsi="Times New Roman" w:ascii="Times New Roman"/>
          <w:sz w:val="24"/>
          <w:szCs w:val="24"/>
        </w:rPr>
        <w:t>10. HRVATSKI TELEKOM d.d., R. Frangeša Mihanovića 9,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81793146560, prijavi</w:t>
      </w:r>
      <w:r w:rsidR="00AE58CA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285.722,31</w:t>
      </w:r>
      <w:r w:rsidR="00D11337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Nepravomoćna Rješenja o ovrsi, pravomoćna i ovršna presuda Povrv-254/17, Povrv-220/2016.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AE58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285.722,31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AE58CA" w:rsidP="001D7711" w:rsidR="00AE58C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AE58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11. </w:t>
      </w:r>
      <w:r w:rsidR="004B1BA3" w:rsidRPr="00D045F3">
        <w:rPr>
          <w:rFonts w:hAnsi="Times New Roman" w:ascii="Times New Roman"/>
          <w:sz w:val="24"/>
          <w:szCs w:val="24"/>
        </w:rPr>
        <w:t>Coca – cola HBC Hrvatska d.o.o.</w:t>
      </w:r>
      <w:r w:rsidR="00EC3C85" w:rsidRPr="00D045F3">
        <w:rPr>
          <w:rFonts w:hAnsi="Times New Roman" w:ascii="Times New Roman"/>
          <w:sz w:val="24"/>
          <w:szCs w:val="24"/>
        </w:rPr>
        <w:t>, Sachsova 1, Zagreb, OIB: 00228269289, prijavi</w:t>
      </w:r>
      <w:r w:rsidR="00AE58CA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870.180,48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AE58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sudac objavljuje da se tražbina stečajnog vjerovnika smatra utvrđenom u iznosu od 8</w:t>
      </w:r>
      <w:r w:rsidRPr="00D045F3">
        <w:rPr>
          <w:rFonts w:hAnsi="Times New Roman" w:ascii="Times New Roman"/>
          <w:sz w:val="24"/>
          <w:szCs w:val="24"/>
        </w:rPr>
        <w:t>70.180,48 kn i razvrstava se u 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AE58CA" w:rsidP="001D7711" w:rsidR="00AE58C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12. PASTOR – TVA d.d. , Novačka 2, Rakitje, Grad Sveta Nedjelja, OIB: 17140959007, prijavi</w:t>
      </w:r>
      <w:r w:rsidR="00AE58CA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7.985,44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Računi, Rješenje o ovrsi Ov</w:t>
      </w:r>
      <w:r w:rsidR="004B1BA3" w:rsidRPr="00D045F3">
        <w:rPr>
          <w:rFonts w:hAnsi="Times New Roman" w:ascii="Times New Roman"/>
          <w:sz w:val="24"/>
          <w:szCs w:val="24"/>
        </w:rPr>
        <w:t>rv-2/2018 od 19.2018.g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AE58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7.985,44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AE58CA" w:rsidP="001D7711" w:rsidR="00AE58C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AE58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13. REKORD – TIM d.o.o., Zagrebačka 44, Ori</w:t>
      </w:r>
      <w:r w:rsidR="00115189" w:rsidRPr="00D045F3">
        <w:rPr>
          <w:rFonts w:hAnsi="Times New Roman" w:ascii="Times New Roman"/>
          <w:sz w:val="24"/>
          <w:szCs w:val="24"/>
        </w:rPr>
        <w:t>ovac, OIB: 46917701294, 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46.451,58</w:t>
      </w:r>
      <w:r w:rsidR="00D11337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Otvorene stavke (predstečajna nagodba).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AE58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46.451,58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AE58CA" w:rsidP="001D7711" w:rsidR="00AE58C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1518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14. VAMOS DISTRIBUCIJA d.o.o., Trg senjskih uskoka 7-8, Zagreb, OIB: 29498015440, prijavi</w:t>
      </w:r>
      <w:r w:rsidR="00115189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60.875,47</w:t>
      </w:r>
      <w:r w:rsidR="00D11337" w:rsidRPr="00D045F3">
        <w:rPr>
          <w:rFonts w:hAnsi="Times New Roman" w:ascii="Times New Roman"/>
          <w:sz w:val="24"/>
          <w:szCs w:val="24"/>
        </w:rPr>
        <w:t xml:space="preserve"> kn</w:t>
      </w:r>
      <w:r w:rsidR="00115189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11518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60.875,47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15189" w:rsidP="001D7711" w:rsidR="0011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1518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15. SKDD d.d., Heinzelova 62a, Zagreb, OIB: 64406809162, prijavi</w:t>
      </w:r>
      <w:r w:rsidR="00115189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101.609,22</w:t>
      </w:r>
      <w:r w:rsidR="006B1BBA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Rješenje o sklapanju predstečajne nagodbe Stpn-98/14 od 13.4.2015, ugovor o članstvu, Rješenja o ovrsi.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11518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101.609,22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15189" w:rsidP="001D7711" w:rsidR="0011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4B1BA3" w:rsidRPr="00D045F3">
        <w:rPr>
          <w:rFonts w:hAnsi="Times New Roman" w:ascii="Times New Roman"/>
          <w:sz w:val="24"/>
          <w:szCs w:val="24"/>
        </w:rPr>
        <w:t>16. KREDITNA BANKA ZAGREB d.d.</w:t>
      </w:r>
      <w:r w:rsidR="00EC3C85" w:rsidRPr="00D045F3">
        <w:rPr>
          <w:rFonts w:hAnsi="Times New Roman" w:ascii="Times New Roman"/>
          <w:sz w:val="24"/>
          <w:szCs w:val="24"/>
        </w:rPr>
        <w:t>, Ulica grada Vukovara 74, Zagreb, OIB: 70663193635, prijavi</w:t>
      </w:r>
      <w:r w:rsidR="00115189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17.281.482,80 </w:t>
      </w:r>
      <w:r w:rsidR="006B1BB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Ugovori o kreditu.</w:t>
      </w:r>
    </w:p>
    <w:p w:rsidRDefault="004B1BA3" w:rsidP="001D7711" w:rsidR="006D5652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665462" w:rsidP="00665462" w:rsidR="00665462" w:rsidRPr="00665462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665462">
        <w:rPr>
          <w:rFonts w:hAnsi="Times New Roman" w:ascii="Times New Roman"/>
          <w:sz w:val="24"/>
          <w:szCs w:val="24"/>
        </w:rPr>
        <w:t>Vjerovnik Istra d.d. zastupan po zz Dušku Koruga djelomično osporava tražbinu Kreditne banke u slučaju obračunu kamata u iznosu od 2.729.769,68 kn, jer je vjerovnik obračunao kamate kao da njegova tražbina nije utvrđena po postupku predstečajne nagodbe.</w:t>
      </w:r>
    </w:p>
    <w:p w:rsidRDefault="00665462" w:rsidP="00665462" w:rsidR="006D5652" w:rsidRPr="006654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665462">
        <w:rPr>
          <w:rFonts w:hAnsi="Times New Roman" w:ascii="Times New Roman"/>
          <w:sz w:val="24"/>
          <w:szCs w:val="24"/>
        </w:rPr>
        <w:t>S</w:t>
      </w:r>
      <w:r w:rsidR="00EC3C85" w:rsidRPr="00665462">
        <w:rPr>
          <w:rFonts w:hAnsi="Times New Roman" w:ascii="Times New Roman"/>
          <w:sz w:val="24"/>
          <w:szCs w:val="24"/>
        </w:rPr>
        <w:t xml:space="preserve">tečajni sudac objavljuje da se tražbina stečajnog vjerovnika smatra utvrđenom u iznosu od </w:t>
      </w:r>
      <w:r w:rsidR="0057344D" w:rsidRPr="0057344D">
        <w:rPr>
          <w:rFonts w:hAnsi="Times New Roman" w:ascii="Times New Roman"/>
          <w:sz w:val="24"/>
          <w:szCs w:val="24"/>
        </w:rPr>
        <w:t>14.551.713,12</w:t>
      </w:r>
      <w:r w:rsidR="0057344D" w:rsidRPr="00665462">
        <w:t xml:space="preserve"> </w:t>
      </w:r>
      <w:r w:rsidR="00EC3C85" w:rsidRPr="00665462">
        <w:rPr>
          <w:rFonts w:hAnsi="Times New Roman" w:ascii="Times New Roman"/>
          <w:sz w:val="24"/>
          <w:szCs w:val="24"/>
        </w:rPr>
        <w:t xml:space="preserve">kn i razvrstava se u </w:t>
      </w:r>
      <w:r w:rsidR="004B1BA3" w:rsidRPr="00665462">
        <w:rPr>
          <w:rFonts w:hAnsi="Times New Roman" w:ascii="Times New Roman"/>
          <w:sz w:val="24"/>
          <w:szCs w:val="24"/>
        </w:rPr>
        <w:t>II.</w:t>
      </w:r>
      <w:r w:rsidR="00EC3C85" w:rsidRPr="00665462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65462" w:rsidP="00665462" w:rsidR="0057344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665462">
        <w:rPr>
          <w:rFonts w:hAnsi="Times New Roman" w:ascii="Times New Roman"/>
          <w:sz w:val="24"/>
          <w:szCs w:val="24"/>
        </w:rPr>
        <w:t xml:space="preserve">Za iznos osporavanja od 2.729.769,68 kn na parnicu će biti upućen vjerovnik Istra d.d. posebnim rješenjem. </w:t>
      </w:r>
    </w:p>
    <w:p w:rsidRDefault="0057344D" w:rsidP="00115189" w:rsidR="0057344D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15189" w:rsidP="001D7711" w:rsidR="00115189" w:rsidRPr="0057344D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1</w:t>
      </w:r>
      <w:r w:rsidR="00EC3C85" w:rsidRPr="00D045F3">
        <w:rPr>
          <w:rFonts w:hAnsi="Times New Roman" w:ascii="Times New Roman"/>
          <w:sz w:val="24"/>
          <w:szCs w:val="24"/>
        </w:rPr>
        <w:t>7. FITTICH d.o.o., Marulićeva 12, Pula, OIB: 58176662323, prijavi</w:t>
      </w:r>
      <w:r w:rsidR="00B217BE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94.841,64 </w:t>
      </w:r>
      <w:r w:rsidR="006B1BB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Konto kartica.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0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B217B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94.841,64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B217BE" w:rsidP="001D7711" w:rsidR="00B217BE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B217B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4B1BA3" w:rsidRPr="00D045F3">
        <w:rPr>
          <w:rFonts w:hAnsi="Times New Roman" w:ascii="Times New Roman"/>
          <w:sz w:val="24"/>
          <w:szCs w:val="24"/>
        </w:rPr>
        <w:t>18. HRVATSKE VODE,</w:t>
      </w:r>
      <w:r w:rsidR="00EC3C85" w:rsidRPr="00D045F3">
        <w:rPr>
          <w:rFonts w:hAnsi="Times New Roman" w:ascii="Times New Roman"/>
          <w:sz w:val="24"/>
          <w:szCs w:val="24"/>
        </w:rPr>
        <w:t xml:space="preserve"> Ulica grada Vukovara 220, Zagreb, OIB: 28921383001, prijavi</w:t>
      </w:r>
      <w:r w:rsidR="00B217BE" w:rsidRPr="00D045F3">
        <w:rPr>
          <w:rFonts w:hAnsi="Times New Roman" w:ascii="Times New Roman"/>
          <w:sz w:val="24"/>
          <w:szCs w:val="24"/>
        </w:rPr>
        <w:t>le su</w:t>
      </w:r>
      <w:r w:rsidR="00EC3C85" w:rsidRPr="00D045F3">
        <w:rPr>
          <w:rFonts w:hAnsi="Times New Roman" w:ascii="Times New Roman"/>
          <w:sz w:val="24"/>
          <w:szCs w:val="24"/>
        </w:rPr>
        <w:t xml:space="preserve"> tražbinu u iznosu od 560.273,79 </w:t>
      </w:r>
      <w:r w:rsidR="006B1BB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Rješenja Hrvatskih voda, Vodno gospodarska ispostava Raša-Boljunčica za plaćanje naknade za uređenje voda.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B217B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560.273,79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511F4D" w:rsidP="001D7711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4B1BA3" w:rsidRPr="00D045F3">
        <w:rPr>
          <w:rFonts w:hAnsi="Times New Roman" w:ascii="Times New Roman"/>
          <w:sz w:val="24"/>
          <w:szCs w:val="24"/>
        </w:rPr>
        <w:t xml:space="preserve">19. DICENTRA d.o.o., </w:t>
      </w:r>
      <w:r w:rsidR="00EC3C85" w:rsidRPr="00D045F3">
        <w:rPr>
          <w:rFonts w:hAnsi="Times New Roman" w:ascii="Times New Roman"/>
          <w:sz w:val="24"/>
          <w:szCs w:val="24"/>
        </w:rPr>
        <w:t>Gornjodravska obala 90 c, Osijek, OIB: 79709472695, prijavi</w:t>
      </w:r>
      <w:r w:rsidR="005A0628" w:rsidRPr="00D045F3">
        <w:rPr>
          <w:rFonts w:hAnsi="Times New Roman" w:ascii="Times New Roman"/>
          <w:sz w:val="24"/>
          <w:szCs w:val="24"/>
        </w:rPr>
        <w:t xml:space="preserve">la </w:t>
      </w:r>
      <w:r w:rsidR="00EC3C85" w:rsidRPr="00D045F3">
        <w:rPr>
          <w:rFonts w:hAnsi="Times New Roman" w:ascii="Times New Roman"/>
          <w:sz w:val="24"/>
          <w:szCs w:val="24"/>
        </w:rPr>
        <w:t xml:space="preserve">je tražbinu u iznosu od 450.172,11 </w:t>
      </w:r>
      <w:r w:rsidR="006B1BB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Prijepisi računa.</w:t>
      </w:r>
    </w:p>
    <w:p w:rsidRDefault="00A2739B" w:rsidP="00A2739B" w:rsidR="00A2739B" w:rsidRPr="00D045F3"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priznaje u </w:t>
      </w:r>
      <w:r w:rsidR="004B1BA3" w:rsidRPr="00D045F3">
        <w:rPr>
          <w:rFonts w:hAnsi="Times New Roman" w:ascii="Times New Roman"/>
          <w:sz w:val="24"/>
          <w:szCs w:val="24"/>
        </w:rPr>
        <w:t xml:space="preserve">iznosu od 225.086,04 kn a osporava dio tražbine u iznosu od 225.086,07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4B1BA3" w:rsidP="004B1BA3" w:rsidR="004B1BA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4B1BA3" w:rsidP="004B1BA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225.086,04 kn i razvrstava se u II. viši isplatni red tražbina a za osporeni iznos od 225.086,07 kn stečajni vjerovnik biti će upućen u parnicu posebnim rješenjem radi utvrđivanja te osporene tražbine II. višeg isplatnog reda.</w:t>
      </w:r>
      <w:r w:rsidR="00EC3C85" w:rsidRPr="00D045F3">
        <w:rPr>
          <w:rFonts w:hAnsi="Times New Roman" w:ascii="Times New Roman"/>
          <w:sz w:val="24"/>
          <w:szCs w:val="24"/>
        </w:rPr>
        <w:t xml:space="preserve"> </w:t>
      </w:r>
    </w:p>
    <w:p w:rsidRDefault="005A0628" w:rsidP="001D7711" w:rsidR="005A062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4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B1763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20. CAMELOT d.o.o.,  Frankopanska 22, Zagreb,  OIB: 29498303082, prijavi</w:t>
      </w:r>
      <w:r w:rsidR="00B17634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5.598,00 </w:t>
      </w:r>
      <w:r w:rsidR="006B1BB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Računi - otpremnice.</w:t>
      </w:r>
    </w:p>
    <w:p w:rsidRDefault="00A2739B" w:rsidP="00A2739B" w:rsidR="00A2739B" w:rsidRPr="00D045F3">
      <w:pPr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="004B1BA3" w:rsidRPr="00D045F3">
        <w:rPr>
          <w:rFonts w:hAnsi="Times New Roman" w:ascii="Times New Roman"/>
          <w:sz w:val="24"/>
          <w:szCs w:val="24"/>
        </w:rPr>
        <w:t xml:space="preserve">Stečajni upravitelj tražbinu priznaje u iznosu od 2.799,00 kn a osporava dio tražbine u iznosu od 2.799,00 kn </w:t>
      </w:r>
      <w:r w:rsidRPr="00D045F3">
        <w:rPr>
          <w:rFonts w:hAnsi="Times New Roman" w:ascii="Times New Roman"/>
          <w:sz w:val="24"/>
          <w:szCs w:val="24"/>
        </w:rPr>
        <w:t>zbog toga što je stečajni vjerovnik prijavio u tom dijelu veći iznos od onog koji mu je priznat predstečajnom nagodbom.</w:t>
      </w:r>
    </w:p>
    <w:p w:rsidRDefault="00A2739B" w:rsidP="00A2739B" w:rsidR="004B1BA3" w:rsidRPr="00D045F3">
      <w:pPr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="004B1BA3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B1BA3" w:rsidP="004B1BA3" w:rsidR="004B1BA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objavljuje da se tražbina stečajnog vjerovnika smatra utvrđenom u iznosu od 2.799,00 kn i razvrstava se u II. viši isplatni red tražbina a za osporeni iznos od 2.799,00 kn stečajni vjerovnik biti će upućen u parnicu posebnim rješenjem radi utvrđivanja te osporene tražbine II. višeg isplatnog reda. </w:t>
      </w:r>
    </w:p>
    <w:p w:rsidRDefault="00B17634" w:rsidP="00511F4D" w:rsidR="00CF628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</w:p>
    <w:p w:rsidRDefault="00CF6284" w:rsidP="00C951E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21. PC GRUPA d.o.o., Otočac, A. Starčevićeva 6, OIB: 82941416592, prijavi</w:t>
      </w:r>
      <w:r w:rsidR="00C951EF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229.458,02 </w:t>
      </w:r>
      <w:r w:rsidR="006B1BB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Presuda</w:t>
      </w:r>
      <w:r w:rsidR="00C951EF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Trgovačkog suda u Pazinu poslovni broj P-173/2016,Rješenje o ovrsi Općinskog suda u Puli Ovr-7996/2016, Rješenje o sklapanju predstečajne nagodbe Stpn-98/14 od 13.4.2015.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B1BA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C3C85" w:rsidP="00C951E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229.458,02 kn i razvrstava se u </w:t>
      </w:r>
      <w:r w:rsidR="004B1BA3" w:rsidRPr="00D045F3">
        <w:rPr>
          <w:rFonts w:hAnsi="Times New Roman" w:ascii="Times New Roman"/>
          <w:sz w:val="24"/>
          <w:szCs w:val="24"/>
        </w:rPr>
        <w:t>II.</w:t>
      </w:r>
      <w:r w:rsidRPr="00D045F3">
        <w:rPr>
          <w:rFonts w:hAnsi="Times New Roman" w:ascii="Times New Roman"/>
          <w:sz w:val="24"/>
          <w:szCs w:val="24"/>
        </w:rPr>
        <w:t xml:space="preserve"> viši</w:t>
      </w:r>
      <w:r w:rsidR="00C951EF" w:rsidRPr="00D045F3">
        <w:rPr>
          <w:rFonts w:hAnsi="Times New Roman" w:ascii="Times New Roman"/>
          <w:sz w:val="24"/>
          <w:szCs w:val="24"/>
        </w:rPr>
        <w:t xml:space="preserve"> </w:t>
      </w:r>
      <w:r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C951EF" w:rsidP="001D7711" w:rsidR="00C951E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C951E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22. HEP – OPERATOR </w:t>
      </w:r>
      <w:r w:rsidR="007F2F95" w:rsidRPr="00D045F3">
        <w:rPr>
          <w:rFonts w:hAnsi="Times New Roman" w:ascii="Times New Roman"/>
          <w:sz w:val="24"/>
          <w:szCs w:val="24"/>
        </w:rPr>
        <w:t>DISTIBUCIJSKOG SUSTAVA d.o.o.,</w:t>
      </w:r>
      <w:r w:rsidR="00EC3C85" w:rsidRPr="00D045F3">
        <w:rPr>
          <w:rFonts w:hAnsi="Times New Roman" w:ascii="Times New Roman"/>
          <w:sz w:val="24"/>
          <w:szCs w:val="24"/>
        </w:rPr>
        <w:t xml:space="preserve"> Vergerijeva 6, Pula, OIB: 46830600751, prijavi</w:t>
      </w:r>
      <w:r w:rsidR="00C951EF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612.294,72 </w:t>
      </w:r>
      <w:r w:rsidR="00D1133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 o korištenju javne usluge, Rješenje o sklapanju predstečajne nagodbe Stpn-98/14 od 13.4.2015, kamate.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C951E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612.294,72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951EF" w:rsidP="001D7711" w:rsidR="00C951E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C951E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23. PRAGRANDE d.o.o., Trg 1. istarske brigade 14, Pula, OIB: 05117157608, prijavi</w:t>
      </w:r>
      <w:r w:rsidR="00C951EF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75.338,81</w:t>
      </w:r>
      <w:r w:rsidR="006B1BBA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Pravomoćno Rješenje o ovrsi Ovrv-1422/17.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C951E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75.338,81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951EF" w:rsidP="001D7711" w:rsidR="00C951E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24. PULA HERCULANEA d.o.o.,  Trg 1. istarske brigade 14, Pula,  OIB: 11294943436, prijavi</w:t>
      </w:r>
      <w:r w:rsidR="00C951EF" w:rsidRPr="00D045F3">
        <w:rPr>
          <w:rFonts w:hAnsi="Times New Roman" w:ascii="Times New Roman"/>
          <w:sz w:val="24"/>
          <w:szCs w:val="24"/>
        </w:rPr>
        <w:t xml:space="preserve">la </w:t>
      </w:r>
      <w:r w:rsidR="00EC3C85" w:rsidRPr="00D045F3">
        <w:rPr>
          <w:rFonts w:hAnsi="Times New Roman" w:ascii="Times New Roman"/>
          <w:sz w:val="24"/>
          <w:szCs w:val="24"/>
        </w:rPr>
        <w:t>je tražbinu u iznosu od 447.151,13</w:t>
      </w:r>
      <w:r w:rsidR="00C951EF" w:rsidRPr="00D045F3">
        <w:rPr>
          <w:rFonts w:hAnsi="Times New Roman" w:ascii="Times New Roman"/>
          <w:sz w:val="24"/>
          <w:szCs w:val="24"/>
        </w:rPr>
        <w:t xml:space="preserve"> 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6B1BB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447.151,13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B1BBA" w:rsidP="001D7711" w:rsidR="006B1BB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B1BB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25. ISTARSKI SUPERMARKETI d.o.o., Partizanska 13, Poreč, OIB: 24351550672, prijavi</w:t>
      </w:r>
      <w:r w:rsidR="006B1BBA" w:rsidRPr="00D045F3">
        <w:rPr>
          <w:rFonts w:hAnsi="Times New Roman" w:ascii="Times New Roman"/>
          <w:sz w:val="24"/>
          <w:szCs w:val="24"/>
        </w:rPr>
        <w:t>li su</w:t>
      </w:r>
      <w:r w:rsidR="00EC3C85" w:rsidRPr="00D045F3">
        <w:rPr>
          <w:rFonts w:hAnsi="Times New Roman" w:ascii="Times New Roman"/>
          <w:sz w:val="24"/>
          <w:szCs w:val="24"/>
        </w:rPr>
        <w:t xml:space="preserve">  tražbinu u iznosu od 149.833,39 </w:t>
      </w:r>
      <w:r w:rsidR="006B1BB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Računi.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6B1BBA" w:rsidR="006B1BB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149.833,39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6B1BBA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6B1BBA" w:rsidP="006B1BBA" w:rsidR="006B1BB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76122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26. CENTAR BANKA d.d. u stečaju, Heinzelova 47a, Zagreb,  OIB: 89296739230, prijavi</w:t>
      </w:r>
      <w:r w:rsidR="00761222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10.262.263,96 </w:t>
      </w:r>
      <w:r w:rsidR="0076122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 o dugoročnom kreditu broj 695/2010, 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76122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10.262.263,96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761222" w:rsidP="001D7711" w:rsidR="0076122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C4A2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27. DUPIN d.o.o., Dvorničićeva 22, Zagreb,  OIB: 31062429092 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462.377,13 </w:t>
      </w:r>
      <w:r w:rsidR="006C4A26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Ugovori, Rješenje o sklapanju predstečajne nagodbe Stpn-98/14 od 13.4.2015, Presuda i rješenje o prethodnoj mjeri Trgovačkog suda u Pazinu, Povrv-172/2016.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6C4A2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462.377,13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F688A" w:rsidP="001D7711" w:rsidR="009F688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28. Odvjetnik Krešimir Šušnj</w:t>
      </w:r>
      <w:r w:rsidR="007F2F95" w:rsidRPr="00D045F3">
        <w:rPr>
          <w:rFonts w:hAnsi="Times New Roman" w:ascii="Times New Roman"/>
          <w:sz w:val="24"/>
          <w:szCs w:val="24"/>
        </w:rPr>
        <w:t>ar, Kneza Branimira 39, Zagreb,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85951579642,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</w:t>
      </w:r>
      <w:r w:rsidR="007F2F95" w:rsidRPr="00D045F3">
        <w:rPr>
          <w:rFonts w:hAnsi="Times New Roman" w:ascii="Times New Roman"/>
          <w:sz w:val="24"/>
          <w:szCs w:val="24"/>
        </w:rPr>
        <w:t xml:space="preserve">ražbinu u iznosu od 30.000,00 kn s </w:t>
      </w:r>
      <w:r w:rsidR="00EC3C85" w:rsidRPr="00D045F3">
        <w:rPr>
          <w:rFonts w:hAnsi="Times New Roman" w:ascii="Times New Roman"/>
          <w:sz w:val="24"/>
          <w:szCs w:val="24"/>
        </w:rPr>
        <w:t>osnova: Račun br 29-1-1 od 28. travnja 2015.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9E1E9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30.000,00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E1E97" w:rsidP="001D7711" w:rsidR="009E1E97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DC71C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7F2F95" w:rsidRPr="00D045F3">
        <w:rPr>
          <w:rFonts w:hAnsi="Times New Roman" w:ascii="Times New Roman"/>
          <w:sz w:val="24"/>
          <w:szCs w:val="24"/>
        </w:rPr>
        <w:t>29. Franco Cattunar</w:t>
      </w:r>
      <w:r w:rsidR="00EC3C85" w:rsidRPr="00D045F3">
        <w:rPr>
          <w:rFonts w:hAnsi="Times New Roman" w:ascii="Times New Roman"/>
          <w:sz w:val="24"/>
          <w:szCs w:val="24"/>
        </w:rPr>
        <w:t xml:space="preserve"> i Edi Catunar</w:t>
      </w:r>
      <w:r w:rsidR="007F2F95" w:rsidRPr="00D045F3">
        <w:rPr>
          <w:rFonts w:hAnsi="Times New Roman" w:ascii="Times New Roman"/>
          <w:sz w:val="24"/>
          <w:szCs w:val="24"/>
        </w:rPr>
        <w:t>,</w:t>
      </w:r>
      <w:r w:rsidR="00EC3C85" w:rsidRPr="00D045F3">
        <w:rPr>
          <w:rFonts w:hAnsi="Times New Roman" w:ascii="Times New Roman"/>
          <w:sz w:val="24"/>
          <w:szCs w:val="24"/>
        </w:rPr>
        <w:t xml:space="preserve"> vlasnici zajedničkog obrta Vina Cattunar, Nova Vas 94, Nova Vas, OIB: 92198392908 OIB: 10922267385, prijavi</w:t>
      </w:r>
      <w:r w:rsidR="00DC71CF" w:rsidRPr="00D045F3">
        <w:rPr>
          <w:rFonts w:hAnsi="Times New Roman" w:ascii="Times New Roman"/>
          <w:sz w:val="24"/>
          <w:szCs w:val="24"/>
        </w:rPr>
        <w:t xml:space="preserve">li su </w:t>
      </w:r>
      <w:r w:rsidR="00EC3C85" w:rsidRPr="00D045F3">
        <w:rPr>
          <w:rFonts w:hAnsi="Times New Roman" w:ascii="Times New Roman"/>
          <w:sz w:val="24"/>
          <w:szCs w:val="24"/>
        </w:rPr>
        <w:t>tražbinu u iznosu od 840.922,63</w:t>
      </w:r>
      <w:r w:rsidR="0086396B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Presuda Trgovačkog suda u Pazinu od 29.3.2018.g. poslovni broj</w:t>
      </w:r>
      <w:r w:rsidR="00DC71CF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Povrv-269/2016.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DC71C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840.922,63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DC71CF" w:rsidP="001D7711" w:rsidR="00DC71C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DC71C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30. Erste factoring d.o.o., Ivana Lučića 2a, Zagreb, OIB: 10194059689 , prijavi</w:t>
      </w:r>
      <w:r w:rsidR="00DC71CF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16.715,30 </w:t>
      </w:r>
      <w:r w:rsidR="0030506E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DC71C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16.715,30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DC71CF" w:rsidP="001D7711" w:rsidR="00DC71C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7505A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31. PIK VRBOVEC – MESNA INDUSTRIJA d.d.,</w:t>
      </w:r>
      <w:r w:rsidR="0086396B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Zagrebačka 148, Vrbovec, OIB: 78909170415, prijavi</w:t>
      </w:r>
      <w:r w:rsidR="007505A6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880.094,22 </w:t>
      </w:r>
      <w:r w:rsidR="0030506E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13.4.2015, ispis otvorenih stavki.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7505A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880.094,22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7505A6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7505A6" w:rsidP="001D7711" w:rsidR="007505A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7F2F95" w:rsidRPr="00D045F3">
        <w:rPr>
          <w:rFonts w:hAnsi="Times New Roman" w:ascii="Times New Roman"/>
          <w:sz w:val="24"/>
          <w:szCs w:val="24"/>
        </w:rPr>
        <w:t>32. ADRIATIK d.o.o.</w:t>
      </w:r>
      <w:r w:rsidR="00EC3C85" w:rsidRPr="00D045F3">
        <w:rPr>
          <w:rFonts w:hAnsi="Times New Roman" w:ascii="Times New Roman"/>
          <w:sz w:val="24"/>
          <w:szCs w:val="24"/>
        </w:rPr>
        <w:t>, Vodice, Obrove 98, OIB: 00935040709, prijavi</w:t>
      </w:r>
      <w:r w:rsidR="007505A6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124.323,87</w:t>
      </w:r>
      <w:r w:rsidR="0086396B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Rješanje o ovrsi na temelju vjerodostojne isprave javnog bilježnika Denisa Krajcara, Pu</w:t>
      </w:r>
      <w:r w:rsidR="007F2F95" w:rsidRPr="00D045F3">
        <w:rPr>
          <w:rFonts w:hAnsi="Times New Roman" w:ascii="Times New Roman"/>
          <w:sz w:val="24"/>
          <w:szCs w:val="24"/>
        </w:rPr>
        <w:t xml:space="preserve">la, Ovrv-924/16 od 2.5.2016.g. 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30506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124.323,87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30506E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30506E" w:rsidP="001D7711" w:rsidR="0030506E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E54C6F" w:rsidP="001D7711" w:rsidR="00E54C6F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Na upit savjetnika ŽDO stečajni upravitelj ističe kako se radi o pravomoćnom rješenju o ovrsi.</w:t>
      </w:r>
    </w:p>
    <w:p w:rsidRDefault="00E54C6F" w:rsidP="001D7711" w:rsidR="00E54C6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30506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33. Arena Hospitality Group d.d., Smareglina ulica 3, Pula, OIB: 47625429199, prijavi</w:t>
      </w:r>
      <w:r w:rsidR="0030506E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1.599.059,01 </w:t>
      </w:r>
      <w:r w:rsidR="0086396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ovrsi jb Nansi Kopić Ovrv-629/17Rješenje o ovrsi jb Nansi Kopić Ovrv-731/15Presuda Trgovačkog suda u Pazinu Povrv-120/16.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30506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1.599.059,01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30506E" w:rsidP="001D7711" w:rsidR="0030506E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30506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7F2F95" w:rsidRPr="00D045F3">
        <w:rPr>
          <w:rFonts w:hAnsi="Times New Roman" w:ascii="Times New Roman"/>
          <w:sz w:val="24"/>
          <w:szCs w:val="24"/>
        </w:rPr>
        <w:t xml:space="preserve">34. Zagrebačka banka d.d., </w:t>
      </w:r>
      <w:r w:rsidR="00EC3C85" w:rsidRPr="00D045F3">
        <w:rPr>
          <w:rFonts w:hAnsi="Times New Roman" w:ascii="Times New Roman"/>
          <w:sz w:val="24"/>
          <w:szCs w:val="24"/>
        </w:rPr>
        <w:t>Trg bana J. Jelačića 10, Zagreb, OIB: 92963223473, prijavi</w:t>
      </w:r>
      <w:r w:rsidR="0086396B" w:rsidRPr="00D045F3">
        <w:rPr>
          <w:rFonts w:hAnsi="Times New Roman" w:ascii="Times New Roman"/>
          <w:sz w:val="24"/>
          <w:szCs w:val="24"/>
        </w:rPr>
        <w:t xml:space="preserve">la </w:t>
      </w:r>
      <w:r w:rsidR="00EC3C85" w:rsidRPr="00D045F3">
        <w:rPr>
          <w:rFonts w:hAnsi="Times New Roman" w:ascii="Times New Roman"/>
          <w:sz w:val="24"/>
          <w:szCs w:val="24"/>
        </w:rPr>
        <w:t xml:space="preserve">je tražbinu u iznosu od 139,81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Izvadak iz poslovnih knjiga.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30506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139,81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30506E" w:rsidP="001D7711" w:rsidR="0030506E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965D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7F2F95" w:rsidRPr="00D045F3">
        <w:rPr>
          <w:rFonts w:hAnsi="Times New Roman" w:ascii="Times New Roman"/>
          <w:sz w:val="24"/>
          <w:szCs w:val="24"/>
        </w:rPr>
        <w:t>35. ZVIJEZDA d.d.,</w:t>
      </w:r>
      <w:r w:rsidR="00EC3C85" w:rsidRPr="00D045F3">
        <w:rPr>
          <w:rFonts w:hAnsi="Times New Roman" w:ascii="Times New Roman"/>
          <w:sz w:val="24"/>
          <w:szCs w:val="24"/>
        </w:rPr>
        <w:t xml:space="preserve"> Marijana Čavića 1, Zagreb, OIB: 91492011748, prijavi</w:t>
      </w:r>
      <w:r w:rsidR="001965D3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951.326,59 s osnova: Rješenje o sklapanju predstečajne nagodbe Stpn-98/14 od 13.4.2015, računi, obračun kamata.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7F2F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7F2F95" w:rsidP="001965D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951.326,59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1965D3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511F4D" w:rsidP="001D7711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36. Puratos Konding d.o.o., Radnička cesta 184, Zagreb, OIB: 74001452011 , prijavi</w:t>
      </w:r>
      <w:r w:rsidR="00D22936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38.698,97 </w:t>
      </w:r>
      <w:r w:rsidR="00D22936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Poslovna suradnja-kupoprodaja robe – ovjereni izvadak iz poslovnih knjiga.</w:t>
      </w:r>
    </w:p>
    <w:p w:rsidRDefault="00A2739B" w:rsidP="00A2739B" w:rsidR="00A2739B" w:rsidRPr="00D045F3">
      <w:r w:rsidRPr="00D045F3">
        <w:rPr>
          <w:rFonts w:hAnsi="Times New Roman" w:ascii="Times New Roman"/>
          <w:sz w:val="24"/>
          <w:szCs w:val="24"/>
        </w:rPr>
        <w:tab/>
      </w:r>
      <w:r w:rsidR="007F2F95" w:rsidRPr="00D045F3">
        <w:rPr>
          <w:rFonts w:hAnsi="Times New Roman" w:ascii="Times New Roman"/>
          <w:sz w:val="24"/>
          <w:szCs w:val="24"/>
        </w:rPr>
        <w:t xml:space="preserve">Stečajni upravitelj tražbinu priznaje u iznosu od 12.806,75 kn a osporava dio tražbine u iznosu od 25.892,22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7F2F95" w:rsidP="007F2F95" w:rsidR="007F2F9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7F2F95" w:rsidP="007F2F95" w:rsidR="007F2F9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objavljuje da se tražbina stečajnog vjerovnika smatra utvrđenom u iznosu od </w:t>
      </w:r>
      <w:r w:rsidR="001A4B64" w:rsidRPr="00D045F3">
        <w:rPr>
          <w:rFonts w:hAnsi="Times New Roman" w:ascii="Times New Roman"/>
          <w:sz w:val="24"/>
          <w:szCs w:val="24"/>
        </w:rPr>
        <w:t xml:space="preserve">12.806,75 </w:t>
      </w:r>
      <w:r w:rsidRPr="00D045F3">
        <w:rPr>
          <w:rFonts w:hAnsi="Times New Roman" w:ascii="Times New Roman"/>
          <w:sz w:val="24"/>
          <w:szCs w:val="24"/>
        </w:rPr>
        <w:t xml:space="preserve">kn i razvrstava se u II. viši isplatni red tražbina a za osporeni iznos od </w:t>
      </w:r>
      <w:r w:rsidR="001A4B64" w:rsidRPr="00D045F3">
        <w:rPr>
          <w:rFonts w:hAnsi="Times New Roman" w:ascii="Times New Roman"/>
          <w:sz w:val="24"/>
          <w:szCs w:val="24"/>
        </w:rPr>
        <w:t>25.892,22</w:t>
      </w:r>
      <w:r w:rsidRPr="00D045F3">
        <w:rPr>
          <w:rFonts w:hAnsi="Times New Roman" w:ascii="Times New Roman"/>
          <w:sz w:val="24"/>
          <w:szCs w:val="24"/>
        </w:rPr>
        <w:t xml:space="preserve"> kn stečajni vjerovnik biti će upućen u parnicu posebnim rješenjem radi utvrđivanja te osporene tražbine II. višeg isplatnog reda. </w:t>
      </w:r>
    </w:p>
    <w:p w:rsidRDefault="001A4B64" w:rsidP="00D22936" w:rsidR="001A4B6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D22936" w:rsidP="00A2739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37. ULJANIK UPRAVLJANJE STA</w:t>
      </w:r>
      <w:r w:rsidR="001A4B64" w:rsidRPr="00D045F3">
        <w:rPr>
          <w:rFonts w:hAnsi="Times New Roman" w:ascii="Times New Roman"/>
          <w:sz w:val="24"/>
          <w:szCs w:val="24"/>
        </w:rPr>
        <w:t>MBENO-POSLOVNIM ZGRADAMA d.o.o.</w:t>
      </w:r>
      <w:r w:rsidR="00EC3C85" w:rsidRPr="00D045F3">
        <w:rPr>
          <w:rFonts w:hAnsi="Times New Roman" w:ascii="Times New Roman"/>
          <w:sz w:val="24"/>
          <w:szCs w:val="24"/>
        </w:rPr>
        <w:t>, Pula, Flanatička 37, OIB: 20023951273, prijavi</w:t>
      </w:r>
      <w:r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124.734,37 </w:t>
      </w:r>
      <w:r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13.4.2015, Rješenja o ovrsi na temelju vjerodostojne isprave.</w:t>
      </w:r>
    </w:p>
    <w:p w:rsidRDefault="001A4B6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A4B6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A4B64" w:rsidP="00D2293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124.734,37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D22936" w:rsidP="001D7711" w:rsidR="00D2293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D2293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38. Ciceran Tedi, Barban 9, Barban, OIB: 39895183617, prijavi</w:t>
      </w:r>
      <w:r w:rsidR="00D22936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20.770,24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Pravomoćna presuda iz radnog spora Općinskog suda u Puli poslovni broj Pr-190/15 od 25.5.2016.g. .</w:t>
      </w:r>
    </w:p>
    <w:p w:rsidRDefault="001A4B6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A4B6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A4B64" w:rsidP="00D2293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20.770,24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D22936" w:rsidP="001D7711" w:rsidR="00D2293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EC3C8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 </w:t>
      </w:r>
      <w:r w:rsidR="001A4B64" w:rsidRPr="00D045F3">
        <w:rPr>
          <w:rFonts w:hAnsi="Times New Roman" w:ascii="Times New Roman"/>
          <w:sz w:val="24"/>
          <w:szCs w:val="24"/>
        </w:rPr>
        <w:tab/>
      </w:r>
      <w:r w:rsidR="001A4B64"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 xml:space="preserve">Ciceran Tedi, Barban 9, Barban, OIB: 39895183617,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Pr="00D045F3">
        <w:rPr>
          <w:rFonts w:hAnsi="Times New Roman" w:ascii="Times New Roman"/>
          <w:sz w:val="24"/>
          <w:szCs w:val="24"/>
        </w:rPr>
        <w:t xml:space="preserve"> je tražbinu u iznosu od 8.910,10 </w:t>
      </w:r>
      <w:r w:rsidR="00834E1B" w:rsidRPr="00D045F3">
        <w:rPr>
          <w:rFonts w:hAnsi="Times New Roman" w:ascii="Times New Roman"/>
          <w:sz w:val="24"/>
          <w:szCs w:val="24"/>
        </w:rPr>
        <w:t xml:space="preserve">kn </w:t>
      </w:r>
      <w:r w:rsidRPr="00D045F3">
        <w:rPr>
          <w:rFonts w:hAnsi="Times New Roman" w:ascii="Times New Roman"/>
          <w:sz w:val="24"/>
          <w:szCs w:val="24"/>
        </w:rPr>
        <w:t xml:space="preserve">s osnova: I. viši isplatni red – Porezi i </w:t>
      </w:r>
    </w:p>
    <w:p w:rsidRDefault="00EC3C8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doprinosi - Pravomoćna presuda iz radnog spora Općinskog suda u Puli poslovni broj Pr-190/15 od 25.5.2016.g. .</w:t>
      </w:r>
    </w:p>
    <w:p w:rsidRDefault="001A4B6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A4B6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A4B64" w:rsidP="00511F4D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8.910,10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511F4D" w:rsidP="00511F4D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511F4D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39. JADRANSKO OSIGURANJE d.d., Industrijska 15c, Pula, OIB: 94472454976, prijavi</w:t>
      </w:r>
      <w:r w:rsidR="00834E1B" w:rsidRPr="00D045F3">
        <w:rPr>
          <w:rFonts w:hAnsi="Times New Roman" w:ascii="Times New Roman"/>
          <w:sz w:val="24"/>
          <w:szCs w:val="24"/>
        </w:rPr>
        <w:t>lo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381.772,25 </w:t>
      </w:r>
      <w:r w:rsidR="00834E1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13.4.2015, Izvadak iz poslovnih knjiga, Okvirni ugovor o osiguranju.</w:t>
      </w:r>
    </w:p>
    <w:p w:rsidRDefault="006F0E6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6F0E6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6F0E6F" w:rsidP="00834E1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381.772,25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834E1B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834E1B" w:rsidP="001D7711" w:rsidR="00834E1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B32BF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40. PRIVREDNA BANKA ZAGREB d.d., Zagreb, Radnička cesta 50, OIB: 02535697732, prijavi</w:t>
      </w:r>
      <w:r w:rsidR="00054F66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4.784.011,75</w:t>
      </w:r>
      <w:r w:rsidR="00B32BF8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Ugovor o dugoročnom kreditu od 20.6.2008.g., Izvadak iz poslovnih knjiga.</w:t>
      </w:r>
    </w:p>
    <w:p w:rsidRDefault="004301E2" w:rsidP="00A2739B" w:rsidR="00A2739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</w:t>
      </w:r>
      <w:r w:rsidRPr="00D045F3">
        <w:rPr>
          <w:rFonts w:hAnsi="Times New Roman" w:ascii="Times New Roman"/>
          <w:sz w:val="24"/>
          <w:szCs w:val="24"/>
        </w:rPr>
        <w:t xml:space="preserve">osporava u cijelosti </w:t>
      </w:r>
      <w:r w:rsidR="00A2739B" w:rsidRPr="00D045F3">
        <w:rPr>
          <w:rFonts w:hAnsi="Times New Roman" w:ascii="Times New Roman"/>
          <w:sz w:val="24"/>
          <w:szCs w:val="24"/>
        </w:rPr>
        <w:t xml:space="preserve">budući da je stečajni vjerovnik tražbinu  prijavio pozivajući se na Sporazum o osiguranju novčane tražbine sklopljen između njega i TERMOTEHNIKE INŽINJERING d.o.o. kao dužnika i ISTRE d.d. kao založnog dužnika, te na Ugovor o kreditu sklopljen s TERMOTEHNIKOM INŽINJERING d.o.o. kao korisnikom kredita. </w:t>
      </w:r>
    </w:p>
    <w:p w:rsidRDefault="004301E2" w:rsidP="004301E2" w:rsidR="004301E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301E2" w:rsidP="00E71C95" w:rsidR="004301E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4301E2" w:rsidP="004301E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4.784.011,75 kn vjerovnik uputiti na pokretanje parnice  radi utvrđivanja osporene tražbine II. višeg isplatnog reda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6D5652" w:rsidP="00B32BF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B32BF8" w:rsidP="001D7711" w:rsidR="00B32BF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1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40F2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1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41. INFOART d.o.o,  Lastovska 23, Zagreb, OIB: 88255578438, prijavi</w:t>
      </w:r>
      <w:r w:rsidR="00440F24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440.639,20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440F2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440.639,20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40F24" w:rsidP="001D7711" w:rsidR="00440F2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40F2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42. FINANCIJSKA AGENCIJA, Ulica grada Vukovara 70, Zagreb, OIB: 85821130368, </w:t>
      </w:r>
      <w:r w:rsidR="004301E2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7.584,13 </w:t>
      </w:r>
      <w:r w:rsidR="00440F24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 xml:space="preserve">s osnova: Rješenje o ovrsi na temelju vjerodostojne isprave Ovrv-182/2017 od 12.5.2017.g. , Ugovor o obavljanju usluge </w:t>
      </w:r>
    </w:p>
    <w:p w:rsidRDefault="00EC3C8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certificiranja, Presuda Trgovačkog suda u Pazinu Povrv-192/2017 od 22.11.2017.g. 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440F2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7.584,13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40F24" w:rsidP="001D7711" w:rsidR="00440F2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43. GRAD VODNJAN, Trgovačka 2, Vodnjan, OIB: 15554218499, prijavi</w:t>
      </w:r>
      <w:r w:rsidR="00054F66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450.064,70 </w:t>
      </w:r>
      <w:r w:rsidR="0061521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13.4.2015, Izvod iz otvorenih stavki.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450.064,70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615215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615215" w:rsidP="001D7711" w:rsidR="006152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44. ZAGREBAČKA BURZA d.d., Ivana Lučića 2a, Zagreb, OIB: 84368186611, prijavi</w:t>
      </w:r>
      <w:r w:rsidR="00615215" w:rsidRPr="00D045F3">
        <w:rPr>
          <w:rFonts w:hAnsi="Times New Roman" w:ascii="Times New Roman"/>
          <w:sz w:val="24"/>
          <w:szCs w:val="24"/>
        </w:rPr>
        <w:t xml:space="preserve">la </w:t>
      </w:r>
      <w:r w:rsidR="00EC3C85" w:rsidRPr="00D045F3">
        <w:rPr>
          <w:rFonts w:hAnsi="Times New Roman" w:ascii="Times New Roman"/>
          <w:sz w:val="24"/>
          <w:szCs w:val="24"/>
        </w:rPr>
        <w:t xml:space="preserve">je tražbinu u iznosu od 134.867,15 </w:t>
      </w:r>
      <w:r w:rsidR="0061521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Rješenja o ovrsi, presuda TS u Pazinu Povrv-1552/15.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134.867,15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15215" w:rsidP="001D7711" w:rsidR="006152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45. LEDO d.d., Ćavićeva 1a, Zabreb, OIB: 87955947581, prijavi</w:t>
      </w:r>
      <w:r w:rsidR="00615215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206.059,98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Bjanko zadužnice Ov-3408/14, Ov-3416/14, Ov-7062/14.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206.059,98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15215" w:rsidP="001D7711" w:rsidR="006152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46. BOSMATTOM d.o.o., Dugopolje, Kraljice Jelene 19, OIB: 81681479354, prijavi</w:t>
      </w:r>
      <w:r w:rsidR="00615215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19.461,64 </w:t>
      </w:r>
      <w:r w:rsidR="0061521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Pravomoćna presuda Trgovačkog suda u Pazinu Povrv-1563/15 od 5.1.2018.godine.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19.461,64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15215" w:rsidP="001D7711" w:rsidR="006152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47. OTP LEASING d.d., Avenija Dubrovnik 16/V, Avenue Centar, Zagreb, OIB: 23780250353, prijavi</w:t>
      </w:r>
      <w:r w:rsidR="00615215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14.356,24 </w:t>
      </w:r>
      <w:r w:rsidR="0061521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 o financijskom leasingu br 1008251, izvadak iz poslovnih knjiga; dvije ovjerene bjanko zadužnice.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14.356,24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15215" w:rsidP="001D7711" w:rsidR="006152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48. HRVATSKE VODE pravna osoba za upravljanje vodama, Ul. grada Vukovara 220, Zagreb, OIB: 28921383001, prijavi</w:t>
      </w:r>
      <w:r w:rsidR="00615215" w:rsidRPr="00D045F3">
        <w:rPr>
          <w:rFonts w:hAnsi="Times New Roman" w:ascii="Times New Roman"/>
          <w:sz w:val="24"/>
          <w:szCs w:val="24"/>
        </w:rPr>
        <w:t>le su</w:t>
      </w:r>
      <w:r w:rsidR="00EC3C85" w:rsidRPr="00D045F3">
        <w:rPr>
          <w:rFonts w:hAnsi="Times New Roman" w:ascii="Times New Roman"/>
          <w:sz w:val="24"/>
          <w:szCs w:val="24"/>
        </w:rPr>
        <w:t xml:space="preserve"> tražbinu u iznosu od 81.432,09</w:t>
      </w:r>
      <w:r w:rsidR="003C46EF" w:rsidRPr="00D045F3">
        <w:rPr>
          <w:rFonts w:hAnsi="Times New Roman" w:ascii="Times New Roman"/>
          <w:sz w:val="24"/>
          <w:szCs w:val="24"/>
        </w:rPr>
        <w:t xml:space="preserve"> </w:t>
      </w:r>
      <w:r w:rsidR="00615215" w:rsidRPr="00D045F3">
        <w:rPr>
          <w:rFonts w:hAnsi="Times New Roman" w:ascii="Times New Roman"/>
          <w:sz w:val="24"/>
          <w:szCs w:val="24"/>
        </w:rPr>
        <w:t>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Rješenja, financijska kartica obveznika, obračun kamata.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301E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301E2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81.432,09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15215" w:rsidP="001D7711" w:rsidR="006152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71C95" w:rsidRPr="00D045F3">
        <w:rPr>
          <w:rFonts w:hAnsi="Times New Roman" w:ascii="Times New Roman"/>
          <w:sz w:val="24"/>
          <w:szCs w:val="24"/>
        </w:rPr>
        <w:t>49. ZAGREBAČKI HOLDING d.o.o.,</w:t>
      </w:r>
      <w:r w:rsidR="00EC3C85" w:rsidRPr="00D045F3">
        <w:rPr>
          <w:rFonts w:hAnsi="Times New Roman" w:ascii="Times New Roman"/>
          <w:sz w:val="24"/>
          <w:szCs w:val="24"/>
        </w:rPr>
        <w:t xml:space="preserve"> Ulica grada Vukovara 41, Zagreb, OIB: 85584865987, prijavi</w:t>
      </w:r>
      <w:r w:rsidR="00615215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1.825,41 </w:t>
      </w:r>
      <w:r w:rsidR="0061521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- Računi, Rješenje o ovrsi na temelju vjerodostojne isprave poslovni broj Ovrv-3/16 od 11.1.2016.g., izvadak iz ovjerovljenih poslovnih knjiga, analitička kartica, obračun kamata.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1.825,41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15215" w:rsidP="001D7711" w:rsidR="006152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6152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50. SQUALUS d.o.o., Rohreggerova 64, Pula, OIB: 45803533510, prijavi</w:t>
      </w:r>
      <w:r w:rsidR="00615215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424.804,95 </w:t>
      </w:r>
      <w:r w:rsidR="0061521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Izvadak iz poslovnih knjiga.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</w:t>
      </w:r>
      <w:r w:rsidRPr="00D045F3">
        <w:rPr>
          <w:rFonts w:hAnsi="Times New Roman" w:ascii="Times New Roman"/>
          <w:sz w:val="24"/>
          <w:szCs w:val="24"/>
        </w:rPr>
        <w:t>osporava u cijelosti zbog</w:t>
      </w:r>
      <w:r w:rsidR="00A2739B" w:rsidRPr="00D045F3">
        <w:rPr>
          <w:rFonts w:hAnsi="Times New Roman" w:ascii="Times New Roman"/>
          <w:sz w:val="24"/>
          <w:szCs w:val="24"/>
        </w:rPr>
        <w:t xml:space="preserve"> toga što društvo nije dokazao osnovanost ni visinu tražbine. 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1D7711" w:rsidR="006D5652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          Stečajni sudac objavljuje da će se za iznos od 424.804,95 kn vjerovnik uputiti na pokretanje parnice radi utvrđivanja osporene tražbine II. višeg isplatnog reda.</w:t>
      </w:r>
    </w:p>
    <w:p w:rsidRDefault="00E71C95" w:rsidP="001D7711" w:rsidR="00E71C95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51. MESNA INDUSTRIJA – VAJDA d.d. Čakovec, Zagrebačka 4, Čakovec, OIB: 16257048014, prijavi</w:t>
      </w:r>
      <w:r w:rsidR="00615215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157.092,17</w:t>
      </w:r>
      <w:r w:rsidR="00E71C95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Rješenje o sklapanju predstečajne nagodbe Stpn-98/14 od 13.4.2015,izvadak iz poslovnih knjiga.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487EE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157.092,17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87EE6" w:rsidP="001D7711" w:rsidR="00487EE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87EE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52. SVITANJE d.o.o., Zgrablići 20, Pazin, OIB: 46773989975, prijavi</w:t>
      </w:r>
      <w:r w:rsidR="00487EE6" w:rsidRPr="00D045F3">
        <w:rPr>
          <w:rFonts w:hAnsi="Times New Roman" w:ascii="Times New Roman"/>
          <w:sz w:val="24"/>
          <w:szCs w:val="24"/>
        </w:rPr>
        <w:t>lo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409.505,48 </w:t>
      </w:r>
      <w:r w:rsidR="00487EE6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13.4.2015, računi.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487EE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409.505,48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87EE6" w:rsidP="001D7711" w:rsidR="00487EE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609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53. HRVATSKO DRUŠTVO SKLADATELJA, Berislavićeva 9, Zagreb, OIB: 56668956985, prijavi</w:t>
      </w:r>
      <w:r w:rsidR="0005609B" w:rsidRPr="00D045F3">
        <w:rPr>
          <w:rFonts w:hAnsi="Times New Roman" w:ascii="Times New Roman"/>
          <w:sz w:val="24"/>
          <w:szCs w:val="24"/>
        </w:rPr>
        <w:t xml:space="preserve">lo </w:t>
      </w:r>
      <w:r w:rsidR="00EC3C85" w:rsidRPr="00D045F3">
        <w:rPr>
          <w:rFonts w:hAnsi="Times New Roman" w:ascii="Times New Roman"/>
          <w:sz w:val="24"/>
          <w:szCs w:val="24"/>
        </w:rPr>
        <w:t xml:space="preserve">je tražbinu u iznosu od 1.921,55 </w:t>
      </w:r>
      <w:r w:rsidR="0005609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05609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1.921,55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609B" w:rsidP="001D7711" w:rsidR="0005609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609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54. PURIS d.d. u stečaju, Pazin, Hrvatskog narodnog preporoda 2, Pazin, OIB: 31015447714, prijavi</w:t>
      </w:r>
      <w:r w:rsidR="0005609B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140.757,61 </w:t>
      </w:r>
      <w:r w:rsidR="0005609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05609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140.757,61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05609B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05609B" w:rsidP="001D7711" w:rsidR="0005609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55. ISTARSKA KREDITNA BANKA UMAG d.d., Umag, Ernesta Miloša 1, OIB: 65723536010, prijavi</w:t>
      </w:r>
      <w:r w:rsidR="0005609B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12.806.302,42 </w:t>
      </w:r>
      <w:r w:rsidR="0005609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 xml:space="preserve">s osnova: Rješenje o sklapanju predstečajne </w:t>
      </w:r>
      <w:r w:rsidR="0005609B" w:rsidRPr="00D045F3">
        <w:rPr>
          <w:rFonts w:hAnsi="Times New Roman" w:ascii="Times New Roman"/>
          <w:sz w:val="24"/>
          <w:szCs w:val="24"/>
        </w:rPr>
        <w:t>nagodbe Stpn-98/14 od 13.4.2015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05609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12.806.302,42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609B" w:rsidP="001D7711" w:rsidR="0005609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C27F4D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56. ŠAFRAM d.o.o. , Oranice 118, Zagreb, OIB: 58257645837, prijavi</w:t>
      </w:r>
      <w:r w:rsidR="00C27F4D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105.337,63 </w:t>
      </w:r>
      <w:r w:rsidR="002806A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 o kupnji i prodaji robe.</w:t>
      </w:r>
    </w:p>
    <w:p w:rsidRDefault="00A2739B" w:rsidP="00A2739B" w:rsidR="00A2739B" w:rsidRPr="00D045F3"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priznaje u </w:t>
      </w:r>
      <w:r w:rsidR="00E71C95" w:rsidRPr="00D045F3">
        <w:rPr>
          <w:rFonts w:hAnsi="Times New Roman" w:ascii="Times New Roman"/>
          <w:sz w:val="24"/>
          <w:szCs w:val="24"/>
        </w:rPr>
        <w:t xml:space="preserve">iznosu od 30.122,20 kn a osporava dio tražbine u iznosu od 75.215,43 kn </w:t>
      </w:r>
      <w:r w:rsidRPr="00D045F3">
        <w:rPr>
          <w:rFonts w:hAnsi="Times New Roman" w:ascii="Times New Roman"/>
          <w:sz w:val="24"/>
          <w:szCs w:val="24"/>
        </w:rPr>
        <w:t>zbog toga što je stečajni vjerovnik prijavio u tom dijelu veći iznos od onog koji mu je priznat predstečajnom nagodbom.</w:t>
      </w:r>
    </w:p>
    <w:p w:rsidRDefault="006D565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E71C95" w:rsidP="00E71C95" w:rsidR="00E71C9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E71C95" w:rsidP="00A2739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30.122,20 kn i razvrstava se u II. viši isplatni red tražbina a za osporeni iznos od 75.215,43 kn stečajni vjerovnik biti će upućen u parnicu posebnim rješenjem radi utvrđivanja te osporene tra</w:t>
      </w:r>
      <w:r w:rsidR="00A2739B" w:rsidRPr="00D045F3">
        <w:rPr>
          <w:rFonts w:hAnsi="Times New Roman" w:ascii="Times New Roman"/>
          <w:sz w:val="24"/>
          <w:szCs w:val="24"/>
        </w:rPr>
        <w:t>žbine II. višeg isplatnog reda.</w:t>
      </w:r>
    </w:p>
    <w:p w:rsidRDefault="002806AA" w:rsidP="002806AA" w:rsidR="002806A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</w:p>
    <w:p w:rsidRDefault="00CF6284" w:rsidP="002806A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57. PODRAVSKA BANKA d.d., Koprivnica, Opatička 3, OIB: 97326283154, prijavi</w:t>
      </w:r>
      <w:r w:rsidR="00E71C95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13.820.395,65 </w:t>
      </w:r>
      <w:r w:rsidR="002806A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71C9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71C95" w:rsidP="002806A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13.820.395,65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2806AA" w:rsidP="001D7711" w:rsidR="002806A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0B90" w:rsidP="00364FD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PODRAVSKA BANKA d.d., Koprivnica, Opatička 3, OIB: 97326283154, prijavi</w:t>
      </w:r>
      <w:r w:rsidR="00364FDF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2.563.367,93 </w:t>
      </w:r>
      <w:r w:rsidR="005E5D1F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Prijavljeno kao uvjetna tražbina - Rješenje o sklapanju predstečajne nagodbe Stpn-98/14 od 13.4.2015.</w:t>
      </w:r>
    </w:p>
    <w:p w:rsidRDefault="00100B90" w:rsidP="00100B90" w:rsidR="00100B9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upravitelj tražbinu osporava u cijelosti zbog toga što je sam stečajni vjerovnik tražbinu prijavio je kao uvjetnu.</w:t>
      </w:r>
    </w:p>
    <w:p w:rsidRDefault="00100B90" w:rsidP="00100B90" w:rsidR="00100B9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100B90" w:rsidP="00100B90" w:rsidR="00100B90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2.563.367,93 kn vjerovnik uputiti na pokretanje parnice radi utvrđivanja osporene tražbine II. višeg isplatnog reda.</w:t>
      </w:r>
    </w:p>
    <w:p w:rsidRDefault="0090523D" w:rsidP="00100B90" w:rsidR="0090523D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</w:p>
    <w:p w:rsidRDefault="0090523D" w:rsidP="00100B90" w:rsidR="0090523D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Pun. vjerovnika ističe kako se protivi ovakvom načinju osporavanja tražbine jer smatra da osporavanje nije pravno utemeljeno.</w:t>
      </w:r>
    </w:p>
    <w:p w:rsidRDefault="00CF6284" w:rsidP="001D7711" w:rsidR="00CF628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58. FR</w:t>
      </w:r>
      <w:r w:rsidR="00100B90" w:rsidRPr="00D045F3">
        <w:rPr>
          <w:rFonts w:hAnsi="Times New Roman" w:ascii="Times New Roman"/>
          <w:sz w:val="24"/>
          <w:szCs w:val="24"/>
        </w:rPr>
        <w:t>ANCK d.d.,</w:t>
      </w:r>
      <w:r w:rsidR="00EC3C85" w:rsidRPr="00D045F3">
        <w:rPr>
          <w:rFonts w:hAnsi="Times New Roman" w:ascii="Times New Roman"/>
          <w:sz w:val="24"/>
          <w:szCs w:val="24"/>
        </w:rPr>
        <w:t xml:space="preserve"> Zagreb, Vodovodna 20, OIB: 07676693758, prijavi</w:t>
      </w:r>
      <w:r w:rsidR="005E5D1F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1.261.546,40</w:t>
      </w:r>
      <w:r w:rsidR="00F84FAB" w:rsidRPr="00D045F3">
        <w:rPr>
          <w:rFonts w:hAnsi="Times New Roman" w:ascii="Times New Roman"/>
          <w:sz w:val="24"/>
          <w:szCs w:val="24"/>
        </w:rPr>
        <w:t xml:space="preserve"> kn </w:t>
      </w:r>
      <w:r w:rsidR="00EC3C85" w:rsidRPr="00D045F3">
        <w:rPr>
          <w:rFonts w:hAnsi="Times New Roman" w:ascii="Times New Roman"/>
          <w:sz w:val="24"/>
          <w:szCs w:val="24"/>
        </w:rPr>
        <w:t>s osnova: Računi i ovjerene otpremnice, izvod otvorenih stavki.</w:t>
      </w:r>
    </w:p>
    <w:p w:rsidRDefault="0090523D" w:rsidP="0090523D" w:rsidR="0090523D" w:rsidRPr="00D045F3">
      <w:r w:rsidRPr="00D045F3">
        <w:rPr>
          <w:rFonts w:hAnsi="Times New Roman" w:ascii="Times New Roman"/>
          <w:sz w:val="24"/>
          <w:szCs w:val="24"/>
        </w:rPr>
        <w:tab/>
      </w:r>
      <w:r w:rsidR="00100B90" w:rsidRPr="00D045F3">
        <w:rPr>
          <w:rFonts w:hAnsi="Times New Roman" w:ascii="Times New Roman"/>
          <w:sz w:val="24"/>
          <w:szCs w:val="24"/>
        </w:rPr>
        <w:t xml:space="preserve">Stečajni upravitelj tražbinu priznaje u iznosu od 630.773,20 kn a osporava dio tražbine u iznosu od 630.773,20 kn </w:t>
      </w:r>
      <w:r w:rsidRPr="00D045F3">
        <w:rPr>
          <w:rFonts w:hAnsi="Times New Roman" w:ascii="Times New Roman"/>
          <w:sz w:val="24"/>
          <w:szCs w:val="24"/>
        </w:rPr>
        <w:t>zbog toga što je stečajni vjerovnik prijavio u tom dijelu veći iznos od onog koji mu je priznat predstečajnom nagodbom.</w:t>
      </w:r>
    </w:p>
    <w:p w:rsidRDefault="00100B90" w:rsidP="00100B90" w:rsidR="00100B9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100B90" w:rsidP="00100B90" w:rsidR="00100B9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630.773,20 kn i razvrstava se u II. viši isplatni red tražbina a za osporeni iznos od 630.773,20 kn stečajni vjerovnik biti će upućen u parnicu posebnim rješenjem radi utvrđivanja te osporene tražbine II. višeg isplatnog reda.</w:t>
      </w:r>
    </w:p>
    <w:p w:rsidRDefault="006D5652" w:rsidP="005E5D1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5E5D1F" w:rsidP="001D7711" w:rsidR="005E5D1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12FF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59. HEP OPSKRBA d.o.o., </w:t>
      </w:r>
      <w:r w:rsidR="00100B90" w:rsidRPr="00D045F3">
        <w:rPr>
          <w:rFonts w:hAnsi="Times New Roman" w:ascii="Times New Roman"/>
          <w:sz w:val="24"/>
          <w:szCs w:val="24"/>
        </w:rPr>
        <w:t xml:space="preserve">Ul. grada Vukovara 37, Zagreb, </w:t>
      </w:r>
      <w:r w:rsidR="00EC3C85" w:rsidRPr="00D045F3">
        <w:rPr>
          <w:rFonts w:hAnsi="Times New Roman" w:ascii="Times New Roman"/>
          <w:sz w:val="24"/>
          <w:szCs w:val="24"/>
        </w:rPr>
        <w:t>OIB: 63073332379, prijavi</w:t>
      </w:r>
      <w:r w:rsidR="00E12FFA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585.476,31 </w:t>
      </w:r>
      <w:r w:rsidR="00E12FF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13.4.2015., izvatci iz poslovnih knjiga.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E12FF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585.476,31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12FFA" w:rsidP="001D7711" w:rsidR="00E12FF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12FF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60. JAMNICA d.d., Getaldićeva 3, Zagreb, OIB: 05050436541, prijavi</w:t>
      </w:r>
      <w:r w:rsidR="00E12FFA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533.495,20 </w:t>
      </w:r>
      <w:r w:rsidR="00E12FF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13.4.2015., ugovor o prodaji br. 06/2006.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E12FF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533.495,20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12FFA" w:rsidP="001D7711" w:rsidR="00E12FF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12FF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61. REPUBLIKA HRVATSKA, Minista</w:t>
      </w:r>
      <w:r w:rsidR="00C86393" w:rsidRPr="00D045F3">
        <w:rPr>
          <w:rFonts w:hAnsi="Times New Roman" w:ascii="Times New Roman"/>
          <w:sz w:val="24"/>
          <w:szCs w:val="24"/>
        </w:rPr>
        <w:t>rstvo državne imovine, zastupano</w:t>
      </w:r>
      <w:r w:rsidR="00EC3C85" w:rsidRPr="00D045F3">
        <w:rPr>
          <w:rFonts w:hAnsi="Times New Roman" w:ascii="Times New Roman"/>
          <w:sz w:val="24"/>
          <w:szCs w:val="24"/>
        </w:rPr>
        <w:t xml:space="preserve"> po ŽDO u Puli, Pula, Rovinjska 2a, OIB: 52634238587, prijavi</w:t>
      </w:r>
      <w:r w:rsidR="00E12FFA" w:rsidRPr="00D045F3">
        <w:rPr>
          <w:rFonts w:hAnsi="Times New Roman" w:ascii="Times New Roman"/>
          <w:sz w:val="24"/>
          <w:szCs w:val="24"/>
        </w:rPr>
        <w:t>l</w:t>
      </w:r>
      <w:r w:rsidR="00C86393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7.580,78 </w:t>
      </w:r>
      <w:r w:rsidR="00E12FFA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Vjerodostojne isprave.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511F4D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7.580,78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511F4D" w:rsidP="00511F4D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511F4D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62. REPUBLIKA HRVATSKA, Ministarstvo financija, Porezna uprava, Područni ured Pazin, zastupan po ŽDO u Puli, Pula, Rovinjska 2a, OIB: 52634238587, prijavi</w:t>
      </w:r>
      <w:r w:rsidR="00100B90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6.800.415,11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Ovršne i vjerodostojne isprave.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C8639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6.800.415,11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86393" w:rsidP="001D7711" w:rsidR="00C8639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0B90" w:rsidP="00C8639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REPUBLIKA HRVATSKA, Ministarstvo financija, Porezna uprava, Područni ured Pazin, zastupane po ŽDO u Puli, Pula, Rovinjska 2a, OIB: 52634238587, prijavi</w:t>
      </w:r>
      <w:r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16.305.440,10 </w:t>
      </w:r>
      <w:r w:rsidR="00F51EF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II. viši isplatni red - Ovršne i vjerodostojne isprave.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C3C85" w:rsidP="00C8639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16.305.440,10 kn i razvrstava se u </w:t>
      </w:r>
      <w:r w:rsidR="00100B90" w:rsidRPr="00D045F3">
        <w:rPr>
          <w:rFonts w:hAnsi="Times New Roman" w:ascii="Times New Roman"/>
          <w:sz w:val="24"/>
          <w:szCs w:val="24"/>
        </w:rPr>
        <w:t>II</w:t>
      </w:r>
      <w:r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86393" w:rsidP="001D7711" w:rsidR="00C8639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F51EF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63. PODRAVKA prehrambena industrija d.d., A. Starčevića 32, Koprivnica, OIB: 18928523252, prijavi</w:t>
      </w:r>
      <w:r w:rsidR="00F51EFB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10.599.692,47 </w:t>
      </w:r>
      <w:r w:rsidR="00F51EF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Ugovori o prodaji, Rješenja o ovrsi, Rješenja o osiguranju.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F51EF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10.599.692,47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04FD4" w:rsidP="001D7711" w:rsidR="00C04FD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C04FD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100B90" w:rsidRPr="00D045F3">
        <w:rPr>
          <w:rFonts w:hAnsi="Times New Roman" w:ascii="Times New Roman"/>
          <w:sz w:val="24"/>
          <w:szCs w:val="24"/>
        </w:rPr>
        <w:t>64. TOSAMA d.o.o.</w:t>
      </w:r>
      <w:r w:rsidR="00EC3C85" w:rsidRPr="00D045F3">
        <w:rPr>
          <w:rFonts w:hAnsi="Times New Roman" w:ascii="Times New Roman"/>
          <w:sz w:val="24"/>
          <w:szCs w:val="24"/>
        </w:rPr>
        <w:t>, Zagreb, Radnička cesta 184,  OIB: 49884736148, prijavi</w:t>
      </w:r>
      <w:r w:rsidR="00C04FD4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317.876,15 </w:t>
      </w:r>
      <w:r w:rsidR="00C04FD4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Izvod iz otvorenih stavki, Rješenje o sklapanju predstečajne nagodbe Stpn-98/14 od 13.4.2015.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C04FD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317.876,15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04FD4" w:rsidP="001D7711" w:rsidR="00C04FD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65. PLINARA d.o.o., Industrijska 17, Pula, OIB: 18436964560, prijavi</w:t>
      </w:r>
      <w:r w:rsidR="00C04FD4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3.980,27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13.4.2015., Ugovor o opskrbi plinom.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C04FD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3.980,27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04FD4" w:rsidP="001D7711" w:rsidR="00C04FD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C04FD4" w:rsidR="00C04FD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66. AWT INTERNATIONAL d.o.o., Slavonska avenija 52/a, Zagreb, OIB: 57159149897, prijavi</w:t>
      </w:r>
      <w:r w:rsidR="00C04FD4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610.309,92 </w:t>
      </w:r>
      <w:r w:rsidR="00C04FD4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</w:t>
      </w:r>
    </w:p>
    <w:p w:rsidRDefault="00100B90" w:rsidP="00C04FD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C04FD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610.309,92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</w:t>
      </w:r>
      <w:r w:rsidR="00C04FD4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isplatni red tražbina.</w:t>
      </w:r>
    </w:p>
    <w:p w:rsidRDefault="00C04FD4" w:rsidP="001D7711" w:rsidR="00C04FD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C04FD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67. FAIRTRADE d.o.o., Slavonska avenija 52/a, Zagreb, OIB: 44600453631, prijavi</w:t>
      </w:r>
      <w:r w:rsidR="00C04FD4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218.071,53</w:t>
      </w:r>
      <w:r w:rsidR="00C04FD4" w:rsidRPr="00D045F3">
        <w:rPr>
          <w:rFonts w:hAnsi="Times New Roman" w:ascii="Times New Roman"/>
          <w:sz w:val="24"/>
          <w:szCs w:val="24"/>
        </w:rPr>
        <w:t xml:space="preserve"> 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</w:t>
      </w:r>
      <w:r w:rsidR="00100B90" w:rsidRPr="00D045F3">
        <w:rPr>
          <w:rFonts w:hAnsi="Times New Roman" w:ascii="Times New Roman"/>
          <w:sz w:val="24"/>
          <w:szCs w:val="24"/>
        </w:rPr>
        <w:t>agodbe Stpn-98/14 od 13.4.2015.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C04FD4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218.071,53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04FD4" w:rsidP="001D7711" w:rsidR="00C04FD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D8362E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68. ALCA ZAGREB d.o.o., Koledovčina 2, Zagreb, OIB: 58353015102, prijavi</w:t>
      </w:r>
      <w:r w:rsidR="00D8362E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2.337.663,70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Knjigovodstveni izvodi, zadužnica OV-5422/14.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00B9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00B90" w:rsidP="00511F4D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2.337.663,70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511F4D" w:rsidP="00511F4D" w:rsidR="00511F4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511F4D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69. EMO-</w:t>
      </w:r>
      <w:r w:rsidR="00100B90" w:rsidRPr="00D045F3">
        <w:rPr>
          <w:rFonts w:hAnsi="Times New Roman" w:ascii="Times New Roman"/>
          <w:sz w:val="24"/>
          <w:szCs w:val="24"/>
        </w:rPr>
        <w:t xml:space="preserve">ADRIA d.o.o., Bašini 3, Solin, </w:t>
      </w:r>
      <w:r w:rsidR="00EC3C85" w:rsidRPr="00D045F3">
        <w:rPr>
          <w:rFonts w:hAnsi="Times New Roman" w:ascii="Times New Roman"/>
          <w:sz w:val="24"/>
          <w:szCs w:val="24"/>
        </w:rPr>
        <w:t xml:space="preserve">OIB: 03274326051,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42.315,97</w:t>
      </w:r>
      <w:r w:rsidR="00E65C09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Rješenje o ovrsi Ovrv-463/13.</w:t>
      </w:r>
    </w:p>
    <w:p w:rsidRDefault="0090523D" w:rsidP="0090523D" w:rsidR="0090523D" w:rsidRPr="00D045F3"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priznaje u </w:t>
      </w:r>
      <w:r w:rsidR="00100B90" w:rsidRPr="00D045F3">
        <w:rPr>
          <w:rFonts w:hAnsi="Times New Roman" w:ascii="Times New Roman"/>
          <w:sz w:val="24"/>
          <w:szCs w:val="24"/>
        </w:rPr>
        <w:t xml:space="preserve">iznosu od 21.678,69 kn, a osporava dio tražbine u iznosu od </w:t>
      </w:r>
      <w:r w:rsidR="00C557A8" w:rsidRPr="00D045F3">
        <w:rPr>
          <w:rFonts w:hAnsi="Times New Roman" w:ascii="Times New Roman"/>
          <w:sz w:val="24"/>
          <w:szCs w:val="24"/>
        </w:rPr>
        <w:t>20.637,28</w:t>
      </w:r>
      <w:r w:rsidR="00100B90" w:rsidRPr="00D045F3">
        <w:rPr>
          <w:rFonts w:hAnsi="Times New Roman" w:ascii="Times New Roman"/>
          <w:sz w:val="24"/>
          <w:szCs w:val="24"/>
        </w:rPr>
        <w:t xml:space="preserve">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100B90" w:rsidP="00100B90" w:rsidR="00100B9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100B90" w:rsidP="00100B90" w:rsidR="00100B9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objavljuje da se tražbina stečajnog vjerovnika smatra utvrđenom u iznosu od </w:t>
      </w:r>
      <w:r w:rsidR="00C557A8" w:rsidRPr="00D045F3">
        <w:rPr>
          <w:rFonts w:hAnsi="Times New Roman" w:ascii="Times New Roman"/>
          <w:sz w:val="24"/>
          <w:szCs w:val="24"/>
        </w:rPr>
        <w:t xml:space="preserve">21.678,69 </w:t>
      </w:r>
      <w:r w:rsidRPr="00D045F3">
        <w:rPr>
          <w:rFonts w:hAnsi="Times New Roman" w:ascii="Times New Roman"/>
          <w:sz w:val="24"/>
          <w:szCs w:val="24"/>
        </w:rPr>
        <w:t xml:space="preserve">kn i razvrstava se u II. viši isplatni red tražbina a za osporeni iznos od </w:t>
      </w:r>
      <w:r w:rsidR="00C557A8" w:rsidRPr="00D045F3">
        <w:rPr>
          <w:rFonts w:hAnsi="Times New Roman" w:ascii="Times New Roman"/>
          <w:sz w:val="24"/>
          <w:szCs w:val="24"/>
        </w:rPr>
        <w:t xml:space="preserve">20.637,28 </w:t>
      </w:r>
      <w:r w:rsidRPr="00D045F3">
        <w:rPr>
          <w:rFonts w:hAnsi="Times New Roman" w:ascii="Times New Roman"/>
          <w:sz w:val="24"/>
          <w:szCs w:val="24"/>
        </w:rPr>
        <w:t>kn stečajni vjerovnik biti će upućen u parnicu posebnim rješenjem radi utvrđivanja te osporene tražbine II. višeg isplatnog reda.</w:t>
      </w:r>
    </w:p>
    <w:p w:rsidRDefault="00C557A8" w:rsidP="00100B90" w:rsidR="00C557A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F500F" w:rsidP="004F500F" w:rsidR="004F500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83293D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70. OTP banka d.d., Ul. Domovinskog rata 3, Zadar, OIB: 52508873833, prijavi</w:t>
      </w:r>
      <w:r w:rsidR="0083293D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45.744.730,39 </w:t>
      </w:r>
      <w:r w:rsidR="007139CF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Rješenja o ovrsi, ugovori.</w:t>
      </w:r>
    </w:p>
    <w:p w:rsidRDefault="00C557A8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C557A8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C557A8" w:rsidP="0083293D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45.744.730,39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83293D" w:rsidP="001D7711" w:rsidR="0083293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7139C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71. APS Delta S.A., 1 rue Jean Piret, L-2350, Luksemburg, Veliko Vojvodstvo Luksemburg, OIB: 45421012929, prijavi</w:t>
      </w:r>
      <w:r w:rsidR="007139CF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88.300.137,30</w:t>
      </w:r>
      <w:r w:rsidR="00B81EF7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Rješenje o sklapanju predstečajne nagodbe Stpn-98/14 od 13.4.2015., zadužnice, ugovori.</w:t>
      </w:r>
    </w:p>
    <w:p w:rsidRDefault="00C557A8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C557A8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C557A8" w:rsidP="006A188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88.300.137,30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6A1885" w:rsidP="001D7711" w:rsidR="006A188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B81EF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72. FABIAN d.o.o., Tihovac 6, Rijeka, OIB: 06512949276, prijavi</w:t>
      </w:r>
      <w:r w:rsidR="00B81EF7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252.430,65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</w:t>
      </w:r>
    </w:p>
    <w:p w:rsidRDefault="00C557A8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C557A8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C557A8" w:rsidP="00B81EF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252.430,65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B81EF7" w:rsidP="001D7711" w:rsidR="00B81EF7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73. AGROKOKA – PULA d.o.o., Valmade 58, Pula,  OIB: 43831122153, prijavi</w:t>
      </w:r>
      <w:r w:rsidR="00B81EF7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612.708,63</w:t>
      </w:r>
      <w:r w:rsidR="00B81EF7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Knjigovodstveni izvodi, mjenice, bjanko zadužnica OV-3798/14.</w:t>
      </w:r>
    </w:p>
    <w:p w:rsidRDefault="0090523D" w:rsidP="0090523D" w:rsidR="0090523D" w:rsidRPr="00D045F3">
      <w:r w:rsidRPr="00D045F3">
        <w:rPr>
          <w:rFonts w:hAnsi="Times New Roman" w:ascii="Times New Roman"/>
          <w:sz w:val="24"/>
          <w:szCs w:val="24"/>
        </w:rPr>
        <w:tab/>
      </w:r>
      <w:r w:rsidR="00C557A8" w:rsidRPr="00D045F3">
        <w:rPr>
          <w:rFonts w:hAnsi="Times New Roman" w:ascii="Times New Roman"/>
          <w:sz w:val="24"/>
          <w:szCs w:val="24"/>
        </w:rPr>
        <w:t xml:space="preserve">Stečajni upravitelj tražbinu priznaje u iznosu od 265.864,80 kn, a osporava dio tražbine u iznosu od 346.843,83 kn </w:t>
      </w:r>
      <w:r w:rsidRPr="00D045F3">
        <w:rPr>
          <w:rFonts w:hAnsi="Times New Roman" w:ascii="Times New Roman"/>
          <w:sz w:val="24"/>
          <w:szCs w:val="24"/>
        </w:rPr>
        <w:t>zbog toga što je stečajni vjerovnik prijavio u tom dijelu veći iznos od onog koji mu je priznat predstečajnom nagodbom.</w:t>
      </w:r>
    </w:p>
    <w:p w:rsidRDefault="00C557A8" w:rsidP="00C557A8" w:rsidR="00C557A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C557A8" w:rsidP="00C557A8" w:rsidR="00C557A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265.864,80 kn i razvrstava se u II. viši isplatni red tražbina a za osporeni iznos od 346.843,83 kn stečajni vjerovnik biti će upućen u parnicu posebnim rješenjem radi utvrđivanja te osporene tražbine II. višeg isplatnog reda.</w:t>
      </w:r>
    </w:p>
    <w:p w:rsidRDefault="00C557A8" w:rsidP="00C557A8" w:rsidR="00C557A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B81EF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74. Ante Mrdeža, Pavla Hatza 3, Zagreb, OIB: 60466728442, prijavi</w:t>
      </w:r>
      <w:r w:rsidR="00B81EF7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261.969,20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13.4.2015., ugovori, izvatci iz poslovnih knjiga, rješenje o ovrsi.</w:t>
      </w:r>
    </w:p>
    <w:p w:rsidRDefault="0090523D" w:rsidP="0090523D" w:rsidR="00166870" w:rsidRPr="00D045F3">
      <w:pPr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="00166870" w:rsidRPr="00D045F3">
        <w:rPr>
          <w:rFonts w:hAnsi="Times New Roman" w:ascii="Times New Roman"/>
          <w:sz w:val="24"/>
          <w:szCs w:val="24"/>
        </w:rPr>
        <w:t xml:space="preserve">Stečajni upravitelj tražbinu priznaje u iznosu od 96.893,72 kn, a osporava dio tražbine u iznosu od 165.075,48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166870" w:rsidP="00166870" w:rsidR="001668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166870" w:rsidP="00166870" w:rsidR="001668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96.893,72 kn i razvrstava se u II. viši isplatni red tražbina a za osporeni iznos od 165.075,48 kn stečajni vjerovnik biti će upućen u parnicu posebnim rješenjem radi utvrđivanja te osporene tražbine II. višeg isplatnog reda.</w:t>
      </w:r>
    </w:p>
    <w:p w:rsidRDefault="00B81EF7" w:rsidP="001D7711" w:rsidR="00B81EF7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B81EF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75. Mladen Mrdeža, I.L. Ribara 7, Poreč, OIB: 86599153035, prijavi</w:t>
      </w:r>
      <w:r w:rsidR="00E67C15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262.182,11</w:t>
      </w:r>
      <w:r w:rsidR="00E67C15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Rješenje o sklapanju predstečajne nagodbe Stpn-98/14 od 13.4.2015., ugovori, izvatci iz poslovnih knjiga, rješenje o ovrsi.</w:t>
      </w:r>
    </w:p>
    <w:p w:rsidRDefault="0090523D" w:rsidP="0090523D" w:rsidR="00166870" w:rsidRPr="00D045F3">
      <w:pPr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="00166870" w:rsidRPr="00D045F3">
        <w:rPr>
          <w:rFonts w:hAnsi="Times New Roman" w:ascii="Times New Roman"/>
          <w:sz w:val="24"/>
          <w:szCs w:val="24"/>
        </w:rPr>
        <w:t xml:space="preserve">Stečajni upravitelj tražbinu priznaje u iznosu od 96.962,04 kn, a osporava dio tražbine u iznosu od 165.220,07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166870" w:rsidP="00166870" w:rsidR="001668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166870" w:rsidP="00166870" w:rsidR="001668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96.962,04 kn i razvrstava se u II. viši isplatni red tražbina a za osporeni iznos od 165.220,07 kn stečajni vjerovnik biti će upućen u parnicu posebnim rješenjem radi utvrđivanja te osporene tražbine II. višeg isplatnog reda.</w:t>
      </w:r>
    </w:p>
    <w:p w:rsidRDefault="00E67C15" w:rsidP="00E67C15" w:rsidR="00E67C1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67C1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76. PARK d.o.o, Sveti Ivan 12/1, Buzet, OIB: 78086095402, prijavi</w:t>
      </w:r>
      <w:r w:rsidR="00E67C15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89.898,52 </w:t>
      </w:r>
      <w:r w:rsidR="0031006B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nagodbe Stpn-98/14 od 13.4.2015., ugovori, računi.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76DAA" w:rsidP="001B46CB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89.898,52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B46CB" w:rsidP="001B46CB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B4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77. Veljo Šumberac, Vidikovac 14, Pula,  OIB: 23048141053, prijavi</w:t>
      </w:r>
      <w:r w:rsidR="0031006B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37.388,56 </w:t>
      </w:r>
      <w:r w:rsidR="00437CC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</w:t>
      </w:r>
      <w:r w:rsidR="00376DAA" w:rsidRPr="00D045F3">
        <w:rPr>
          <w:rFonts w:hAnsi="Times New Roman" w:ascii="Times New Roman"/>
          <w:sz w:val="24"/>
          <w:szCs w:val="24"/>
        </w:rPr>
        <w:t>agodbe Stpn-98/14 od 13.4.2015.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76DAA" w:rsidP="0031006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37.388,56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31006B" w:rsidP="001D7711" w:rsidR="0031006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78. Grad Buzet, II. Istarske brigade 11, Buzet, OIB: 77489969256, prijavi</w:t>
      </w:r>
      <w:r w:rsidR="00437CC2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135.953,90 </w:t>
      </w:r>
      <w:r w:rsidR="00437CC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komunalnoj naknadi.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76DAA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135.953,90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37CC2" w:rsidP="001D7711" w:rsidR="00437C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79. Proenergy d.o.o., J. Marohnića 1, Zagreb, OIB: 63962176928, prijavi</w:t>
      </w:r>
      <w:r w:rsidR="00437CC2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2.074.792,27 </w:t>
      </w:r>
      <w:r w:rsidR="00437CC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Ugovor o opskrbi el.en. br. Po-14/15, Ugovor o jamstvu ISTRA d.d., Ugovor o jamstvu B-VODA d.o.o., izvodi iz poslovnih knjiga.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76DAA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2.074.792,27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37CC2" w:rsidP="001D7711" w:rsidR="00437C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80. UNIIMPEX d.o.o., Brnasi 11, Viškovo, OIB: 75529357979, prijavi</w:t>
      </w:r>
      <w:r w:rsidR="00437CC2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5.271.590,84</w:t>
      </w:r>
      <w:r w:rsidR="00437CC2" w:rsidRPr="00D045F3">
        <w:rPr>
          <w:rFonts w:hAnsi="Times New Roman" w:ascii="Times New Roman"/>
          <w:sz w:val="24"/>
          <w:szCs w:val="24"/>
        </w:rPr>
        <w:t xml:space="preserve"> kn</w:t>
      </w:r>
      <w:r w:rsidR="00EC3C85" w:rsidRPr="00D045F3">
        <w:rPr>
          <w:rFonts w:hAnsi="Times New Roman" w:ascii="Times New Roman"/>
          <w:sz w:val="24"/>
          <w:szCs w:val="24"/>
        </w:rPr>
        <w:t xml:space="preserve"> s osnova: Ugovori, računi, bjanko zadužnice.</w:t>
      </w:r>
    </w:p>
    <w:p w:rsidRDefault="0090523D" w:rsidP="0090523D" w:rsidR="0090523D" w:rsidRPr="00D045F3">
      <w:r w:rsidRPr="00D045F3">
        <w:rPr>
          <w:rFonts w:hAnsi="Times New Roman" w:ascii="Times New Roman"/>
          <w:sz w:val="24"/>
          <w:szCs w:val="24"/>
        </w:rPr>
        <w:tab/>
      </w:r>
      <w:r w:rsidR="00166870" w:rsidRPr="00D045F3">
        <w:rPr>
          <w:rFonts w:hAnsi="Times New Roman" w:ascii="Times New Roman"/>
          <w:sz w:val="24"/>
          <w:szCs w:val="24"/>
        </w:rPr>
        <w:t xml:space="preserve">Stečajni upravitelj tražbinu priznaje u iznosu od </w:t>
      </w:r>
      <w:r w:rsidR="00312A39" w:rsidRPr="00D045F3">
        <w:rPr>
          <w:rFonts w:hAnsi="Times New Roman" w:ascii="Times New Roman"/>
          <w:sz w:val="24"/>
          <w:szCs w:val="24"/>
        </w:rPr>
        <w:t xml:space="preserve">2.889.208,84 </w:t>
      </w:r>
      <w:r w:rsidR="00166870" w:rsidRPr="00D045F3">
        <w:rPr>
          <w:rFonts w:hAnsi="Times New Roman" w:ascii="Times New Roman"/>
          <w:sz w:val="24"/>
          <w:szCs w:val="24"/>
        </w:rPr>
        <w:t xml:space="preserve">kn, a osporava dio tražbine u iznosu od </w:t>
      </w:r>
      <w:r w:rsidR="00312A39" w:rsidRPr="00D045F3">
        <w:rPr>
          <w:rFonts w:hAnsi="Times New Roman" w:ascii="Times New Roman"/>
          <w:sz w:val="24"/>
          <w:szCs w:val="24"/>
        </w:rPr>
        <w:t xml:space="preserve">2.382.382,00 </w:t>
      </w:r>
      <w:r w:rsidR="00166870" w:rsidRPr="00D045F3">
        <w:rPr>
          <w:rFonts w:hAnsi="Times New Roman" w:ascii="Times New Roman"/>
          <w:sz w:val="24"/>
          <w:szCs w:val="24"/>
        </w:rPr>
        <w:t xml:space="preserve">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166870" w:rsidP="00166870" w:rsidR="001668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166870" w:rsidP="00166870" w:rsidR="0016687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objavljuje da se tražbina stečajnog vjerovnika smatra utvrđenom u iznosu od </w:t>
      </w:r>
      <w:r w:rsidR="00D157DB" w:rsidRPr="00D045F3">
        <w:rPr>
          <w:rFonts w:hAnsi="Times New Roman" w:ascii="Times New Roman"/>
          <w:sz w:val="24"/>
          <w:szCs w:val="24"/>
        </w:rPr>
        <w:t xml:space="preserve">2.889.208,84 </w:t>
      </w:r>
      <w:r w:rsidRPr="00D045F3">
        <w:rPr>
          <w:rFonts w:hAnsi="Times New Roman" w:ascii="Times New Roman"/>
          <w:sz w:val="24"/>
          <w:szCs w:val="24"/>
        </w:rPr>
        <w:t xml:space="preserve">kn i razvrstava se u II. viši isplatni red tražbina a za osporeni iznos od </w:t>
      </w:r>
      <w:r w:rsidR="00D157DB" w:rsidRPr="00D045F3">
        <w:rPr>
          <w:rFonts w:hAnsi="Times New Roman" w:ascii="Times New Roman"/>
          <w:sz w:val="24"/>
          <w:szCs w:val="24"/>
        </w:rPr>
        <w:t xml:space="preserve">2.382.382,00 </w:t>
      </w:r>
      <w:r w:rsidRPr="00D045F3">
        <w:rPr>
          <w:rFonts w:hAnsi="Times New Roman" w:ascii="Times New Roman"/>
          <w:sz w:val="24"/>
          <w:szCs w:val="24"/>
        </w:rPr>
        <w:t>kn stečajni vjerovnik biti će upućen u parnicu posebnim rješenjem radi utvrđivanja te osporene tražbine II. višeg isplatnog reda.</w:t>
      </w:r>
    </w:p>
    <w:p w:rsidRDefault="00437CC2" w:rsidP="001B46CB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</w:p>
    <w:p w:rsidRDefault="00CF6284" w:rsidP="001B4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90523D" w:rsidRPr="00D045F3">
        <w:rPr>
          <w:rFonts w:hAnsi="Times New Roman" w:ascii="Times New Roman"/>
          <w:sz w:val="24"/>
          <w:szCs w:val="24"/>
        </w:rPr>
        <w:t xml:space="preserve">81. TUTTI FRUTTI d.o.o., </w:t>
      </w:r>
      <w:r w:rsidR="00EC3C85" w:rsidRPr="00D045F3">
        <w:rPr>
          <w:rFonts w:hAnsi="Times New Roman" w:ascii="Times New Roman"/>
          <w:sz w:val="24"/>
          <w:szCs w:val="24"/>
        </w:rPr>
        <w:t>Brusići 16, Krk, OIB: 27202871867, prijavi</w:t>
      </w:r>
      <w:r w:rsidR="00437CC2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7.085.355,54 </w:t>
      </w:r>
      <w:r w:rsidR="00437CC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Rješenje o sklapanju predstečajne n</w:t>
      </w:r>
      <w:r w:rsidR="00437CC2" w:rsidRPr="00D045F3">
        <w:rPr>
          <w:rFonts w:hAnsi="Times New Roman" w:ascii="Times New Roman"/>
          <w:sz w:val="24"/>
          <w:szCs w:val="24"/>
        </w:rPr>
        <w:t>agodbe Stpn-98/14 od 13.4.2015.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76DAA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7.085.355,54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37CC2" w:rsidP="001D7711" w:rsidR="00437C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82. TUTTI FRUTTI d.o.o., Brusići 16, Krk, OIB: 27202871867, prijavi</w:t>
      </w:r>
      <w:r w:rsidR="00437CC2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1.067.278,62 </w:t>
      </w:r>
      <w:r w:rsidR="00946AD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Pravomoćna i ovršna nagodba Povrv-34/2016 TS Pazin od 14.02.2017.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76DA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76DAA" w:rsidP="00437C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1.067.278,62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46AD2" w:rsidP="001D7711" w:rsidR="00946AD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46AD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83. Alenka Peruško, Marčana 240, Marčana, OIB: 15228781627, prijavi</w:t>
      </w:r>
      <w:r w:rsidR="00946AD2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10.073,37 </w:t>
      </w:r>
      <w:r w:rsidR="00946AD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I. viši isplatni red - Pravomoćna i ovršna presuda OS u Puli, Pr-68/</w:t>
      </w:r>
      <w:r w:rsidR="00946AD2" w:rsidRPr="00D045F3">
        <w:rPr>
          <w:rFonts w:hAnsi="Times New Roman" w:ascii="Times New Roman"/>
          <w:sz w:val="24"/>
          <w:szCs w:val="24"/>
        </w:rPr>
        <w:t>16 od 31.01.2017.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66870" w:rsidP="00946AD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10.073,37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46AD2" w:rsidP="001D7711" w:rsidR="00946AD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66870" w:rsidP="00946AD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Alenka Peruško, Marčana 240, Marčana, OIB: 15228781627, prijavi</w:t>
      </w:r>
      <w:r w:rsidR="00946AD2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3.367,14 </w:t>
      </w:r>
      <w:r w:rsidR="00946AD2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I. viši ispla</w:t>
      </w:r>
      <w:r w:rsidRPr="00D045F3">
        <w:rPr>
          <w:rFonts w:hAnsi="Times New Roman" w:ascii="Times New Roman"/>
          <w:sz w:val="24"/>
          <w:szCs w:val="24"/>
        </w:rPr>
        <w:t xml:space="preserve">tni red – porezi i doprinosi - </w:t>
      </w:r>
      <w:r w:rsidR="00EC3C85" w:rsidRPr="00D045F3">
        <w:rPr>
          <w:rFonts w:hAnsi="Times New Roman" w:ascii="Times New Roman"/>
          <w:sz w:val="24"/>
          <w:szCs w:val="24"/>
        </w:rPr>
        <w:t xml:space="preserve">Pravomoćna i ovršna presuda OS u </w:t>
      </w:r>
      <w:r w:rsidR="00946AD2" w:rsidRPr="00D045F3">
        <w:rPr>
          <w:rFonts w:hAnsi="Times New Roman" w:ascii="Times New Roman"/>
          <w:sz w:val="24"/>
          <w:szCs w:val="24"/>
        </w:rPr>
        <w:t>Puli, Pr-68/16 od 31.01.2017.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66870" w:rsidP="00946AD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3.367,14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B46CB" w:rsidP="001D7711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84. Gordana Kovač,  Jadreški 28D, Jadreški,  OIB: 47316099390, prijavi</w:t>
      </w:r>
      <w:r w:rsidR="00946AD2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7.086,06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Nepravomoćna presuda OS </w:t>
      </w:r>
      <w:r w:rsidR="00166870" w:rsidRPr="00D045F3">
        <w:rPr>
          <w:rFonts w:hAnsi="Times New Roman" w:ascii="Times New Roman"/>
          <w:sz w:val="24"/>
          <w:szCs w:val="24"/>
        </w:rPr>
        <w:t>u Puli, Pr-72/16 od 21.02.2017.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66870" w:rsidP="00946AD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7.086,06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46AD2" w:rsidP="001D7711" w:rsidR="00946AD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66870" w:rsidP="00946AD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Gordana Kovač, Jadreški 28D, Jadreški, OIB: 47316099390, prijavi</w:t>
      </w:r>
      <w:r w:rsidR="00946AD2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2.482,64 </w:t>
      </w:r>
      <w:r w:rsidR="00F400D9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I. viši isplatni red – porezi i doprinosi - Nepravomoćna presuda OS u Puli,</w:t>
      </w:r>
      <w:r w:rsidR="00946AD2" w:rsidRPr="00D045F3">
        <w:rPr>
          <w:rFonts w:hAnsi="Times New Roman" w:ascii="Times New Roman"/>
          <w:sz w:val="24"/>
          <w:szCs w:val="24"/>
        </w:rPr>
        <w:t xml:space="preserve"> Pr-72/16 od 21.02.2017.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66870" w:rsidP="00946AD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2.482,64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46AD2" w:rsidP="001D7711" w:rsidR="00946AD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F400D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8</w:t>
      </w:r>
      <w:r w:rsidR="00166870" w:rsidRPr="00D045F3">
        <w:rPr>
          <w:rFonts w:hAnsi="Times New Roman" w:ascii="Times New Roman"/>
          <w:sz w:val="24"/>
          <w:szCs w:val="24"/>
        </w:rPr>
        <w:t xml:space="preserve">5. Glorija Kliba, </w:t>
      </w:r>
      <w:r w:rsidR="00EC3C85" w:rsidRPr="00D045F3">
        <w:rPr>
          <w:rFonts w:hAnsi="Times New Roman" w:ascii="Times New Roman"/>
          <w:sz w:val="24"/>
          <w:szCs w:val="24"/>
        </w:rPr>
        <w:t>Filipana 7, Filipana, OIB: 70719742390, prijavi</w:t>
      </w:r>
      <w:r w:rsidR="00F400D9" w:rsidRPr="00D045F3">
        <w:rPr>
          <w:rFonts w:hAnsi="Times New Roman" w:ascii="Times New Roman"/>
          <w:sz w:val="24"/>
          <w:szCs w:val="24"/>
        </w:rPr>
        <w:t xml:space="preserve">la </w:t>
      </w:r>
      <w:r w:rsidR="00EC3C85" w:rsidRPr="00D045F3">
        <w:rPr>
          <w:rFonts w:hAnsi="Times New Roman" w:ascii="Times New Roman"/>
          <w:sz w:val="24"/>
          <w:szCs w:val="24"/>
        </w:rPr>
        <w:t xml:space="preserve">je tražbinu u iznosu od 5.425,05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Pravomoćna i ovršna presuda OS </w:t>
      </w:r>
      <w:r w:rsidR="00F400D9" w:rsidRPr="00D045F3">
        <w:rPr>
          <w:rFonts w:hAnsi="Times New Roman" w:ascii="Times New Roman"/>
          <w:sz w:val="24"/>
          <w:szCs w:val="24"/>
        </w:rPr>
        <w:t>u Puli, Pr-63/16 od 24.10.2016.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16687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166870" w:rsidP="00F400D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5.425,05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F400D9" w:rsidP="001D7711" w:rsidR="00F400D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9A2E53" w:rsidP="00F400D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Glorija Kliba,</w:t>
      </w:r>
      <w:r w:rsidR="00EC3C85" w:rsidRPr="00D045F3">
        <w:rPr>
          <w:rFonts w:hAnsi="Times New Roman" w:ascii="Times New Roman"/>
          <w:sz w:val="24"/>
          <w:szCs w:val="24"/>
        </w:rPr>
        <w:t xml:space="preserve"> Filipana 7, Filipana, OIB: 70719742390,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1.442,36 </w:t>
      </w:r>
      <w:r w:rsidR="001A3D2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</w:t>
      </w:r>
      <w:r w:rsidRPr="00D045F3">
        <w:rPr>
          <w:rFonts w:hAnsi="Times New Roman" w:ascii="Times New Roman"/>
          <w:sz w:val="24"/>
          <w:szCs w:val="24"/>
        </w:rPr>
        <w:t>snova: I. viši isplatni red –</w:t>
      </w:r>
      <w:r w:rsidR="00F400D9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 xml:space="preserve">porezi i doprinosi – Pravomoćna i ovršna presuda OS </w:t>
      </w:r>
      <w:r w:rsidR="00F400D9" w:rsidRPr="00D045F3">
        <w:rPr>
          <w:rFonts w:hAnsi="Times New Roman" w:ascii="Times New Roman"/>
          <w:sz w:val="24"/>
          <w:szCs w:val="24"/>
        </w:rPr>
        <w:t>u Puli, Pr-63/16 od 24.10.2016.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F400D9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1.442,36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F400D9" w:rsidP="001D7711" w:rsidR="00F400D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86. Sonja Mihovilović, Radićeva ulica 61, Pula, OIB: 34109854998, prijavi</w:t>
      </w:r>
      <w:r w:rsidR="001A3D27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15.613,78 </w:t>
      </w:r>
      <w:r w:rsidR="003C46EF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Parnica: OS u Puli, Pr-52/16 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1A3D2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15.613,78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A3D27" w:rsidP="001D7711" w:rsidR="001A3D27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Sonja Mihovilović, Radićeva ulica 61, Pula, OIB: 34109854998, prijavi</w:t>
      </w:r>
      <w:r w:rsidR="001A3D27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10.800,29 </w:t>
      </w:r>
      <w:r w:rsidR="001A3D2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 xml:space="preserve">s osnova: I. viši isplatni </w:t>
      </w:r>
    </w:p>
    <w:p w:rsidRDefault="00EC3C8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red – porezi i doprinosi - Parnica: OS u Puli, Pr-52/16 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1A3D2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10.800,29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A3D27" w:rsidP="001D7711" w:rsidR="001A3D27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A3D27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87. Branko Kaić, Zoranićeva 11, Pula, OIB: 36899900496, prijavi</w:t>
      </w:r>
      <w:r w:rsidR="001A3D27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10.323,86 </w:t>
      </w:r>
      <w:r w:rsidR="001A3D27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I. viši isplatni red – Parnica: OS u Puli, Pr-50/16 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</w:t>
      </w:r>
      <w:r w:rsidRPr="00D045F3">
        <w:rPr>
          <w:rFonts w:hAnsi="Times New Roman" w:ascii="Times New Roman"/>
          <w:sz w:val="24"/>
          <w:szCs w:val="24"/>
        </w:rPr>
        <w:t>osporava</w:t>
      </w:r>
      <w:r w:rsidR="00EC3C85" w:rsidRPr="00D045F3">
        <w:rPr>
          <w:rFonts w:hAnsi="Times New Roman" w:ascii="Times New Roman"/>
          <w:sz w:val="24"/>
          <w:szCs w:val="24"/>
        </w:rPr>
        <w:t xml:space="preserve"> u cijelosti</w:t>
      </w:r>
      <w:r w:rsidR="0090523D" w:rsidRPr="00D045F3">
        <w:rPr>
          <w:rFonts w:hAnsi="Times New Roman" w:ascii="Times New Roman"/>
          <w:sz w:val="24"/>
          <w:szCs w:val="24"/>
        </w:rPr>
        <w:t xml:space="preserve"> jer je u tijeku predmetna parnica oko visine tražbine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9A2E53" w:rsidP="009A2E53" w:rsidR="009A2E5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9A2E53" w:rsidP="009A2E53" w:rsidR="009A2E53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          Stečajni sudac objavljuje da će se za iznos od 10.323,86 kn vjerovnik uputiti na pokretanje parnice radi utvrđivanja osporene tražbine I. višeg isplatnog reda.</w:t>
      </w:r>
    </w:p>
    <w:p w:rsidRDefault="009A2E53" w:rsidP="009A2E53" w:rsidR="009A2E53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EC3C85" w:rsidP="001B4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 </w:t>
      </w:r>
      <w:r w:rsidR="009A2E53" w:rsidRPr="00D045F3">
        <w:rPr>
          <w:rFonts w:hAnsi="Times New Roman" w:ascii="Times New Roman"/>
          <w:sz w:val="24"/>
          <w:szCs w:val="24"/>
        </w:rPr>
        <w:tab/>
      </w:r>
      <w:r w:rsidR="009A2E53"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>Branko Kaić, Zoranićeva 11, Pula, OIB: 36899900496, prijavi</w:t>
      </w:r>
      <w:r w:rsidR="001A3D27" w:rsidRPr="00D045F3">
        <w:rPr>
          <w:rFonts w:hAnsi="Times New Roman" w:ascii="Times New Roman"/>
          <w:sz w:val="24"/>
          <w:szCs w:val="24"/>
        </w:rPr>
        <w:t>o</w:t>
      </w:r>
      <w:r w:rsidRPr="00D045F3">
        <w:rPr>
          <w:rFonts w:hAnsi="Times New Roman" w:ascii="Times New Roman"/>
          <w:sz w:val="24"/>
          <w:szCs w:val="24"/>
        </w:rPr>
        <w:t xml:space="preserve"> je tražbinu u iznosu od 5.177,94 </w:t>
      </w:r>
      <w:r w:rsidR="001A3D27" w:rsidRPr="00D045F3">
        <w:rPr>
          <w:rFonts w:hAnsi="Times New Roman" w:ascii="Times New Roman"/>
          <w:sz w:val="24"/>
          <w:szCs w:val="24"/>
        </w:rPr>
        <w:t>kn</w:t>
      </w:r>
      <w:r w:rsidR="003C46EF" w:rsidRPr="00D045F3">
        <w:rPr>
          <w:rFonts w:hAnsi="Times New Roman" w:ascii="Times New Roman"/>
          <w:sz w:val="24"/>
          <w:szCs w:val="24"/>
        </w:rPr>
        <w:t xml:space="preserve"> </w:t>
      </w:r>
      <w:r w:rsidRPr="00D045F3">
        <w:rPr>
          <w:rFonts w:hAnsi="Times New Roman" w:ascii="Times New Roman"/>
          <w:sz w:val="24"/>
          <w:szCs w:val="24"/>
        </w:rPr>
        <w:t>s osnova: I. viši isplatni red – porezi i doprinosi - Parnica: OS u Puli, Pr-50/16.</w:t>
      </w:r>
    </w:p>
    <w:p w:rsidRDefault="009A2E53" w:rsidP="0090523D" w:rsidR="0090523D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90523D" w:rsidRPr="00D045F3">
        <w:rPr>
          <w:rFonts w:hAnsi="Times New Roman" w:ascii="Times New Roman"/>
          <w:sz w:val="24"/>
          <w:szCs w:val="24"/>
        </w:rPr>
        <w:t>Stečajni upravitelj tražbinu osporava u cijelosti jer je u tijeku predmetna parnica oko visine tražbine.</w:t>
      </w:r>
    </w:p>
    <w:p w:rsidRDefault="009A2E53" w:rsidP="009A2E53" w:rsidR="009A2E5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9A2E53" w:rsidP="009A2E53" w:rsidR="009A2E5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5.177,94 kn vjerovnik uputiti na pokretanje parnice radi utvrđivanja osporene tražbine I. višeg isplatnog reda.</w:t>
      </w:r>
    </w:p>
    <w:p w:rsidRDefault="009A2E53" w:rsidP="009A2E53" w:rsidR="009A2E5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D265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1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88. Roberta Celiga, Čabrunići 22, Svetvinčenat, OIB: 31197259590, prijavi</w:t>
      </w:r>
      <w:r w:rsidR="00ED2655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9.795,27 </w:t>
      </w:r>
      <w:r w:rsidR="00ED265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 xml:space="preserve">s osnova: I. viši isplatni red - Pravomoćna i ovršna presuda OS </w:t>
      </w:r>
      <w:r w:rsidR="00ED2655" w:rsidRPr="00D045F3">
        <w:rPr>
          <w:rFonts w:hAnsi="Times New Roman" w:ascii="Times New Roman"/>
          <w:sz w:val="24"/>
          <w:szCs w:val="24"/>
        </w:rPr>
        <w:t>u Puli, Pr-31/16 od 03.06.2016.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ED265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9.795,27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D2655" w:rsidP="001D7711" w:rsidR="00ED265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9A2E53" w:rsidP="00ED265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Roberta Celiga, </w:t>
      </w:r>
      <w:r w:rsidR="00EC3C85" w:rsidRPr="00D045F3">
        <w:rPr>
          <w:rFonts w:hAnsi="Times New Roman" w:ascii="Times New Roman"/>
          <w:sz w:val="24"/>
          <w:szCs w:val="24"/>
        </w:rPr>
        <w:t>Čabrunići 22, Svetvinčenat,  OIB: 31197259590, prijavi</w:t>
      </w:r>
      <w:r w:rsidR="00ED2655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4.550,59 </w:t>
      </w:r>
      <w:r w:rsidR="00ED2655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 xml:space="preserve">s osnova: I. viši isplatni red – porezi i doprinosi Pravomoćna i ovršna presuda OS u Puli, Pr-31/16 od </w:t>
      </w:r>
      <w:r w:rsidR="000655C2" w:rsidRPr="00D045F3">
        <w:rPr>
          <w:rFonts w:hAnsi="Times New Roman" w:ascii="Times New Roman"/>
          <w:sz w:val="24"/>
          <w:szCs w:val="24"/>
        </w:rPr>
        <w:t>03.06.2016.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4.550,59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655C2" w:rsidP="001D7711" w:rsidR="000655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89. Ljiljana Crnković, Štinjanska cesta 19, Pula, OIB: 22885417454, prijavi</w:t>
      </w:r>
      <w:r w:rsidR="000655C2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10.541,29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Parnica: OS u Puli, Pr-61/16 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10.541,29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B46CB" w:rsidP="001D7711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Ljiljana Crnković, Štinjanska cesta 19, Pula, OIB: 22885417454, prijavi</w:t>
      </w:r>
      <w:r w:rsidR="000655C2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4.768,93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Parnica: OS u Puli, Pr-61/16 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4.768,93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655C2" w:rsidP="001D7711" w:rsidR="000655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90. Nataša</w:t>
      </w:r>
      <w:r w:rsidR="009A2E53" w:rsidRPr="00D045F3">
        <w:rPr>
          <w:rFonts w:hAnsi="Times New Roman" w:ascii="Times New Roman"/>
          <w:sz w:val="24"/>
          <w:szCs w:val="24"/>
        </w:rPr>
        <w:t xml:space="preserve"> Brgić, Barban, Manjadvorci 13,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20773457681, prijavi</w:t>
      </w:r>
      <w:r w:rsidR="00261678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6.021,52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</w:t>
      </w:r>
      <w:r w:rsidR="00261678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 xml:space="preserve">- Pravomoćna i ovršna presuda OS </w:t>
      </w:r>
      <w:r w:rsidR="000655C2" w:rsidRPr="00D045F3">
        <w:rPr>
          <w:rFonts w:hAnsi="Times New Roman" w:ascii="Times New Roman"/>
          <w:sz w:val="24"/>
          <w:szCs w:val="24"/>
        </w:rPr>
        <w:t>u Puli, Pr-33/16 od 03.06.2016.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6.021,52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655C2" w:rsidP="001D7711" w:rsidR="000655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9A2E53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Nataša</w:t>
      </w:r>
      <w:r w:rsidRPr="00D045F3">
        <w:rPr>
          <w:rFonts w:hAnsi="Times New Roman" w:ascii="Times New Roman"/>
          <w:sz w:val="24"/>
          <w:szCs w:val="24"/>
        </w:rPr>
        <w:t xml:space="preserve"> Brgić, Barban, Manjadvorci 13,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20773457681, prijavi</w:t>
      </w:r>
      <w:r w:rsidR="00261678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2.009,27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Pravomoćna i ovršna presuda OS </w:t>
      </w:r>
      <w:r w:rsidR="000655C2" w:rsidRPr="00D045F3">
        <w:rPr>
          <w:rFonts w:hAnsi="Times New Roman" w:ascii="Times New Roman"/>
          <w:sz w:val="24"/>
          <w:szCs w:val="24"/>
        </w:rPr>
        <w:t>u Puli, Pr-33/16 od 03.06.2016.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2.009,27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655C2" w:rsidP="001D7711" w:rsidR="000655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655C2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9A2E53" w:rsidRPr="00D045F3">
        <w:rPr>
          <w:rFonts w:hAnsi="Times New Roman" w:ascii="Times New Roman"/>
          <w:sz w:val="24"/>
          <w:szCs w:val="24"/>
        </w:rPr>
        <w:t xml:space="preserve">91. Vesna Ustić, Japodska 66c, Pula, </w:t>
      </w:r>
      <w:r w:rsidR="00EC3C85" w:rsidRPr="00D045F3">
        <w:rPr>
          <w:rFonts w:hAnsi="Times New Roman" w:ascii="Times New Roman"/>
          <w:sz w:val="24"/>
          <w:szCs w:val="24"/>
        </w:rPr>
        <w:t>OIB: 50305841730, prijavi</w:t>
      </w:r>
      <w:r w:rsidR="00261678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18.227,76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Parnica: OS u Puli, Pr-62/16.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18.227,76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261678" w:rsidP="001D7711" w:rsidR="0026167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Vesna Ustić,</w:t>
      </w:r>
      <w:r w:rsidR="00EC3C85" w:rsidRPr="00D045F3">
        <w:rPr>
          <w:rFonts w:hAnsi="Times New Roman" w:ascii="Times New Roman"/>
          <w:sz w:val="24"/>
          <w:szCs w:val="24"/>
        </w:rPr>
        <w:t xml:space="preserve"> Japodska 66c, Pula,  OIB: 50305841730,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11.228,28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</w:t>
      </w:r>
      <w:r w:rsidRPr="00D045F3">
        <w:rPr>
          <w:rFonts w:hAnsi="Times New Roman" w:ascii="Times New Roman"/>
          <w:sz w:val="24"/>
          <w:szCs w:val="24"/>
        </w:rPr>
        <w:t xml:space="preserve">tni red – porezi i doprinosi - </w:t>
      </w:r>
      <w:r w:rsidR="00EC3C85" w:rsidRPr="00D045F3">
        <w:rPr>
          <w:rFonts w:hAnsi="Times New Roman" w:ascii="Times New Roman"/>
          <w:sz w:val="24"/>
          <w:szCs w:val="24"/>
        </w:rPr>
        <w:t>Parnica: OS u Puli, Pr-62/16 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A2E53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A2E53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11.228,28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261678" w:rsidP="001D7711" w:rsidR="0026167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92. Mladenka Boljunčić, Pačići 47, Butkovići, Svetvinčenat, OIB: 51472623459, prijavi</w:t>
      </w:r>
      <w:r w:rsidR="00261678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10.170,52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Parnica: OS u Puli, Pr-71/16 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10.170,52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261678" w:rsidP="001D7711" w:rsidR="0026167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341EA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Mladenka Boljunčić, Pačići 47, Butkovići, Svetvinčenat, OIB: 51472623459,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4.278,91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Parnica: OS u Puli, Pr-71/16.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4.278,91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261678" w:rsidP="001D7711" w:rsidR="0026167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3341EA" w:rsidRPr="00D045F3">
        <w:rPr>
          <w:rFonts w:hAnsi="Times New Roman" w:ascii="Times New Roman"/>
          <w:sz w:val="24"/>
          <w:szCs w:val="24"/>
        </w:rPr>
        <w:t xml:space="preserve">93. Sandra Peruško, Batvači 67, Gajana, Vodnjan, </w:t>
      </w:r>
      <w:r w:rsidR="00EC3C85" w:rsidRPr="00D045F3">
        <w:rPr>
          <w:rFonts w:hAnsi="Times New Roman" w:ascii="Times New Roman"/>
          <w:sz w:val="24"/>
          <w:szCs w:val="24"/>
        </w:rPr>
        <w:t>OIB: 50734525740, prijavi</w:t>
      </w:r>
      <w:r w:rsidR="00261678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12.386,15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</w:t>
      </w:r>
      <w:r w:rsidR="00261678" w:rsidRPr="00D045F3">
        <w:rPr>
          <w:rFonts w:hAnsi="Times New Roman" w:ascii="Times New Roman"/>
          <w:sz w:val="24"/>
          <w:szCs w:val="24"/>
        </w:rPr>
        <w:t>u Puli, Pr-74/16 od 27.04.2017.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12.386,15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261678" w:rsidP="001D7711" w:rsidR="0026167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Sandra Peruško, </w:t>
      </w:r>
      <w:r w:rsidR="00EC3C85" w:rsidRPr="00D045F3">
        <w:rPr>
          <w:rFonts w:hAnsi="Times New Roman" w:ascii="Times New Roman"/>
          <w:sz w:val="24"/>
          <w:szCs w:val="24"/>
        </w:rPr>
        <w:t>Batvači 67, Gajana, Vodnjan,  OIB: 50734525740, prijavi</w:t>
      </w:r>
      <w:r w:rsidR="00261678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5.220,21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Pravomoćna i ovršna presuda OS </w:t>
      </w:r>
      <w:r w:rsidR="00261678" w:rsidRPr="00D045F3">
        <w:rPr>
          <w:rFonts w:hAnsi="Times New Roman" w:ascii="Times New Roman"/>
          <w:sz w:val="24"/>
          <w:szCs w:val="24"/>
        </w:rPr>
        <w:t>u Puli, Pr-74/16 od 27.04.2017.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26167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5.220,21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261678" w:rsidP="001D7711" w:rsidR="0026167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75077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3341EA" w:rsidRPr="00D045F3">
        <w:rPr>
          <w:rFonts w:hAnsi="Times New Roman" w:ascii="Times New Roman"/>
          <w:sz w:val="24"/>
          <w:szCs w:val="24"/>
        </w:rPr>
        <w:t>94. Jasna Ban,</w:t>
      </w:r>
      <w:r w:rsidR="00EC3C85" w:rsidRPr="00D045F3">
        <w:rPr>
          <w:rFonts w:hAnsi="Times New Roman" w:ascii="Times New Roman"/>
          <w:sz w:val="24"/>
          <w:szCs w:val="24"/>
        </w:rPr>
        <w:t xml:space="preserve"> Voltićeva 6, Pula, OIB: 76923112726, prijavi</w:t>
      </w:r>
      <w:r w:rsidR="00261678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6.359,83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</w:t>
      </w:r>
      <w:r w:rsidR="00750773" w:rsidRPr="00D045F3">
        <w:rPr>
          <w:rFonts w:hAnsi="Times New Roman" w:ascii="Times New Roman"/>
          <w:sz w:val="24"/>
          <w:szCs w:val="24"/>
        </w:rPr>
        <w:t>u Puli, Pr-65/16 od 24.10.2016.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75077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6.359,83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750773" w:rsidP="001D7711" w:rsidR="0075077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341EA" w:rsidP="0075077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Jasna Ban,</w:t>
      </w:r>
      <w:r w:rsidR="00EC3C85" w:rsidRPr="00D045F3">
        <w:rPr>
          <w:rFonts w:hAnsi="Times New Roman" w:ascii="Times New Roman"/>
          <w:sz w:val="24"/>
          <w:szCs w:val="24"/>
        </w:rPr>
        <w:t xml:space="preserve"> Voltićeva 6, Pula, OIB: 76923112726, prijavi</w:t>
      </w:r>
      <w:r w:rsidR="00750773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1.858,56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</w:t>
      </w:r>
      <w:r w:rsidRPr="00D045F3">
        <w:rPr>
          <w:rFonts w:hAnsi="Times New Roman" w:ascii="Times New Roman"/>
          <w:sz w:val="24"/>
          <w:szCs w:val="24"/>
        </w:rPr>
        <w:t>prinosi -</w:t>
      </w:r>
      <w:r w:rsidR="00EC3C85" w:rsidRPr="00D045F3">
        <w:rPr>
          <w:rFonts w:hAnsi="Times New Roman" w:ascii="Times New Roman"/>
          <w:sz w:val="24"/>
          <w:szCs w:val="24"/>
        </w:rPr>
        <w:t xml:space="preserve"> Pravomoćna i ovršna presuda OS </w:t>
      </w:r>
      <w:r w:rsidR="00750773" w:rsidRPr="00D045F3">
        <w:rPr>
          <w:rFonts w:hAnsi="Times New Roman" w:ascii="Times New Roman"/>
          <w:sz w:val="24"/>
          <w:szCs w:val="24"/>
        </w:rPr>
        <w:t>u Puli, Pr-65/16 od 24.10.2016.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75077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1.858,56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750773" w:rsidP="001D7711" w:rsidR="0075077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75077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9</w:t>
      </w:r>
      <w:r w:rsidR="003341EA" w:rsidRPr="00D045F3">
        <w:rPr>
          <w:rFonts w:hAnsi="Times New Roman" w:ascii="Times New Roman"/>
          <w:sz w:val="24"/>
          <w:szCs w:val="24"/>
        </w:rPr>
        <w:t xml:space="preserve">5. Suzana Kljunić, </w:t>
      </w:r>
      <w:r w:rsidR="00EC3C85" w:rsidRPr="00D045F3">
        <w:rPr>
          <w:rFonts w:hAnsi="Times New Roman" w:ascii="Times New Roman"/>
          <w:sz w:val="24"/>
          <w:szCs w:val="24"/>
        </w:rPr>
        <w:t>Ul. Moncanor 9, Pula, OIB: 77028950930, prijavi</w:t>
      </w:r>
      <w:r w:rsidR="00750773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7.297,67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</w:t>
      </w:r>
      <w:r w:rsidR="003341EA" w:rsidRPr="00D045F3">
        <w:rPr>
          <w:rFonts w:hAnsi="Times New Roman" w:ascii="Times New Roman"/>
          <w:sz w:val="24"/>
          <w:szCs w:val="24"/>
        </w:rPr>
        <w:t xml:space="preserve"> u Puli, Pr-66/16 od 24.10.2016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75077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7.297,67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750773" w:rsidP="001D7711" w:rsidR="0075077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Suzana Kljunić,</w:t>
      </w:r>
      <w:r w:rsidR="00EC3C85" w:rsidRPr="00D045F3">
        <w:rPr>
          <w:rFonts w:hAnsi="Times New Roman" w:ascii="Times New Roman"/>
          <w:sz w:val="24"/>
          <w:szCs w:val="24"/>
        </w:rPr>
        <w:t xml:space="preserve"> Ul. Moncanor 9, Pula, OIB: 77028950930, prijavi</w:t>
      </w:r>
      <w:r w:rsidR="00750773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2.759,10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Pravomoćna i ovršna presuda OS u Puli, Pr-66/16 od 24.10.2016..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750773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2.759,10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750773" w:rsidP="001D7711" w:rsidR="0075077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96. Bor</w:t>
      </w:r>
      <w:r w:rsidR="003341EA" w:rsidRPr="00D045F3">
        <w:rPr>
          <w:rFonts w:hAnsi="Times New Roman" w:ascii="Times New Roman"/>
          <w:sz w:val="24"/>
          <w:szCs w:val="24"/>
        </w:rPr>
        <w:t xml:space="preserve">ka Knežević, Sisplac 17, Pula, </w:t>
      </w:r>
      <w:r w:rsidR="00EC3C85" w:rsidRPr="00D045F3">
        <w:rPr>
          <w:rFonts w:hAnsi="Times New Roman" w:ascii="Times New Roman"/>
          <w:sz w:val="24"/>
          <w:szCs w:val="24"/>
        </w:rPr>
        <w:t xml:space="preserve">OIB: 08379955813,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5.336,82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u Puli, Pr-104/16 od 25.11.2016..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5.336,82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341EA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Bo</w:t>
      </w:r>
      <w:r w:rsidRPr="00D045F3">
        <w:rPr>
          <w:rFonts w:hAnsi="Times New Roman" w:ascii="Times New Roman"/>
          <w:sz w:val="24"/>
          <w:szCs w:val="24"/>
        </w:rPr>
        <w:t>rka Knežević, Sisplac 17, Pula,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08379955813,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1.437,85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Pravomoćna i ovršna presuda OS u</w:t>
      </w:r>
      <w:r w:rsidR="00054F66" w:rsidRPr="00D045F3">
        <w:rPr>
          <w:rFonts w:hAnsi="Times New Roman" w:ascii="Times New Roman"/>
          <w:sz w:val="24"/>
          <w:szCs w:val="24"/>
        </w:rPr>
        <w:t xml:space="preserve"> Puli, Pr-104/16 od 25.11.2016.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3341EA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3341EA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1.437,85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97. Branka Dobrić, Faverijska10, Pula, OIB: 06583086271,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5.548,43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</w:t>
      </w:r>
      <w:r w:rsidR="00054F66" w:rsidRPr="00D045F3">
        <w:rPr>
          <w:rFonts w:hAnsi="Times New Roman" w:ascii="Times New Roman"/>
          <w:sz w:val="24"/>
          <w:szCs w:val="24"/>
        </w:rPr>
        <w:t>u Puli, Pr-64/16 od 24.10.2016.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5.548,43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Branka Dobrić,</w:t>
      </w:r>
      <w:r w:rsidR="00EC3C85" w:rsidRPr="00D045F3">
        <w:rPr>
          <w:rFonts w:hAnsi="Times New Roman" w:ascii="Times New Roman"/>
          <w:sz w:val="24"/>
          <w:szCs w:val="24"/>
        </w:rPr>
        <w:t xml:space="preserve"> Faverijska10, Pula, OIB: 06583086271,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1.432,00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Pravomoćna i ovršna presuda OS </w:t>
      </w:r>
      <w:r w:rsidR="00054F66" w:rsidRPr="00D045F3">
        <w:rPr>
          <w:rFonts w:hAnsi="Times New Roman" w:ascii="Times New Roman"/>
          <w:sz w:val="24"/>
          <w:szCs w:val="24"/>
        </w:rPr>
        <w:t>u Puli, Pr-64/16 od 24.10.2016.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1.432,00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98. Ljuba Cepuš, Ulica Urati 8, Pula, OIB: 62549167405,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6.935,10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u Puli, Pr-35/16 od 03.06.2016..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6.935,10 kn i razvrstava se u </w:t>
      </w:r>
      <w:r w:rsidR="00054F66"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Ljuba Cepuš, Ulica Urati 8, Pula, OIB: 62549167405,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2.330,75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Pravomoćna i ovršna presuda OS u Puli, Pr-35/16 od 03.06.2016..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2.330,75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99</w:t>
      </w:r>
      <w:r w:rsidR="00447165" w:rsidRPr="00D045F3">
        <w:rPr>
          <w:rFonts w:hAnsi="Times New Roman" w:ascii="Times New Roman"/>
          <w:sz w:val="24"/>
          <w:szCs w:val="24"/>
        </w:rPr>
        <w:t>. Nada Šetić, Sisplac 17, Pula,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40432628931,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12.105,52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</w:t>
      </w:r>
      <w:r w:rsidR="00054F66" w:rsidRPr="00D045F3">
        <w:rPr>
          <w:rFonts w:hAnsi="Times New Roman" w:ascii="Times New Roman"/>
          <w:sz w:val="24"/>
          <w:szCs w:val="24"/>
        </w:rPr>
        <w:t>u Puli, Pr-36/16 od 03.06.2016.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12.105,52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Nada Šetić, Sisplac 17, Pula,  OIB: 40432628931,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6.669,02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Pravomoćna i ovršna presuda OS </w:t>
      </w:r>
      <w:r w:rsidR="00054F66" w:rsidRPr="00D045F3">
        <w:rPr>
          <w:rFonts w:hAnsi="Times New Roman" w:ascii="Times New Roman"/>
          <w:sz w:val="24"/>
          <w:szCs w:val="24"/>
        </w:rPr>
        <w:t>u Puli, Pr-36/16 od 03.06.2016.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6.669,02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100. Tanja Duras, Hrboki 51, Barban, OIB: 20545793483,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9.043,28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</w:t>
      </w:r>
      <w:r w:rsidR="00054F66" w:rsidRPr="00D045F3">
        <w:rPr>
          <w:rFonts w:hAnsi="Times New Roman" w:ascii="Times New Roman"/>
          <w:sz w:val="24"/>
          <w:szCs w:val="24"/>
        </w:rPr>
        <w:t>u Puli, Pr-34/16 od 03.06.2016.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9.043,28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Tanja Duras, Hrboki 51, Barban, OIB: 20545793483,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4.063,26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 Pravomoćna i ovršna presuda OS </w:t>
      </w:r>
      <w:r w:rsidR="00054F66" w:rsidRPr="00D045F3">
        <w:rPr>
          <w:rFonts w:hAnsi="Times New Roman" w:ascii="Times New Roman"/>
          <w:sz w:val="24"/>
          <w:szCs w:val="24"/>
        </w:rPr>
        <w:t>u Puli, Pr-34/16 od 03.06.2016.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4.063,26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</w:t>
      </w:r>
      <w:r w:rsidR="00447165" w:rsidRPr="00D045F3">
        <w:rPr>
          <w:rFonts w:hAnsi="Times New Roman" w:ascii="Times New Roman"/>
          <w:sz w:val="24"/>
          <w:szCs w:val="24"/>
        </w:rPr>
        <w:t xml:space="preserve">01. Nevenka Andrić – Vukančić, </w:t>
      </w:r>
      <w:r w:rsidR="00EC3C85" w:rsidRPr="00D045F3">
        <w:rPr>
          <w:rFonts w:hAnsi="Times New Roman" w:ascii="Times New Roman"/>
          <w:sz w:val="24"/>
          <w:szCs w:val="24"/>
        </w:rPr>
        <w:t xml:space="preserve">San Zoane 7, Galižana, OIB:51472623459,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9.049,05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Parnica: OS u Puli, Pr-70/16 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9.049,05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Nevenka Andrić – Vukančić, </w:t>
      </w:r>
      <w:r w:rsidR="00EC3C85" w:rsidRPr="00D045F3">
        <w:rPr>
          <w:rFonts w:hAnsi="Times New Roman" w:ascii="Times New Roman"/>
          <w:sz w:val="24"/>
          <w:szCs w:val="24"/>
        </w:rPr>
        <w:t xml:space="preserve">San Zoane 7, Galižana, OIB:51472623459,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3.271,38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Parnica: OS u Puli, Pr-70/16.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3.271,38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102. Boriška Bakal, Nazorova 18, Pula, OIB: 16828839765,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5.705,68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u</w:t>
      </w:r>
      <w:r w:rsidR="00054F66" w:rsidRPr="00D045F3">
        <w:rPr>
          <w:rFonts w:hAnsi="Times New Roman" w:ascii="Times New Roman"/>
          <w:sz w:val="24"/>
          <w:szCs w:val="24"/>
        </w:rPr>
        <w:t xml:space="preserve"> Puli, Pr-173/16 od 10.02.2017.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5.705,68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054F66" w:rsidRPr="00D045F3">
        <w:rPr>
          <w:rFonts w:hAnsi="Times New Roman" w:ascii="Times New Roman"/>
          <w:sz w:val="24"/>
          <w:szCs w:val="24"/>
        </w:rPr>
        <w:t xml:space="preserve">Boriška Bakal, </w:t>
      </w:r>
      <w:r w:rsidR="00EC3C85" w:rsidRPr="00D045F3">
        <w:rPr>
          <w:rFonts w:hAnsi="Times New Roman" w:ascii="Times New Roman"/>
          <w:sz w:val="24"/>
          <w:szCs w:val="24"/>
        </w:rPr>
        <w:t xml:space="preserve">Nazorova 18, Pula, OIB: 16828839765,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2.086,54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porezi i doprinosi - Pravomoćna i ovršna presuda OS u</w:t>
      </w:r>
      <w:r w:rsidR="00054F66" w:rsidRPr="00D045F3">
        <w:rPr>
          <w:rFonts w:hAnsi="Times New Roman" w:ascii="Times New Roman"/>
          <w:sz w:val="24"/>
          <w:szCs w:val="24"/>
        </w:rPr>
        <w:t xml:space="preserve"> Puli, Pr-173/16 od 10.02.2017.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2.086,54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103. Vesna Lovrečić, Divšići 30, Marčana, OIB: 96470762623,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6.836,04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Pravomoćna i ovršna presuda OS u Puli, Pr-67/16 od 29.09.2016.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6.836,04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Vesna Lovrečić, Divšići 30, Marčana, OIB: 96470762623,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2.268,06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</w:t>
      </w:r>
      <w:r w:rsidR="00054F66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porezi i doprinosi Pravomoćna i ovršna presuda OS u Puli, Pr-67/16 od 29.09.2016.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2.268,06 kn i razvrstava se u </w:t>
      </w:r>
      <w:r w:rsidR="00054F66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447165" w:rsidRPr="00D045F3">
        <w:rPr>
          <w:rFonts w:hAnsi="Times New Roman" w:ascii="Times New Roman"/>
          <w:sz w:val="24"/>
          <w:szCs w:val="24"/>
        </w:rPr>
        <w:t xml:space="preserve">104. VB LEASING d.o.o., </w:t>
      </w:r>
      <w:r w:rsidR="00EC3C85" w:rsidRPr="00D045F3">
        <w:rPr>
          <w:rFonts w:hAnsi="Times New Roman" w:ascii="Times New Roman"/>
          <w:sz w:val="24"/>
          <w:szCs w:val="24"/>
        </w:rPr>
        <w:t>Horvatova 82, Zagreb,  OIB: 55525619967, prijavi</w:t>
      </w:r>
      <w:r w:rsidR="00054F66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74.512,91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 o operativnom leasingu s ostatkom vrijednosti br. 50747, zadužnica posl.br. OV-13736/12, konto kartice.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74.512,91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447165" w:rsidRPr="00D045F3">
        <w:rPr>
          <w:rFonts w:hAnsi="Times New Roman" w:ascii="Times New Roman"/>
          <w:sz w:val="24"/>
          <w:szCs w:val="24"/>
        </w:rPr>
        <w:t>105. OPĆINA MEDULIN,</w:t>
      </w:r>
      <w:r w:rsidR="00EC3C85" w:rsidRPr="00D045F3">
        <w:rPr>
          <w:rFonts w:hAnsi="Times New Roman" w:ascii="Times New Roman"/>
          <w:sz w:val="24"/>
          <w:szCs w:val="24"/>
        </w:rPr>
        <w:t xml:space="preserve"> Centar 223, Medulin, OIB: 70537271639,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136.373,32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Izvodi iz poslovnih knjiga.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054F66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136.373,32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054F66" w:rsidP="001D7711" w:rsidR="00054F66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106. TI.TON.GRUPA d.o.o., Massa Lombarda 22, Poreč, OIB: 25154842697,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287.171,09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 o izradi studije razvoja, računi.</w:t>
      </w:r>
    </w:p>
    <w:p w:rsidRDefault="00447165" w:rsidP="00447165" w:rsidR="0044716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upravitelj tražbinu osporava u cijelosti </w:t>
      </w:r>
      <w:r w:rsidR="00D932F2" w:rsidRPr="00D045F3">
        <w:rPr>
          <w:rFonts w:hAnsi="Times New Roman" w:ascii="Times New Roman"/>
          <w:sz w:val="24"/>
          <w:szCs w:val="24"/>
        </w:rPr>
        <w:t>budući nisu dokazali visinu ni osnovanost svoje tražbine, odnosno nije izvršen posao koji je fakturiran.</w:t>
      </w:r>
    </w:p>
    <w:p w:rsidRDefault="00447165" w:rsidP="00447165" w:rsidR="0044716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447165" w:rsidP="00447165" w:rsidR="00447165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          Stečajni sudac objavljuje da će se za iznos od 287.171,09 kn vjerovnik uputiti na pokretanje parnice radi utvrđivanja osporene tražbine II. višeg isplatnog reda.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107. HRT, javna ustanova, Prisavlje 3, Zagreb, OIB: 68419124305,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110.016,89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13.4.2015, rješenja o ovrsi, računi.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447165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447165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110.016,89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108. VODOVOD PULA d.o.o. za javnu vodoopskrbu, Radićeva 9, Pula,  OIB: 19798348108, prijavi</w:t>
      </w:r>
      <w:r w:rsidR="00054F66" w:rsidRPr="00D045F3">
        <w:rPr>
          <w:rFonts w:hAnsi="Times New Roman" w:ascii="Times New Roman"/>
          <w:sz w:val="24"/>
          <w:szCs w:val="24"/>
        </w:rPr>
        <w:t>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127.471,08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Knjigovodstveni izvodi, prijava tražbine u predstečaju.</w:t>
      </w:r>
    </w:p>
    <w:p w:rsidRDefault="00D932F2" w:rsidP="00D932F2" w:rsidR="00D932F2" w:rsidRPr="00D045F3">
      <w:r w:rsidRPr="00D045F3">
        <w:rPr>
          <w:rFonts w:hAnsi="Times New Roman" w:ascii="Times New Roman"/>
          <w:sz w:val="24"/>
          <w:szCs w:val="24"/>
        </w:rPr>
        <w:tab/>
      </w:r>
      <w:r w:rsidR="00447165" w:rsidRPr="00D045F3">
        <w:rPr>
          <w:rFonts w:hAnsi="Times New Roman" w:ascii="Times New Roman"/>
          <w:sz w:val="24"/>
          <w:szCs w:val="24"/>
        </w:rPr>
        <w:t xml:space="preserve">Stečajni upravitelj tražbinu priznaje u iznosu od 44.141,02 kn, a osporava dio tražbine u iznosu od 83.330,06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447165" w:rsidP="00447165" w:rsidR="0044716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447165" w:rsidP="00447165" w:rsidR="0044716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objavljuje da se tražbina stečajnog vjerovnika smatra utvrđenom u iznosu od </w:t>
      </w:r>
      <w:r w:rsidR="00F343E0" w:rsidRPr="00D045F3">
        <w:rPr>
          <w:rFonts w:hAnsi="Times New Roman" w:ascii="Times New Roman"/>
          <w:sz w:val="24"/>
          <w:szCs w:val="24"/>
        </w:rPr>
        <w:t xml:space="preserve">44.141,02 </w:t>
      </w:r>
      <w:r w:rsidRPr="00D045F3">
        <w:rPr>
          <w:rFonts w:hAnsi="Times New Roman" w:ascii="Times New Roman"/>
          <w:sz w:val="24"/>
          <w:szCs w:val="24"/>
        </w:rPr>
        <w:t xml:space="preserve">kn i razvrstava se u II. viši isplatni red tražbina a za osporeni iznos od </w:t>
      </w:r>
      <w:r w:rsidR="00F343E0" w:rsidRPr="00D045F3">
        <w:rPr>
          <w:rFonts w:hAnsi="Times New Roman" w:ascii="Times New Roman"/>
          <w:sz w:val="24"/>
          <w:szCs w:val="24"/>
        </w:rPr>
        <w:t xml:space="preserve">83.330,06 </w:t>
      </w:r>
      <w:r w:rsidRPr="00D045F3">
        <w:rPr>
          <w:rFonts w:hAnsi="Times New Roman" w:ascii="Times New Roman"/>
          <w:sz w:val="24"/>
          <w:szCs w:val="24"/>
        </w:rPr>
        <w:t>kn stečajni vjerovnik biti će upućen u parnicu posebnim rješenjem radi utvrđivanja te osporene tražbine II. višeg isplatnog reda.</w:t>
      </w:r>
    </w:p>
    <w:p w:rsidRDefault="00447165" w:rsidP="001D7711" w:rsidR="00447165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D932F2" w:rsidR="00D932F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1</w:t>
      </w:r>
      <w:r w:rsidR="00EC3C85" w:rsidRPr="00D045F3">
        <w:rPr>
          <w:rFonts w:hAnsi="Times New Roman" w:ascii="Times New Roman"/>
          <w:sz w:val="24"/>
          <w:szCs w:val="24"/>
        </w:rPr>
        <w:t xml:space="preserve">09. ANDRE d.o.o., Giardini 14, Pula, OIB: 41262440321,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3.038.000,00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 </w:t>
      </w:r>
      <w:r w:rsidR="00D932F2" w:rsidRPr="00D045F3">
        <w:rPr>
          <w:rFonts w:hAnsi="Times New Roman" w:ascii="Times New Roman"/>
          <w:sz w:val="24"/>
          <w:szCs w:val="24"/>
        </w:rPr>
        <w:t>jamca i sudužnika stečajnog dužnika.</w:t>
      </w:r>
    </w:p>
    <w:p w:rsidRDefault="00F343E0" w:rsidP="00D932F2" w:rsidR="00D932F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</w:t>
      </w:r>
      <w:r w:rsidRPr="00D045F3">
        <w:rPr>
          <w:rFonts w:hAnsi="Times New Roman" w:ascii="Times New Roman"/>
          <w:sz w:val="24"/>
          <w:szCs w:val="24"/>
        </w:rPr>
        <w:t>osporava</w:t>
      </w:r>
      <w:r w:rsidR="00EC3C85" w:rsidRPr="00D045F3">
        <w:rPr>
          <w:rFonts w:hAnsi="Times New Roman" w:ascii="Times New Roman"/>
          <w:sz w:val="24"/>
          <w:szCs w:val="24"/>
        </w:rPr>
        <w:t xml:space="preserve"> u cijel</w:t>
      </w:r>
      <w:r w:rsidRPr="00D045F3">
        <w:rPr>
          <w:rFonts w:hAnsi="Times New Roman" w:ascii="Times New Roman"/>
          <w:sz w:val="24"/>
          <w:szCs w:val="24"/>
        </w:rPr>
        <w:t>osti zbog</w:t>
      </w:r>
      <w:r w:rsidR="00D932F2" w:rsidRPr="00D045F3">
        <w:rPr>
          <w:rFonts w:hAnsi="Times New Roman" w:ascii="Times New Roman"/>
          <w:sz w:val="24"/>
          <w:szCs w:val="24"/>
        </w:rPr>
        <w:t xml:space="preserve"> toga što je stečajni vjerovnik prijavio je tražbinu u svojstvu jamca i sudužnika stečajnog dužnika.  Smatra kako tražbina ne može biti priznata, već eventualno rezervirana. u smislu odredbi čl. 143 SZ.</w:t>
      </w: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F343E0" w:rsidP="00F343E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3.038.000,00 kn vjerovnik uputiti na pokretanje parnice radi utvrđivanja osporene tražbine II. višeg isplatnog reda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110. MED EKO SERVIS d.o.o., Pomer 1, Pomer, Pula, OIB: 68103986020,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324.035,24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Presuda TS Pazin Povrv-1053/2015, ugovor o sakupljanju i odvozu komunalnog otpada, izvodi iz poslovnih knjiga, računi.</w:t>
      </w: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upravitelj tražbinu priznaje u iznosu od 153.684,38 kn, a osporava dio tražbine u iznosu od 170.350,86 kn jer u poslovnoj dokumentaciji stečajnog dužnika nema dokaza o osnovanosti iste.</w:t>
      </w: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153.684,38 kn i razvrstava se u II. viši isplatni red tražbina a za osporeni iznos od 170.350,86 kn stečajni vjerovnik biti će upućen u parnicu posebnim rješenjem radi utvrđivanja te osporene tražbine II. višeg isplatnog reda.</w:t>
      </w:r>
    </w:p>
    <w:p w:rsidRDefault="001B46CB" w:rsidP="00F343E0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B4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F343E0" w:rsidRPr="00D045F3">
        <w:rPr>
          <w:rFonts w:hAnsi="Times New Roman" w:ascii="Times New Roman"/>
          <w:sz w:val="24"/>
          <w:szCs w:val="24"/>
        </w:rPr>
        <w:t>111. Grad Pula, Forum 1, Pula,,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79517841355,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</w:t>
      </w:r>
      <w:r w:rsidR="00D157DB" w:rsidRPr="00D045F3">
        <w:rPr>
          <w:rFonts w:hAnsi="Times New Roman" w:ascii="Times New Roman"/>
          <w:sz w:val="24"/>
          <w:szCs w:val="24"/>
        </w:rPr>
        <w:t xml:space="preserve">4.287.349,30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13.4.2015., rješenja o ovrsi, kartice obveznika, ugovori.</w:t>
      </w:r>
    </w:p>
    <w:p w:rsidRDefault="00F343E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F343E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F343E0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</w:t>
      </w:r>
      <w:r w:rsidR="00D157DB" w:rsidRPr="00D045F3">
        <w:rPr>
          <w:rFonts w:hAnsi="Times New Roman" w:ascii="Times New Roman"/>
          <w:sz w:val="24"/>
          <w:szCs w:val="24"/>
        </w:rPr>
        <w:t>4.287.349,30</w:t>
      </w:r>
      <w:r w:rsidR="00EC3C85" w:rsidRPr="00D045F3">
        <w:rPr>
          <w:rFonts w:hAnsi="Times New Roman" w:ascii="Times New Roman"/>
          <w:sz w:val="24"/>
          <w:szCs w:val="24"/>
        </w:rPr>
        <w:t xml:space="preserve">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112. PPK Valpovo </w:t>
      </w:r>
      <w:r w:rsidR="00F343E0" w:rsidRPr="00D045F3">
        <w:rPr>
          <w:rFonts w:hAnsi="Times New Roman" w:ascii="Times New Roman"/>
          <w:sz w:val="24"/>
          <w:szCs w:val="24"/>
        </w:rPr>
        <w:t>d.o.o., A.B.Šimića 27, Valpovo,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12875096243,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5.073.897,47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Računi, IOS Obrazac.</w:t>
      </w:r>
    </w:p>
    <w:p w:rsidRDefault="00F343E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F343E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F343E0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5.073.897,47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4226A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113. HEINEKEN HRVATSKA d.o.o. - ranije KARLO</w:t>
      </w:r>
      <w:r w:rsidR="00F343E0" w:rsidRPr="00D045F3">
        <w:rPr>
          <w:rFonts w:hAnsi="Times New Roman" w:ascii="Times New Roman"/>
          <w:sz w:val="24"/>
          <w:szCs w:val="24"/>
        </w:rPr>
        <w:t xml:space="preserve">VAČKA PIVOVARA d.o.o., </w:t>
      </w:r>
      <w:r w:rsidR="00EC3C85" w:rsidRPr="00D045F3">
        <w:rPr>
          <w:rFonts w:hAnsi="Times New Roman" w:ascii="Times New Roman"/>
          <w:sz w:val="24"/>
          <w:szCs w:val="24"/>
        </w:rPr>
        <w:t xml:space="preserve">Karlovac, Dubovac 22, OIB: 26057862389,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1.379.224,43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predsteèajne nagodbe Stpn-98/14 od 13.4.2015., Rješenje o ovrsi OS Pula, Ovr-5546/17, Bjanko zadužnice Ov-7552/15, OV-7553/15, Ugovor o prodaji i distribuciji iz 2015. i Aneks ugovora o prodaji.</w:t>
      </w:r>
    </w:p>
    <w:p w:rsidRDefault="00F343E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4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F343E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F343E0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1.379.224,43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CF6284" w:rsidP="00CF6284" w:rsidR="00CF6284" w:rsidRPr="00D045F3">
      <w:pPr>
        <w:widowControl w:val="false"/>
        <w:tabs>
          <w:tab w:pos="90" w:val="left"/>
          <w:tab w:pos="4230" w:val="right"/>
        </w:tabs>
        <w:autoSpaceDE w:val="false"/>
        <w:autoSpaceDN w:val="false"/>
        <w:adjustRightInd w:val="false"/>
        <w:spacing w:lineRule="auto" w:line="240" w:after="0" w:before="369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F343E0" w:rsidP="00F343E0" w:rsidR="006D5652" w:rsidRPr="00D045F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114. CWS-boco d.o.o., </w:t>
      </w:r>
      <w:r w:rsidR="00EC3C85" w:rsidRPr="00D045F3">
        <w:rPr>
          <w:rFonts w:hAnsi="Times New Roman" w:ascii="Times New Roman"/>
          <w:sz w:val="24"/>
          <w:szCs w:val="24"/>
        </w:rPr>
        <w:t xml:space="preserve">Zagreb, Kovinska 4A, OIB: 51026536351 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</w:t>
      </w:r>
      <w:r w:rsidR="00CF6284" w:rsidRPr="00D045F3">
        <w:rPr>
          <w:rFonts w:hAnsi="Times New Roman" w:ascii="Times New Roman"/>
          <w:sz w:val="24"/>
          <w:szCs w:val="24"/>
        </w:rPr>
        <w:t xml:space="preserve">žbinu u </w:t>
      </w:r>
      <w:r w:rsidR="00EC3C85" w:rsidRPr="00D045F3">
        <w:rPr>
          <w:rFonts w:hAnsi="Times New Roman" w:ascii="Times New Roman"/>
          <w:sz w:val="24"/>
          <w:szCs w:val="24"/>
        </w:rPr>
        <w:t xml:space="preserve">iznosu od 6.404,47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</w:t>
      </w:r>
      <w:r w:rsidRPr="00D045F3">
        <w:rPr>
          <w:rFonts w:hAnsi="Times New Roman" w:ascii="Times New Roman"/>
          <w:sz w:val="24"/>
          <w:szCs w:val="24"/>
        </w:rPr>
        <w:t xml:space="preserve">e nagodbe Stpn-98/14 od 13.4.2015. </w:t>
      </w:r>
    </w:p>
    <w:p w:rsidRDefault="00EC3C85" w:rsidP="00F343E0" w:rsidR="006D5652" w:rsidRPr="00D045F3">
      <w:pPr>
        <w:pStyle w:val="Bezproreda"/>
        <w:ind w:left="720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EC3C85" w:rsidP="00F343E0" w:rsidR="006D5652" w:rsidRPr="00D045F3">
      <w:pPr>
        <w:pStyle w:val="Bezproreda"/>
        <w:ind w:firstLine="720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EC3C85" w:rsidP="00F343E0" w:rsidR="006D5652" w:rsidRPr="00D045F3">
      <w:pPr>
        <w:pStyle w:val="Bezproreda"/>
        <w:ind w:firstLine="720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6.404,47 kn i razvrstava se u </w:t>
      </w:r>
      <w:r w:rsidR="00F343E0" w:rsidRPr="00D045F3">
        <w:rPr>
          <w:rFonts w:hAnsi="Times New Roman" w:ascii="Times New Roman"/>
          <w:sz w:val="24"/>
          <w:szCs w:val="24"/>
        </w:rPr>
        <w:t>II.</w:t>
      </w:r>
      <w:r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115. LORIMEX d.o.o., Labin, Rudarska 1, OIB: 61996596908,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2.081.131,11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13.4.2015., Rješenje o ovrsi OS Pula, Ovr-5546/17, kartice obveznika.</w:t>
      </w:r>
    </w:p>
    <w:p w:rsidRDefault="00D932F2" w:rsidP="00D932F2" w:rsidR="00D932F2" w:rsidRPr="00D045F3">
      <w:r w:rsidRPr="00D045F3">
        <w:rPr>
          <w:rFonts w:hAnsi="Times New Roman" w:ascii="Times New Roman"/>
          <w:sz w:val="24"/>
          <w:szCs w:val="24"/>
        </w:rPr>
        <w:tab/>
      </w:r>
      <w:r w:rsidR="00F343E0" w:rsidRPr="00D045F3">
        <w:rPr>
          <w:rFonts w:hAnsi="Times New Roman" w:ascii="Times New Roman"/>
          <w:sz w:val="24"/>
          <w:szCs w:val="24"/>
        </w:rPr>
        <w:t xml:space="preserve">Stečajni upravitelj tražbinu priznaje u iznosu od </w:t>
      </w:r>
      <w:r w:rsidR="009C418E" w:rsidRPr="00D045F3">
        <w:rPr>
          <w:rFonts w:hAnsi="Times New Roman" w:ascii="Times New Roman"/>
          <w:sz w:val="24"/>
          <w:szCs w:val="24"/>
        </w:rPr>
        <w:t>760.988,65</w:t>
      </w:r>
      <w:r w:rsidR="00F343E0" w:rsidRPr="00D045F3">
        <w:rPr>
          <w:rFonts w:hAnsi="Times New Roman" w:ascii="Times New Roman"/>
          <w:sz w:val="24"/>
          <w:szCs w:val="24"/>
        </w:rPr>
        <w:t xml:space="preserve"> kn, a osporava dio tražbine u iznosu od </w:t>
      </w:r>
      <w:r w:rsidR="009C418E" w:rsidRPr="00D045F3">
        <w:rPr>
          <w:rFonts w:hAnsi="Times New Roman" w:ascii="Times New Roman"/>
          <w:sz w:val="24"/>
          <w:szCs w:val="24"/>
        </w:rPr>
        <w:t>1.320.142,46</w:t>
      </w:r>
      <w:r w:rsidR="00F343E0" w:rsidRPr="00D045F3">
        <w:rPr>
          <w:rFonts w:hAnsi="Times New Roman" w:ascii="Times New Roman"/>
          <w:sz w:val="24"/>
          <w:szCs w:val="24"/>
        </w:rPr>
        <w:t xml:space="preserve">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F343E0" w:rsidP="00F343E0" w:rsidR="00F343E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objavljuje da se tražbina stečajnog vjerovnika smatra utvrđenom u iznosu od </w:t>
      </w:r>
      <w:r w:rsidR="009C418E" w:rsidRPr="00D045F3">
        <w:rPr>
          <w:rFonts w:hAnsi="Times New Roman" w:ascii="Times New Roman"/>
          <w:sz w:val="24"/>
          <w:szCs w:val="24"/>
        </w:rPr>
        <w:t xml:space="preserve">760.988,65 </w:t>
      </w:r>
      <w:r w:rsidRPr="00D045F3">
        <w:rPr>
          <w:rFonts w:hAnsi="Times New Roman" w:ascii="Times New Roman"/>
          <w:sz w:val="24"/>
          <w:szCs w:val="24"/>
        </w:rPr>
        <w:t xml:space="preserve">kn i razvrstava se u II. viši isplatni red tražbina a za osporeni iznos od </w:t>
      </w:r>
      <w:r w:rsidR="009C418E" w:rsidRPr="00D045F3">
        <w:rPr>
          <w:rFonts w:hAnsi="Times New Roman" w:ascii="Times New Roman"/>
          <w:sz w:val="24"/>
          <w:szCs w:val="24"/>
        </w:rPr>
        <w:t xml:space="preserve">1.320.142,46 </w:t>
      </w:r>
      <w:r w:rsidRPr="00D045F3">
        <w:rPr>
          <w:rFonts w:hAnsi="Times New Roman" w:ascii="Times New Roman"/>
          <w:sz w:val="24"/>
          <w:szCs w:val="24"/>
        </w:rPr>
        <w:t>kn stečajni vjerovnik biti će upućen u parnicu posebnim rješenjem radi utvrđivanja te osporene tražbine II. višeg isplatnog reda.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E4226A" w:rsidP="008F188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116. IMEX BANKA d.d.Split, Split, Tolstojeva  br.6, OIB: 99326633206, prijavi</w:t>
      </w:r>
      <w:r w:rsidR="00054F66" w:rsidRPr="00D045F3">
        <w:rPr>
          <w:rFonts w:hAnsi="Times New Roman" w:ascii="Times New Roman"/>
          <w:sz w:val="24"/>
          <w:szCs w:val="24"/>
        </w:rPr>
        <w:t>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144.072,45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Preslika mjenica, serije A 07483693, A 07483649, izvadak iz poslovnih knjiga.</w:t>
      </w:r>
    </w:p>
    <w:p w:rsidRDefault="008F1880" w:rsidP="008F1880" w:rsidR="008F188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0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upravitelj tražbinu osporava u cijelosti zbog</w:t>
      </w:r>
      <w:r w:rsidR="00D932F2" w:rsidRPr="00D045F3">
        <w:rPr>
          <w:rFonts w:hAnsi="Times New Roman" w:ascii="Times New Roman"/>
          <w:sz w:val="24"/>
          <w:szCs w:val="24"/>
        </w:rPr>
        <w:t xml:space="preserve"> što tražbina uopće nije prijavljena ni u postupku predstečajne nagodbe a potječe prije tog razdoblja. </w:t>
      </w:r>
    </w:p>
    <w:p w:rsidRDefault="008F1880" w:rsidP="008F1880" w:rsidR="008F188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8F1880" w:rsidP="008F1880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144.072,45 kn vjerovnik uputiti na pokretanje parnice radi utvrđivanja osporene tražbine II. višeg isplatnog reda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8F1880" w:rsidP="008F1880" w:rsidR="008F188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4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117. PATENT INTERNACIONAL d.o.o., Zagreb, Šenova br. 11, OIB: 54710214980,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109.566,45 s osnova: Ugovor o komisijskoj prodaji robe od 13.04.2015.g., računi.</w:t>
      </w:r>
    </w:p>
    <w:p w:rsidRDefault="008F188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8F1880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8F1880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109.566,45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118. GAVRILOVIĆ d.o.o., </w:t>
      </w:r>
      <w:r w:rsidR="008F1880" w:rsidRPr="00D045F3">
        <w:rPr>
          <w:rFonts w:hAnsi="Times New Roman" w:ascii="Times New Roman"/>
          <w:sz w:val="24"/>
          <w:szCs w:val="24"/>
        </w:rPr>
        <w:t>Petrinja, Gavrilovićev trg 1, OIB: 83570236060</w:t>
      </w:r>
      <w:r w:rsidR="00EC3C85" w:rsidRPr="00D045F3">
        <w:rPr>
          <w:rFonts w:hAnsi="Times New Roman" w:ascii="Times New Roman"/>
          <w:sz w:val="24"/>
          <w:szCs w:val="24"/>
        </w:rPr>
        <w:t xml:space="preserve">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1.123.681,82 s osnova: Ugovor o prodaji, izvadak iz poslovnih knjiga, zadužnice OV-3403/04, OV-3076/04, OV-3404/04, OV-3078/04, OV-3077/04 .</w:t>
      </w:r>
    </w:p>
    <w:p w:rsidRDefault="00D932F2" w:rsidP="00D932F2" w:rsidR="00D932F2" w:rsidRPr="00D045F3">
      <w:r w:rsidRPr="00D045F3">
        <w:rPr>
          <w:rFonts w:hAnsi="Times New Roman" w:ascii="Times New Roman"/>
          <w:sz w:val="24"/>
          <w:szCs w:val="24"/>
        </w:rPr>
        <w:tab/>
      </w:r>
      <w:r w:rsidR="008F1880" w:rsidRPr="00D045F3">
        <w:rPr>
          <w:rFonts w:hAnsi="Times New Roman" w:ascii="Times New Roman"/>
          <w:sz w:val="24"/>
          <w:szCs w:val="24"/>
        </w:rPr>
        <w:t xml:space="preserve">Stečajni upravitelj tražbinu priznaje u iznosu od 550.008,17 kn, a osporava dio tražbine u iznosu od 573.673,65 kn </w:t>
      </w:r>
      <w:r w:rsidRPr="00D045F3">
        <w:rPr>
          <w:rFonts w:hAnsi="Times New Roman" w:ascii="Times New Roman"/>
          <w:sz w:val="24"/>
          <w:szCs w:val="24"/>
        </w:rPr>
        <w:t>zbog toga što stečajni je vjerovnik prijavio u tom dijelu veći iznos od onog koji mu je priznat predstečajnom nagodbom.</w:t>
      </w:r>
    </w:p>
    <w:p w:rsidRDefault="008F1880" w:rsidP="008F1880" w:rsidR="008F188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8F1880" w:rsidP="008F1880" w:rsidR="008F1880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objavljuje da se tražbina stečajnog vjerovnika smatra utvrđenom u iznosu od </w:t>
      </w:r>
      <w:r w:rsidR="00961F4F" w:rsidRPr="00D045F3">
        <w:rPr>
          <w:rFonts w:hAnsi="Times New Roman" w:ascii="Times New Roman"/>
          <w:sz w:val="24"/>
          <w:szCs w:val="24"/>
        </w:rPr>
        <w:t xml:space="preserve">550.008,17 </w:t>
      </w:r>
      <w:r w:rsidRPr="00D045F3">
        <w:rPr>
          <w:rFonts w:hAnsi="Times New Roman" w:ascii="Times New Roman"/>
          <w:sz w:val="24"/>
          <w:szCs w:val="24"/>
        </w:rPr>
        <w:t>kn i razvrstava se u II. viši isplatni red tražbina a za osporeni iznos od 573.673,65 kn stečajni vjerovnik biti će upućen u parnicu posebnim rješenjem radi utvrđivanja te osporene tražbine II. višeg isplatnog reda.</w:t>
      </w:r>
    </w:p>
    <w:p w:rsidRDefault="001B46CB" w:rsidP="001B46CB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B4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25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961F4F" w:rsidRPr="00D045F3">
        <w:rPr>
          <w:rFonts w:hAnsi="Times New Roman" w:ascii="Times New Roman"/>
          <w:sz w:val="24"/>
          <w:szCs w:val="24"/>
        </w:rPr>
        <w:t>119. Nina Ragač,</w:t>
      </w:r>
      <w:r w:rsidR="00EC3C85" w:rsidRPr="00D045F3">
        <w:rPr>
          <w:rFonts w:hAnsi="Times New Roman" w:ascii="Times New Roman"/>
          <w:sz w:val="24"/>
          <w:szCs w:val="24"/>
        </w:rPr>
        <w:t xml:space="preserve"> Zagreb, Ljudevita Jonkea br. 16, OIB: 97821388519,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9.720,48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Parnični troškovi: OS Pula posl.br. P-952/17, Z-2188/17.</w:t>
      </w:r>
    </w:p>
    <w:p w:rsidRDefault="00961F4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</w:t>
      </w:r>
      <w:r w:rsidRPr="00D045F3">
        <w:rPr>
          <w:rFonts w:hAnsi="Times New Roman" w:ascii="Times New Roman"/>
          <w:sz w:val="24"/>
          <w:szCs w:val="24"/>
        </w:rPr>
        <w:t>osporava u cijelosti jer je tražbina prijavljena temeljem parničnih troškova nastalih u parnici koja je još uvijek u tijeku.</w:t>
      </w:r>
    </w:p>
    <w:p w:rsidRDefault="00961F4F" w:rsidP="00961F4F" w:rsidR="00961F4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961F4F" w:rsidP="00961F4F" w:rsidR="00961F4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9.720,48 kn vjerovnik uputiti na pokretanje parnice radi utvrđivanja osporene tražbine II. višeg isplatnog reda.</w:t>
      </w:r>
    </w:p>
    <w:p w:rsidRDefault="00E4226A" w:rsidP="001D7711" w:rsidR="00E4226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120. P</w:t>
      </w:r>
      <w:r w:rsidR="00961F4F" w:rsidRPr="00D045F3">
        <w:rPr>
          <w:rFonts w:hAnsi="Times New Roman" w:ascii="Times New Roman"/>
          <w:sz w:val="24"/>
          <w:szCs w:val="24"/>
        </w:rPr>
        <w:t>ULJANKA – BRIONKA d.o.o., Pula,</w:t>
      </w:r>
      <w:r w:rsidR="00EC3C85" w:rsidRPr="00D045F3">
        <w:rPr>
          <w:rFonts w:hAnsi="Times New Roman" w:ascii="Times New Roman"/>
          <w:sz w:val="24"/>
          <w:szCs w:val="24"/>
        </w:rPr>
        <w:t xml:space="preserve"> </w:t>
      </w:r>
      <w:r w:rsidR="00961F4F" w:rsidRPr="00D045F3">
        <w:rPr>
          <w:rFonts w:hAnsi="Times New Roman" w:ascii="Times New Roman"/>
          <w:sz w:val="24"/>
          <w:szCs w:val="24"/>
        </w:rPr>
        <w:t>Tršćanska br. 35, OIB: 54957281859</w:t>
      </w:r>
      <w:r w:rsidR="00EC3C85" w:rsidRPr="00D045F3">
        <w:rPr>
          <w:rFonts w:hAnsi="Times New Roman" w:ascii="Times New Roman"/>
          <w:sz w:val="24"/>
          <w:szCs w:val="24"/>
        </w:rPr>
        <w:t xml:space="preserve">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181.344.696,93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 o poslovnoj suradnji, ugovor o preuzimanju duga, ugovori o kreditu, ugovor o zakupu.</w:t>
      </w:r>
    </w:p>
    <w:p w:rsidRDefault="00961F4F" w:rsidP="00961F4F" w:rsidR="00961F4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upravitelj tražbinu priznaje u iznosu od 1.577.250,81 kn, a osporava dio tražbine u iznosu od 179.767.446,12 kn zbog toga što je stečajni vjerovnik prijavio tražbinu u svojstvu jamca i sudužnika stečajnog dužnika.</w:t>
      </w:r>
      <w:r w:rsidR="00D932F2" w:rsidRPr="00D045F3">
        <w:rPr>
          <w:rFonts w:hAnsi="Times New Roman" w:ascii="Times New Roman"/>
          <w:sz w:val="24"/>
          <w:szCs w:val="24"/>
        </w:rPr>
        <w:t xml:space="preserve"> Tražbinu nije bilo moguće priznati već će biti rezrvivana u smislu odredbi čl. 143 SZ-a.</w:t>
      </w:r>
    </w:p>
    <w:p w:rsidRDefault="00961F4F" w:rsidP="00961F4F" w:rsidR="00961F4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961F4F" w:rsidP="00961F4F" w:rsidR="00961F4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1.577.250,81 kn i razvrstava se u II. viši isplatni red tražbina a za osporeni iznos od 179.767.446,12 kn stečajni vjerovnik biti će upućen u parnicu posebnim rješenjem radi utvrđivanja te osporene tražbine II. višeg isplatnog reda.</w:t>
      </w:r>
    </w:p>
    <w:p w:rsidRDefault="00CF6284" w:rsidP="00961F4F" w:rsidR="00CF6284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E4226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121. BR</w:t>
      </w:r>
      <w:r w:rsidR="00961F4F" w:rsidRPr="00D045F3">
        <w:rPr>
          <w:rFonts w:hAnsi="Times New Roman" w:ascii="Times New Roman"/>
          <w:sz w:val="24"/>
          <w:szCs w:val="24"/>
        </w:rPr>
        <w:t xml:space="preserve">IONKA d.d., </w:t>
      </w:r>
      <w:r w:rsidR="00EC3C85" w:rsidRPr="00D045F3">
        <w:rPr>
          <w:rFonts w:hAnsi="Times New Roman" w:ascii="Times New Roman"/>
          <w:sz w:val="24"/>
          <w:szCs w:val="24"/>
        </w:rPr>
        <w:t xml:space="preserve">Pula, Tršćanska br. 35, OIB: 45422293596,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182.600.343,00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Ugovori, sporazumi.</w:t>
      </w:r>
    </w:p>
    <w:p w:rsidRDefault="00961F4F" w:rsidP="00D932F2" w:rsidR="00D932F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</w:t>
      </w:r>
      <w:r w:rsidRPr="00D045F3">
        <w:rPr>
          <w:rFonts w:hAnsi="Times New Roman" w:ascii="Times New Roman"/>
          <w:sz w:val="24"/>
          <w:szCs w:val="24"/>
        </w:rPr>
        <w:t>osporava</w:t>
      </w:r>
      <w:r w:rsidR="00EC3C85" w:rsidRPr="00D045F3">
        <w:rPr>
          <w:rFonts w:hAnsi="Times New Roman" w:ascii="Times New Roman"/>
          <w:sz w:val="24"/>
          <w:szCs w:val="24"/>
        </w:rPr>
        <w:t xml:space="preserve"> u cijelosti</w:t>
      </w:r>
      <w:r w:rsidRPr="00D045F3">
        <w:rPr>
          <w:rFonts w:hAnsi="Times New Roman" w:ascii="Times New Roman"/>
          <w:sz w:val="24"/>
          <w:szCs w:val="24"/>
        </w:rPr>
        <w:t xml:space="preserve"> zbog toga što je stečajni vjerovnik prijavio tražbinu u svojstvu jamca i sudužnika stečajnog dužnika</w:t>
      </w:r>
      <w:r w:rsidR="00D932F2" w:rsidRPr="00D045F3">
        <w:rPr>
          <w:rFonts w:hAnsi="Times New Roman" w:ascii="Times New Roman"/>
          <w:sz w:val="24"/>
          <w:szCs w:val="24"/>
        </w:rPr>
        <w:t>. Tražbinu nije bilo moguće priznati već će biti rezrvivana u smislu odredbi čl. 143 SZ-a.</w:t>
      </w:r>
    </w:p>
    <w:p w:rsidRDefault="00961F4F" w:rsidP="00961F4F" w:rsidR="00961F4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961F4F" w:rsidP="00961F4F" w:rsidR="00961F4F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182.600.343,00 kn vjerovnik uputiti na pokretanje parnice radi utvrđivanja osporene tražbine II. višeg isplatnog reda.</w:t>
      </w:r>
    </w:p>
    <w:p w:rsidRDefault="00900668" w:rsidP="001D7711" w:rsidR="0090066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122. VALICA, obrt za proizvodnju p</w:t>
      </w:r>
      <w:r w:rsidR="00961F4F" w:rsidRPr="00D045F3">
        <w:rPr>
          <w:rFonts w:hAnsi="Times New Roman" w:ascii="Times New Roman"/>
          <w:sz w:val="24"/>
          <w:szCs w:val="24"/>
        </w:rPr>
        <w:t>apira, vl. Ljiljana Brajković, Pazin, Katun Trviški 58/D,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91952522702,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101.798,07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13.4.2015.,Rješenje o ovrsi TS Rijeka, Ovr-1/18.</w:t>
      </w:r>
    </w:p>
    <w:p w:rsidRDefault="00961F4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61F4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61F4F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101.798,07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00668" w:rsidP="001D7711" w:rsidR="0090066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123. Dani</w:t>
      </w:r>
      <w:r w:rsidR="00961F4F" w:rsidRPr="00D045F3">
        <w:rPr>
          <w:rFonts w:hAnsi="Times New Roman" w:ascii="Times New Roman"/>
          <w:sz w:val="24"/>
          <w:szCs w:val="24"/>
        </w:rPr>
        <w:t xml:space="preserve">jela Berton, vl. obrta „NUTAK“, Pazin, Katun Trviški 65,, </w:t>
      </w:r>
      <w:r w:rsidR="00EC3C85" w:rsidRPr="00D045F3">
        <w:rPr>
          <w:rFonts w:hAnsi="Times New Roman" w:ascii="Times New Roman"/>
          <w:sz w:val="24"/>
          <w:szCs w:val="24"/>
        </w:rPr>
        <w:t xml:space="preserve">OIB: 78544508086,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26.329,07 s osnova: Rješenje o sklapanju predstečajne nagodbe Stpn-98/14 od 13.4.2015.</w:t>
      </w:r>
    </w:p>
    <w:p w:rsidRDefault="00961F4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61F4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61F4F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26.329,07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00668" w:rsidP="001D7711" w:rsidR="0090066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961F4F" w:rsidRPr="00D045F3">
        <w:rPr>
          <w:rFonts w:hAnsi="Times New Roman" w:ascii="Times New Roman"/>
          <w:sz w:val="24"/>
          <w:szCs w:val="24"/>
        </w:rPr>
        <w:t>124. AN&amp;SA d.o.o.,</w:t>
      </w:r>
      <w:r w:rsidR="00EC3C85" w:rsidRPr="00D045F3">
        <w:rPr>
          <w:rFonts w:hAnsi="Times New Roman" w:ascii="Times New Roman"/>
          <w:sz w:val="24"/>
          <w:szCs w:val="24"/>
        </w:rPr>
        <w:t xml:space="preserve"> </w:t>
      </w:r>
      <w:r w:rsidR="00961F4F" w:rsidRPr="00D045F3">
        <w:rPr>
          <w:rFonts w:hAnsi="Times New Roman" w:ascii="Times New Roman"/>
          <w:sz w:val="24"/>
          <w:szCs w:val="24"/>
        </w:rPr>
        <w:t>Galižana, Poduzetnička zona br.</w:t>
      </w:r>
      <w:r w:rsidR="00EC3C85" w:rsidRPr="00D045F3">
        <w:rPr>
          <w:rFonts w:hAnsi="Times New Roman" w:ascii="Times New Roman"/>
          <w:sz w:val="24"/>
          <w:szCs w:val="24"/>
        </w:rPr>
        <w:t xml:space="preserve"> 22, OIB: 85991375283,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360.908,48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Knjigovodstveni izvodi iz poslovnih knjiga.</w:t>
      </w:r>
    </w:p>
    <w:p w:rsidRDefault="00961F4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961F4F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961F4F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360.908,48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00668" w:rsidP="001D7711" w:rsidR="0090066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125. CROATI</w:t>
      </w:r>
      <w:r w:rsidR="00961F4F" w:rsidRPr="00D045F3">
        <w:rPr>
          <w:rFonts w:hAnsi="Times New Roman" w:ascii="Times New Roman"/>
          <w:sz w:val="24"/>
          <w:szCs w:val="24"/>
        </w:rPr>
        <w:t>A OSIGURANJE d.d. Zagreb,</w:t>
      </w:r>
      <w:r w:rsidR="00EC3C85" w:rsidRPr="00D045F3">
        <w:rPr>
          <w:rFonts w:hAnsi="Times New Roman" w:ascii="Times New Roman"/>
          <w:sz w:val="24"/>
          <w:szCs w:val="24"/>
        </w:rPr>
        <w:t xml:space="preserve"> Zagreb, Vatroslava Jagića br. 33,</w:t>
      </w:r>
      <w:r w:rsidR="00B55189" w:rsidRPr="00D045F3">
        <w:rPr>
          <w:rFonts w:hAnsi="Times New Roman" w:ascii="Times New Roman"/>
          <w:sz w:val="24"/>
          <w:szCs w:val="24"/>
        </w:rPr>
        <w:t xml:space="preserve"> OIB: 26187994862</w:t>
      </w:r>
      <w:r w:rsidR="00EC3C85" w:rsidRPr="00D045F3">
        <w:rPr>
          <w:rFonts w:hAnsi="Times New Roman" w:ascii="Times New Roman"/>
          <w:sz w:val="24"/>
          <w:szCs w:val="24"/>
        </w:rPr>
        <w:t xml:space="preserve">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486.889,11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13.4.2015., police osiguranja, izvatci iz polsovnih knjiga, bjanko zadužnica OV-2107/09.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486.889,11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00668" w:rsidP="001D7711" w:rsidR="0090066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126. Duško Koruga, Zagreb, Ilica 129, OIB: 40565203589,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370.718,93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 o nalo</w:t>
      </w:r>
      <w:r w:rsidR="00B55189" w:rsidRPr="00D045F3">
        <w:rPr>
          <w:rFonts w:hAnsi="Times New Roman" w:ascii="Times New Roman"/>
          <w:sz w:val="24"/>
          <w:szCs w:val="24"/>
        </w:rPr>
        <w:t>gu za prokurista od 30.05.2014.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  <w:r w:rsidR="00E54C6F">
        <w:rPr>
          <w:rFonts w:hAnsi="Times New Roman" w:ascii="Times New Roman"/>
          <w:sz w:val="24"/>
          <w:szCs w:val="24"/>
        </w:rPr>
        <w:t xml:space="preserve"> Tražbina je nastala nakon otvaranja postupka predstečajne nagodbe.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900668" w:rsidR="006D5652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370.718,93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E54C6F" w:rsidP="00900668" w:rsidR="00E54C6F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E54C6F" w:rsidP="00E54C6F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127. Ivana Legin, Ad</w:t>
      </w:r>
      <w:r w:rsidR="00B55189" w:rsidRPr="00D045F3">
        <w:rPr>
          <w:rFonts w:hAnsi="Times New Roman" w:ascii="Times New Roman"/>
          <w:sz w:val="24"/>
          <w:szCs w:val="24"/>
        </w:rPr>
        <w:t>amovec, Črešnjevečka ul. br.</w:t>
      </w:r>
      <w:r w:rsidR="00EC3C85" w:rsidRPr="00D045F3">
        <w:rPr>
          <w:rFonts w:hAnsi="Times New Roman" w:ascii="Times New Roman"/>
          <w:sz w:val="24"/>
          <w:szCs w:val="24"/>
        </w:rPr>
        <w:t xml:space="preserve"> 5, OIB: 36398766907,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156.354,82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 o obavljanju poslova pre</w:t>
      </w:r>
      <w:r w:rsidR="00900668" w:rsidRPr="00D045F3">
        <w:rPr>
          <w:rFonts w:hAnsi="Times New Roman" w:ascii="Times New Roman"/>
          <w:sz w:val="24"/>
          <w:szCs w:val="24"/>
        </w:rPr>
        <w:t>dsjednika uprave od 30.06.2016.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156.354,82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900668" w:rsidP="001D7711" w:rsidR="0090066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128. UVALE NEKRETNINA d.o.o., Dobricheva 7, Pula, OIB: 04332189761,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92.038.976,54 </w:t>
      </w:r>
      <w:r w:rsidR="00900668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Trostrani ugovor o ustupu i prijenosu tražbina, Ugovor o zasnivanju založnog prava na dionicama, Rješenje o ovrsi OS Pula, Ovr-1954/2018, izvadak iz poslovnih knjiga.</w:t>
      </w:r>
    </w:p>
    <w:p w:rsidRDefault="00B55189" w:rsidP="00D932F2" w:rsidR="00D932F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upravitelj tražbinu </w:t>
      </w:r>
      <w:r w:rsidRPr="00D045F3">
        <w:rPr>
          <w:rFonts w:hAnsi="Times New Roman" w:ascii="Times New Roman"/>
          <w:sz w:val="24"/>
          <w:szCs w:val="24"/>
        </w:rPr>
        <w:t xml:space="preserve">osporava u cijelosti zbog toga što je stečajni vjerovnik prijavio tražbinu u svojstvu jamca i sudužnika stečajnog dužnika.  </w:t>
      </w:r>
      <w:r w:rsidR="00D932F2" w:rsidRPr="00D045F3">
        <w:rPr>
          <w:rFonts w:hAnsi="Times New Roman" w:ascii="Times New Roman"/>
          <w:sz w:val="24"/>
          <w:szCs w:val="24"/>
        </w:rPr>
        <w:t>Tražbinu nije bilo moguće priznati već će biti rezrvivana u smislu odredbi čl. 143 SZ-a.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1D7711" w:rsidR="00900668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92.038.976,54 kn vjerovnik uputiti na pokretanje parnice radi utvrđivanja osporene tražbine II. višeg isplatnog reda.</w:t>
      </w:r>
    </w:p>
    <w:p w:rsidRDefault="00B55189" w:rsidP="001D7711" w:rsidR="00B5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129. SIA</w:t>
      </w:r>
      <w:r w:rsidR="00B55189" w:rsidRPr="00D045F3">
        <w:rPr>
          <w:rFonts w:hAnsi="Times New Roman" w:ascii="Times New Roman"/>
          <w:sz w:val="24"/>
          <w:szCs w:val="24"/>
        </w:rPr>
        <w:t>NA d.o.o., Pula, Dobricheva br.</w:t>
      </w:r>
      <w:r w:rsidR="00EC3C85" w:rsidRPr="00D045F3">
        <w:rPr>
          <w:rFonts w:hAnsi="Times New Roman" w:ascii="Times New Roman"/>
          <w:sz w:val="24"/>
          <w:szCs w:val="24"/>
        </w:rPr>
        <w:t xml:space="preserve"> 7, OIB: 63194524842,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48.981.044,06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Sporazum od 06.05.2016., Sporazum radi osiguranja potraživanja od 14.06.2013., Sporazum od 18.10.2013., Nagodba od 23.08.2013, Sporazum o osiguranju novčane tražbine od 08.07.2010., Sporazum o osiguranju </w:t>
      </w:r>
      <w:r w:rsidR="00900668" w:rsidRPr="00D045F3">
        <w:rPr>
          <w:rFonts w:hAnsi="Times New Roman" w:ascii="Times New Roman"/>
          <w:sz w:val="24"/>
          <w:szCs w:val="24"/>
        </w:rPr>
        <w:t>novčane tražbine od 31.03.2011.</w:t>
      </w:r>
    </w:p>
    <w:p w:rsidRDefault="00B55189" w:rsidP="00D932F2" w:rsidR="00D932F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upravitelj tražbinu osporava u cijelosti zbog toga što je stečajni vjerovnik prijavio tražbinu u svojstvu jamca i sudužnika stečajnog dužnika. </w:t>
      </w:r>
      <w:r w:rsidR="00D932F2" w:rsidRPr="00D045F3">
        <w:rPr>
          <w:rFonts w:hAnsi="Times New Roman" w:ascii="Times New Roman"/>
          <w:sz w:val="24"/>
          <w:szCs w:val="24"/>
        </w:rPr>
        <w:t>Tražbinu nije bilo moguće priznati već će biti rezrvivana u smislu odredbi čl. 143 SZ-a.</w:t>
      </w:r>
    </w:p>
    <w:p w:rsidRDefault="00B55189" w:rsidP="00B55189" w:rsidR="00B5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B55189" w:rsidP="00B55189" w:rsidR="00B5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48.981.044,06 kn vjerovnik uputiti na pokretanje parnice radi utvrđivanja osporene tražbine II. višeg isplatnog reda.</w:t>
      </w:r>
    </w:p>
    <w:p w:rsidRDefault="004D6FE5" w:rsidP="00900668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B55189" w:rsidRPr="00D045F3">
        <w:rPr>
          <w:rFonts w:hAnsi="Times New Roman" w:ascii="Times New Roman"/>
          <w:sz w:val="24"/>
          <w:szCs w:val="24"/>
        </w:rPr>
        <w:t xml:space="preserve">130. CCS Consulting d.o.o., Zagreb, Vlaška </w:t>
      </w:r>
      <w:r w:rsidR="00EC3C85" w:rsidRPr="00D045F3">
        <w:rPr>
          <w:rFonts w:hAnsi="Times New Roman" w:ascii="Times New Roman"/>
          <w:sz w:val="24"/>
          <w:szCs w:val="24"/>
        </w:rPr>
        <w:t xml:space="preserve">br. 67, OIB: 77144436404,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8.529,57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Ugovori o</w:t>
      </w:r>
      <w:r w:rsidR="00900668" w:rsidRPr="00D045F3">
        <w:rPr>
          <w:rFonts w:hAnsi="Times New Roman" w:ascii="Times New Roman"/>
          <w:sz w:val="24"/>
          <w:szCs w:val="24"/>
        </w:rPr>
        <w:t xml:space="preserve"> </w:t>
      </w:r>
      <w:r w:rsidR="00EC3C85" w:rsidRPr="00D045F3">
        <w:rPr>
          <w:rFonts w:hAnsi="Times New Roman" w:ascii="Times New Roman"/>
          <w:sz w:val="24"/>
          <w:szCs w:val="24"/>
        </w:rPr>
        <w:t>preuzimanju ispunjenja.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900668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8.529,57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B46CB" w:rsidP="001D7711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B55189" w:rsidRPr="00D045F3">
        <w:rPr>
          <w:rFonts w:hAnsi="Times New Roman" w:ascii="Times New Roman"/>
          <w:sz w:val="24"/>
          <w:szCs w:val="24"/>
        </w:rPr>
        <w:t>131. CCS Ulaganja d.o.o., Zagreb, Vlaška 67,</w:t>
      </w:r>
      <w:r w:rsidR="00EC3C85" w:rsidRPr="00D045F3">
        <w:rPr>
          <w:rFonts w:hAnsi="Times New Roman" w:ascii="Times New Roman"/>
          <w:sz w:val="24"/>
          <w:szCs w:val="24"/>
        </w:rPr>
        <w:t xml:space="preserve"> OIB: 25680878204,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4.818.265,50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Ugovori o preuzimanju ispunjenja, računi.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4.818.265,50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132. CERP Centar za res</w:t>
      </w:r>
      <w:r w:rsidR="00B55189" w:rsidRPr="00D045F3">
        <w:rPr>
          <w:rFonts w:hAnsi="Times New Roman" w:ascii="Times New Roman"/>
          <w:sz w:val="24"/>
          <w:szCs w:val="24"/>
        </w:rPr>
        <w:t>trukturiranje i prodaju,</w:t>
      </w:r>
      <w:r w:rsidR="00EC3C85" w:rsidRPr="00D045F3">
        <w:rPr>
          <w:rFonts w:hAnsi="Times New Roman" w:ascii="Times New Roman"/>
          <w:sz w:val="24"/>
          <w:szCs w:val="24"/>
        </w:rPr>
        <w:t xml:space="preserve"> Zagreb, Ivana Lučića 6, OIB: 38083028711,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173.970.295,36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Ugovor o prodaji i prijenosu dionica ISTRA d.d. u stečaju, Aneks 1 Ugovora, Sporazum o zasnivanju založnog prava temeljem Ugovora o prodaji i prijenosu dionica ISTRA d.d., Aneks 1 Sporazuma.</w:t>
      </w:r>
    </w:p>
    <w:p w:rsidRDefault="00B55189" w:rsidP="00B55189" w:rsidR="00B5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upravitelj tražbinu </w:t>
      </w:r>
      <w:r w:rsidR="00111D6E" w:rsidRPr="00D045F3">
        <w:rPr>
          <w:rFonts w:hAnsi="Times New Roman" w:ascii="Times New Roman"/>
          <w:sz w:val="24"/>
          <w:szCs w:val="24"/>
        </w:rPr>
        <w:t>osporava u cijelosti zbog toga što se radi o ugovoru u korist trećeg pa prijavitelj tražbinu niti legitimiran prijaviti ovu tražbinu.</w:t>
      </w:r>
    </w:p>
    <w:p w:rsidRDefault="00B55189" w:rsidP="00B55189" w:rsidR="00B5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B55189" w:rsidP="00B55189" w:rsidR="00B5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će se za iznos od 173.970.295,36 kn vjerovnik uputiti na pokretanje parnice radi utvrđivanja osporene tražbine II. višeg isplatnog reda.</w:t>
      </w:r>
    </w:p>
    <w:p w:rsidRDefault="00B55189" w:rsidP="00B55189" w:rsidR="00B55189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1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133. Predrag Ðorđević, Zagreb, Vladimira Nazora 11, OIB: 88667158246,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77.663,41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Odluka Glavne skupštine društ</w:t>
      </w:r>
      <w:r w:rsidR="00B55189" w:rsidRPr="00D045F3">
        <w:rPr>
          <w:rFonts w:hAnsi="Times New Roman" w:ascii="Times New Roman"/>
          <w:sz w:val="24"/>
          <w:szCs w:val="24"/>
        </w:rPr>
        <w:t>va Puljanka d.d. od 19.12.2016.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77.663,41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134. OLIDUS TRGOVINA d.o.o. ( kao pravni sljednik CCS d.o.o.,OIB:25179091506), Zagreb, Vlaška br. 67</w:t>
      </w:r>
      <w:r w:rsidR="00B55189" w:rsidRPr="00D045F3">
        <w:rPr>
          <w:rFonts w:hAnsi="Times New Roman" w:ascii="Times New Roman"/>
          <w:sz w:val="24"/>
          <w:szCs w:val="24"/>
        </w:rPr>
        <w:t xml:space="preserve">, </w:t>
      </w:r>
      <w:r w:rsidR="00EC3C85" w:rsidRPr="00D045F3">
        <w:rPr>
          <w:rFonts w:hAnsi="Times New Roman" w:ascii="Times New Roman"/>
          <w:sz w:val="24"/>
          <w:szCs w:val="24"/>
        </w:rPr>
        <w:t xml:space="preserve">OIB: 70537273451,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247.718,50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pristupanju dugu TS Pazin  St-316/16 od 15.04.20016., Ugovor o preuzi</w:t>
      </w:r>
      <w:r w:rsidR="004D6FE5" w:rsidRPr="00D045F3">
        <w:rPr>
          <w:rFonts w:hAnsi="Times New Roman" w:ascii="Times New Roman"/>
          <w:sz w:val="24"/>
          <w:szCs w:val="24"/>
        </w:rPr>
        <w:t>manju ispunjenja od 03.10.2017.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59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1B46CB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247.718,50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1B46CB" w:rsidP="001B46CB" w:rsidR="001B46CB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B46CB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B55189" w:rsidRPr="00D045F3">
        <w:rPr>
          <w:rFonts w:hAnsi="Times New Roman" w:ascii="Times New Roman"/>
          <w:sz w:val="24"/>
          <w:szCs w:val="24"/>
        </w:rPr>
        <w:t>135. STANIĆ d.o.o.,</w:t>
      </w:r>
      <w:r w:rsidR="00EC3C85" w:rsidRPr="00D045F3">
        <w:rPr>
          <w:rFonts w:hAnsi="Times New Roman" w:ascii="Times New Roman"/>
          <w:sz w:val="24"/>
          <w:szCs w:val="24"/>
        </w:rPr>
        <w:t xml:space="preserve"> Kerestinečka cesta 57</w:t>
      </w:r>
      <w:r w:rsidR="00B55189" w:rsidRPr="00D045F3">
        <w:rPr>
          <w:rFonts w:hAnsi="Times New Roman" w:ascii="Times New Roman"/>
          <w:sz w:val="24"/>
          <w:szCs w:val="24"/>
        </w:rPr>
        <w:t>/A, Kerestinec, OIB: 50056415529</w:t>
      </w:r>
      <w:r w:rsidR="00EC3C85" w:rsidRPr="00D045F3">
        <w:rPr>
          <w:rFonts w:hAnsi="Times New Roman" w:ascii="Times New Roman"/>
          <w:sz w:val="24"/>
          <w:szCs w:val="24"/>
        </w:rPr>
        <w:t xml:space="preserve">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4.320.097,36 </w:t>
      </w:r>
      <w:r w:rsidR="00B55189" w:rsidRPr="00D045F3">
        <w:rPr>
          <w:rFonts w:hAnsi="Times New Roman" w:ascii="Times New Roman"/>
          <w:sz w:val="24"/>
          <w:szCs w:val="24"/>
        </w:rPr>
        <w:t xml:space="preserve">kn </w:t>
      </w:r>
      <w:r w:rsidR="00EC3C85" w:rsidRPr="00D045F3">
        <w:rPr>
          <w:rFonts w:hAnsi="Times New Roman" w:ascii="Times New Roman"/>
          <w:sz w:val="24"/>
          <w:szCs w:val="24"/>
        </w:rPr>
        <w:t>s osnova: Protokoli, ugovori.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4.320.097,36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136. Krešimir Baranović, Zagreb, Antuna Bauera 4, OIB: 66561261308,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164.002,24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Odluka Glavne skupštine društ</w:t>
      </w:r>
      <w:r w:rsidR="004D6FE5" w:rsidRPr="00D045F3">
        <w:rPr>
          <w:rFonts w:hAnsi="Times New Roman" w:ascii="Times New Roman"/>
          <w:sz w:val="24"/>
          <w:szCs w:val="24"/>
        </w:rPr>
        <w:t>va Puljanka d.d. od 19.12.2016.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55189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55189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164.002,24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137. ISTRA d.d., Narodni trg 10, Pula, OIB: 07538718933,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132.172.969,01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Rješenje o sklapanju predstečajne nagodbe Stpn-98/14 od 13.4.2015,Rješenje o pristupanju dugu TS </w:t>
      </w:r>
      <w:r w:rsidR="00B818C2" w:rsidRPr="00D045F3">
        <w:rPr>
          <w:rFonts w:hAnsi="Times New Roman" w:ascii="Times New Roman"/>
          <w:sz w:val="24"/>
          <w:szCs w:val="24"/>
        </w:rPr>
        <w:t>Pazin St-316/16 od 15.04.2016.</w:t>
      </w:r>
    </w:p>
    <w:p w:rsidRDefault="00B818C2" w:rsidP="00B818C2" w:rsidR="00B818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upravitelj tražbinu priznaje u iznosu od 25.808.659,12 kn, a osporava dio tražbine u iznosu od 106.364.309,89 kn zbog</w:t>
      </w:r>
      <w:r w:rsidR="00111D6E" w:rsidRPr="00D045F3">
        <w:rPr>
          <w:rFonts w:hAnsi="Times New Roman" w:ascii="Times New Roman"/>
          <w:sz w:val="24"/>
          <w:szCs w:val="24"/>
        </w:rPr>
        <w:t xml:space="preserve"> toga što je prijavljen s osnova sudužništva i jamstva, koji iznos kao takav nije mogao biti priznat već eventualno rezerivan u smislu odredbi čl. 143 SZ-a.</w:t>
      </w:r>
    </w:p>
    <w:p w:rsidRDefault="00B818C2" w:rsidP="00B818C2" w:rsidR="00B818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Utvrđuje se da nijedan od stečajnih vjerovnika nije osporio tražbinu.</w:t>
      </w:r>
    </w:p>
    <w:p w:rsidRDefault="00B818C2" w:rsidP="00B818C2" w:rsidR="00B818C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 objavljuje da se tražbina stečajnog vjerovnika smatra utvrđenom u iznosu od 25.808.659,12 kn i razvrstava se u II. viši isplatni red tražbina a za osporeni iznos od 106.364.309,89 kn stečajni vjerovnik biti će upućen u parnicu posebnim rješenjem radi utvrđivanja te osporene tražbine II. višeg isplatnog reda.</w:t>
      </w:r>
    </w:p>
    <w:p w:rsidRDefault="006D565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B818C2" w:rsidRPr="00D045F3">
        <w:rPr>
          <w:rFonts w:hAnsi="Times New Roman" w:ascii="Times New Roman"/>
          <w:sz w:val="24"/>
          <w:szCs w:val="24"/>
        </w:rPr>
        <w:t>138. ZORAN VENCL,</w:t>
      </w:r>
      <w:r w:rsidR="00EC3C85" w:rsidRPr="00D045F3">
        <w:rPr>
          <w:rFonts w:hAnsi="Times New Roman" w:ascii="Times New Roman"/>
          <w:sz w:val="24"/>
          <w:szCs w:val="24"/>
        </w:rPr>
        <w:t xml:space="preserve"> Pul</w:t>
      </w:r>
      <w:r w:rsidR="00B818C2" w:rsidRPr="00D045F3">
        <w:rPr>
          <w:rFonts w:hAnsi="Times New Roman" w:ascii="Times New Roman"/>
          <w:sz w:val="24"/>
          <w:szCs w:val="24"/>
        </w:rPr>
        <w:t>a, Valmade 49, OIB: 88414081043</w:t>
      </w:r>
      <w:r w:rsidR="00EC3C85" w:rsidRPr="00D045F3">
        <w:rPr>
          <w:rFonts w:hAnsi="Times New Roman" w:ascii="Times New Roman"/>
          <w:sz w:val="24"/>
          <w:szCs w:val="24"/>
        </w:rPr>
        <w:t xml:space="preserve">, </w:t>
      </w:r>
      <w:r w:rsidR="00054F66" w:rsidRPr="00D045F3">
        <w:rPr>
          <w:rFonts w:hAnsi="Times New Roman" w:ascii="Times New Roman"/>
          <w:sz w:val="24"/>
          <w:szCs w:val="24"/>
        </w:rPr>
        <w:t>prijavio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156.354,82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Bjanko zadužnica</w:t>
      </w:r>
      <w:r w:rsidR="00B818C2" w:rsidRPr="00D045F3">
        <w:rPr>
          <w:rFonts w:hAnsi="Times New Roman" w:ascii="Times New Roman"/>
          <w:sz w:val="24"/>
          <w:szCs w:val="24"/>
        </w:rPr>
        <w:t xml:space="preserve"> Ov-14302/15 (nije dostavljena)</w:t>
      </w:r>
      <w:r w:rsidR="00EC3C85" w:rsidRPr="00D045F3">
        <w:rPr>
          <w:rFonts w:hAnsi="Times New Roman" w:ascii="Times New Roman"/>
          <w:sz w:val="24"/>
          <w:szCs w:val="24"/>
        </w:rPr>
        <w:t>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818C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156.354,82 kn i razvrstava se u </w:t>
      </w:r>
      <w:r w:rsidRPr="00D045F3">
        <w:rPr>
          <w:rFonts w:hAnsi="Times New Roman" w:ascii="Times New Roman"/>
          <w:sz w:val="24"/>
          <w:szCs w:val="24"/>
        </w:rPr>
        <w:t>II.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139. Danijela Vukšić, Dolinka 22, Pula, OIB: 39458015874,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2.478,69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Obračun tražbine stečajnog upravitelja za bivšeg radnika – naknada za neiskorišteni godišnji odmor.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818C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2.478,69 kn i razvrstava se u </w:t>
      </w:r>
      <w:r w:rsidR="004D6FE5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B818C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Danijela Vukšić, Dolinka 22, Pula, OIB: 39458015874,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1.152,59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Pr="00D045F3">
        <w:rPr>
          <w:rFonts w:hAnsi="Times New Roman" w:ascii="Times New Roman"/>
          <w:sz w:val="24"/>
          <w:szCs w:val="24"/>
        </w:rPr>
        <w:t xml:space="preserve"> I. viši isplatni red</w:t>
      </w:r>
      <w:r w:rsidR="00EC3C85" w:rsidRPr="00D045F3">
        <w:rPr>
          <w:rFonts w:hAnsi="Times New Roman" w:ascii="Times New Roman"/>
          <w:sz w:val="24"/>
          <w:szCs w:val="24"/>
        </w:rPr>
        <w:t xml:space="preserve"> – porezi i doprinosi - Obračun tražbine stečajnog upravitelja za bivšeg radnika – naknada za neiskorišteni godišnji odmor.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</w:t>
      </w:r>
      <w:r w:rsidR="00EC3C85" w:rsidRPr="00D045F3">
        <w:rPr>
          <w:rFonts w:hAnsi="Times New Roman" w:ascii="Times New Roman"/>
          <w:sz w:val="24"/>
          <w:szCs w:val="24"/>
        </w:rPr>
        <w:t>tečajni upravitelj tražbinu priznaje u cijelosti.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818C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1.152,59 kn i razvrstava se u </w:t>
      </w:r>
      <w:r w:rsidRPr="00D045F3">
        <w:rPr>
          <w:rFonts w:hAnsi="Times New Roman" w:ascii="Times New Roman"/>
          <w:sz w:val="24"/>
          <w:szCs w:val="24"/>
        </w:rPr>
        <w:t>I.</w:t>
      </w:r>
      <w:r w:rsidR="00EC3C85" w:rsidRPr="00D045F3">
        <w:rPr>
          <w:rFonts w:hAnsi="Times New Roman" w:ascii="Times New Roman"/>
          <w:sz w:val="24"/>
          <w:szCs w:val="24"/>
        </w:rPr>
        <w:t xml:space="preserve"> 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140. Sanja Bajlović, Šišanska cesta 203, Pula, OIB: 27596853133,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13.872,60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- Obračun tražbine stečajnog upravitelja za radnika - otpremnina.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818C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13.872,60 kn i razvrstava se u </w:t>
      </w:r>
      <w:r w:rsidR="004D6FE5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141. Adelka Peršić, Ulica Kamenjak 8, Pula, OIB: 56005260451,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18.489,00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Obračun tražbine stečajnog upravitelja za radnika – otpremnina.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818C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18.489,00 kn i razvrstava se u </w:t>
      </w:r>
      <w:r w:rsidR="004D6FE5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142. Manuela Uršić, Milanovićeva ulica 5, Pula, OIB: 40785675521,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17.969,36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Obračun tražbine stečajnog upravitelja za radnika – otpremnina.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818C2" w:rsidP="004D6FE5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17.969,36 kn i razvrstava se u </w:t>
      </w:r>
      <w:r w:rsidR="004D6FE5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4D6FE5" w:rsidP="001D7711" w:rsidR="004D6FE5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CF6284" w:rsidP="001A4A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143. Lana Grgorinić, Jurićev kal 9a, Barban, OIB: 67373008851, </w:t>
      </w:r>
      <w:r w:rsidR="00750773" w:rsidRPr="00D045F3">
        <w:rPr>
          <w:rFonts w:hAnsi="Times New Roman" w:ascii="Times New Roman"/>
          <w:sz w:val="24"/>
          <w:szCs w:val="24"/>
        </w:rPr>
        <w:t>prijavila</w:t>
      </w:r>
      <w:r w:rsidR="00EC3C85" w:rsidRPr="00D045F3">
        <w:rPr>
          <w:rFonts w:hAnsi="Times New Roman" w:ascii="Times New Roman"/>
          <w:sz w:val="24"/>
          <w:szCs w:val="24"/>
        </w:rPr>
        <w:t xml:space="preserve"> je tražbinu u iznosu od 13.746,15 </w:t>
      </w:r>
      <w:r w:rsidR="00D81E21" w:rsidRPr="00D045F3">
        <w:rPr>
          <w:rFonts w:hAnsi="Times New Roman" w:ascii="Times New Roman"/>
          <w:sz w:val="24"/>
          <w:szCs w:val="24"/>
        </w:rPr>
        <w:t>kn s osnova:</w:t>
      </w:r>
      <w:r w:rsidR="00EC3C85" w:rsidRPr="00D045F3">
        <w:rPr>
          <w:rFonts w:hAnsi="Times New Roman" w:ascii="Times New Roman"/>
          <w:sz w:val="24"/>
          <w:szCs w:val="24"/>
        </w:rPr>
        <w:t xml:space="preserve"> I. viši isplatni red – Obračun tražbine stečajnog upravitelja za radnika – otpremnina.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356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Stečajni upravitelj tražbinu priznaje u cijelosti.</w:t>
      </w:r>
    </w:p>
    <w:p w:rsidRDefault="00B818C2" w:rsidP="001D7711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118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>Utvrđuje se da nijedan od stečajnih vjerovnika nije osporio tražbinu.</w:t>
      </w:r>
    </w:p>
    <w:p w:rsidRDefault="00B818C2" w:rsidP="001A4ACA" w:rsidR="006D5652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283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="00EC3C85" w:rsidRPr="00D045F3">
        <w:rPr>
          <w:rFonts w:hAnsi="Times New Roman" w:ascii="Times New Roman"/>
          <w:sz w:val="24"/>
          <w:szCs w:val="24"/>
        </w:rPr>
        <w:t xml:space="preserve">Stečajni sudac objavljuje da se tražbina stečajnog vjerovnika smatra utvrđenom u iznosu od 13.746,15 kn i razvrstava se u </w:t>
      </w:r>
      <w:r w:rsidR="001A4ACA" w:rsidRPr="00D045F3">
        <w:rPr>
          <w:rFonts w:hAnsi="Times New Roman" w:ascii="Times New Roman"/>
          <w:sz w:val="24"/>
          <w:szCs w:val="24"/>
        </w:rPr>
        <w:t xml:space="preserve">I. </w:t>
      </w:r>
      <w:r w:rsidR="00EC3C85" w:rsidRPr="00D045F3">
        <w:rPr>
          <w:rFonts w:hAnsi="Times New Roman" w:ascii="Times New Roman"/>
          <w:sz w:val="24"/>
          <w:szCs w:val="24"/>
        </w:rPr>
        <w:t>viši isplatni red tražbina.</w:t>
      </w:r>
    </w:p>
    <w:p w:rsidRDefault="001A4ACA" w:rsidP="001D7711" w:rsidR="001A4ACA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1D7711" w:rsidR="004E4E6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0615E" w:rsidP="001D7711" w:rsidR="0010615E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 xml:space="preserve">Stečajni sudac </w:t>
      </w: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r j e š a v a</w:t>
      </w: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Budući su ispitane sve prijavljene tražbine, rješenje o tome u kojem su iznosu i u kojem isplatnom redu utvrđene biti objavljeno na e-oglasnoj ploči.</w:t>
      </w: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Dovršeno u 1</w:t>
      </w:r>
      <w:r w:rsidR="001F4E86">
        <w:rPr>
          <w:rFonts w:hAnsi="Times New Roman" w:ascii="Times New Roman"/>
          <w:sz w:val="24"/>
          <w:szCs w:val="24"/>
        </w:rPr>
        <w:t>3</w:t>
      </w:r>
      <w:r w:rsidRPr="00D045F3">
        <w:rPr>
          <w:rFonts w:hAnsi="Times New Roman" w:ascii="Times New Roman"/>
          <w:sz w:val="24"/>
          <w:szCs w:val="24"/>
        </w:rPr>
        <w:t>:</w:t>
      </w:r>
      <w:r w:rsidR="001F4E86">
        <w:rPr>
          <w:rFonts w:hAnsi="Times New Roman" w:ascii="Times New Roman"/>
          <w:sz w:val="24"/>
          <w:szCs w:val="24"/>
        </w:rPr>
        <w:t>06</w:t>
      </w:r>
      <w:r w:rsidRPr="00D045F3">
        <w:rPr>
          <w:rFonts w:hAnsi="Times New Roman" w:ascii="Times New Roman"/>
          <w:sz w:val="24"/>
          <w:szCs w:val="24"/>
        </w:rPr>
        <w:t xml:space="preserve"> sati.</w:t>
      </w: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1F3A5E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center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>Zapisničar</w:t>
      </w: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sudac</w:t>
      </w: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</w:r>
      <w:r w:rsidRPr="00D045F3">
        <w:rPr>
          <w:rFonts w:hAnsi="Times New Roman" w:ascii="Times New Roman"/>
          <w:sz w:val="24"/>
          <w:szCs w:val="24"/>
        </w:rPr>
        <w:tab/>
        <w:t>Stečajni upravitelj</w:t>
      </w: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F3A5E" w:rsidP="004E4E63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  <w:r w:rsidRPr="00D045F3">
        <w:rPr>
          <w:rFonts w:hAnsi="Times New Roman" w:ascii="Times New Roman"/>
          <w:sz w:val="24"/>
          <w:szCs w:val="24"/>
        </w:rPr>
        <w:tab/>
        <w:t xml:space="preserve">       </w:t>
      </w:r>
      <w:r w:rsidR="004E4E63" w:rsidRPr="00D045F3">
        <w:rPr>
          <w:rFonts w:hAnsi="Times New Roman" w:ascii="Times New Roman"/>
          <w:sz w:val="24"/>
          <w:szCs w:val="24"/>
        </w:rPr>
        <w:t>Vjerovnici</w:t>
      </w:r>
    </w:p>
    <w:p w:rsidRDefault="004E4E63" w:rsidP="001D7711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1D7711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E4E63" w:rsidP="001D7711" w:rsidR="004E4E63" w:rsidRPr="00D045F3">
      <w:pPr>
        <w:widowControl w:val="false"/>
        <w:tabs>
          <w:tab w:pos="90" w:val="left"/>
        </w:tabs>
        <w:autoSpaceDE w:val="false"/>
        <w:autoSpaceDN w:val="false"/>
        <w:adjustRightInd w:val="false"/>
        <w:spacing w:lineRule="auto" w:line="240" w:after="0" w:before="570"/>
        <w:contextualSpacing/>
        <w:jc w:val="both"/>
        <w:rPr>
          <w:rFonts w:hAnsi="Times New Roman" w:ascii="Times New Roman"/>
          <w:sz w:val="24"/>
          <w:szCs w:val="24"/>
        </w:rPr>
      </w:pPr>
    </w:p>
    <w:sectPr w:rsidSect="0010599C" w:rsidR="004E4E63" w:rsidRPr="00D045F3">
      <w:headerReference w:type="default" r:id="rId11"/>
      <w:pgSz w:code="1" w:h="15840" w:w="12240"/>
      <w:pgMar w:gutter="0" w:footer="720" w:header="720" w:left="1447" w:bottom="1443" w:right="1443" w:top="144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BC6" w:rsidP="00D44050" w:rsidR="007F1BC6">
      <w:pPr>
        <w:spacing w:lineRule="auto" w:line="240" w:after="0"/>
      </w:pPr>
      <w:r>
        <w:separator/>
      </w:r>
    </w:p>
  </w:endnote>
  <w:endnote w:id="0" w:type="continuationSeparator">
    <w:p w:rsidRDefault="007F1BC6" w:rsidP="00D44050" w:rsidR="007F1B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BC6" w:rsidP="00D44050" w:rsidR="007F1BC6">
      <w:pPr>
        <w:spacing w:lineRule="auto" w:line="240" w:after="0"/>
      </w:pPr>
      <w:r>
        <w:separator/>
      </w:r>
    </w:p>
  </w:footnote>
  <w:footnote w:id="0" w:type="continuationSeparator">
    <w:p w:rsidRDefault="007F1BC6" w:rsidP="00D44050" w:rsidR="007F1B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4696095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F1BC6" w:rsidP="0010599C" w:rsidR="007F1BC6" w:rsidRPr="0010599C">
        <w:pPr>
          <w:pStyle w:val="Zaglavlje"/>
          <w:ind w:firstLine="4320"/>
          <w:jc w:val="center"/>
          <w:rPr>
            <w:rFonts w:hAnsi="Times New Roman" w:ascii="Times New Roman"/>
            <w:sz w:val="24"/>
            <w:szCs w:val="24"/>
          </w:rPr>
        </w:pPr>
        <w:r w:rsidRPr="0010599C">
          <w:rPr>
            <w:rFonts w:hAnsi="Times New Roman" w:ascii="Times New Roman"/>
            <w:sz w:val="24"/>
            <w:szCs w:val="24"/>
          </w:rPr>
          <w:fldChar w:fldCharType="begin"/>
        </w:r>
        <w:r w:rsidRPr="0010599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0599C">
          <w:rPr>
            <w:rFonts w:hAnsi="Times New Roman" w:ascii="Times New Roman"/>
            <w:sz w:val="24"/>
            <w:szCs w:val="24"/>
          </w:rPr>
          <w:fldChar w:fldCharType="separate"/>
        </w:r>
        <w:r w:rsidR="004B65FB">
          <w:rPr>
            <w:rFonts w:hAnsi="Times New Roman" w:ascii="Times New Roman"/>
            <w:noProof/>
            <w:sz w:val="24"/>
            <w:szCs w:val="24"/>
          </w:rPr>
          <w:t>34</w:t>
        </w:r>
        <w:r w:rsidRPr="0010599C">
          <w:rPr>
            <w:rFonts w:hAnsi="Times New Roman" w:ascii="Times New Roman"/>
            <w:sz w:val="24"/>
            <w:szCs w:val="24"/>
          </w:rPr>
          <w:fldChar w:fldCharType="end"/>
        </w:r>
        <w:r w:rsidR="00A83640">
          <w:rPr>
            <w:rFonts w:hAnsi="Times New Roman" w:ascii="Times New Roman"/>
            <w:sz w:val="24"/>
            <w:szCs w:val="24"/>
          </w:rPr>
          <w:t xml:space="preserve">  </w:t>
        </w:r>
        <w:r w:rsidR="00A83640">
          <w:rPr>
            <w:rFonts w:hAnsi="Times New Roman" w:ascii="Times New Roman"/>
            <w:sz w:val="24"/>
            <w:szCs w:val="24"/>
          </w:rPr>
          <w:tab/>
        </w:r>
        <w:r w:rsidRPr="0010599C">
          <w:rPr>
            <w:rFonts w:hAnsi="Times New Roman" w:ascii="Times New Roman"/>
            <w:color w:val="000000"/>
            <w:sz w:val="24"/>
            <w:szCs w:val="24"/>
          </w:rPr>
          <w:t>1 St-</w:t>
        </w:r>
        <w:r>
          <w:rPr>
            <w:rFonts w:hAnsi="Times New Roman" w:ascii="Times New Roman"/>
            <w:color w:val="000000"/>
            <w:sz w:val="24"/>
            <w:szCs w:val="24"/>
          </w:rPr>
          <w:t>455</w:t>
        </w:r>
        <w:r w:rsidRPr="0010599C">
          <w:rPr>
            <w:rFonts w:hAnsi="Times New Roman" w:ascii="Times New Roman"/>
            <w:color w:val="000000"/>
            <w:sz w:val="24"/>
            <w:szCs w:val="24"/>
          </w:rPr>
          <w:t>/2017-</w:t>
        </w:r>
        <w:r>
          <w:rPr>
            <w:rFonts w:hAnsi="Times New Roman" w:ascii="Times New Roman"/>
            <w:color w:val="000000"/>
            <w:sz w:val="24"/>
            <w:szCs w:val="24"/>
          </w:rPr>
          <w:t>58</w:t>
        </w:r>
      </w:p>
    </w:sdtContent>
  </w:sdt>
  <w:p w:rsidRDefault="007F1BC6" w:rsidR="007F1B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936"/>
    <w:rsid w:val="00010533"/>
    <w:rsid w:val="00054F66"/>
    <w:rsid w:val="0005609B"/>
    <w:rsid w:val="000655C2"/>
    <w:rsid w:val="00100B90"/>
    <w:rsid w:val="0010599C"/>
    <w:rsid w:val="0010615E"/>
    <w:rsid w:val="00111D6E"/>
    <w:rsid w:val="00115189"/>
    <w:rsid w:val="00166870"/>
    <w:rsid w:val="00170585"/>
    <w:rsid w:val="001965D3"/>
    <w:rsid w:val="001A3D27"/>
    <w:rsid w:val="001A4ACA"/>
    <w:rsid w:val="001A4B64"/>
    <w:rsid w:val="001B46CB"/>
    <w:rsid w:val="001D7711"/>
    <w:rsid w:val="001F3A5E"/>
    <w:rsid w:val="001F4E86"/>
    <w:rsid w:val="00226D2B"/>
    <w:rsid w:val="00261678"/>
    <w:rsid w:val="002806AA"/>
    <w:rsid w:val="002C06CB"/>
    <w:rsid w:val="002E2A70"/>
    <w:rsid w:val="0030156C"/>
    <w:rsid w:val="0030506E"/>
    <w:rsid w:val="0031006B"/>
    <w:rsid w:val="00312A39"/>
    <w:rsid w:val="003341EA"/>
    <w:rsid w:val="00364FDF"/>
    <w:rsid w:val="00376DAA"/>
    <w:rsid w:val="003C46EF"/>
    <w:rsid w:val="003C66C7"/>
    <w:rsid w:val="004301E2"/>
    <w:rsid w:val="00437CC2"/>
    <w:rsid w:val="00440F24"/>
    <w:rsid w:val="00447165"/>
    <w:rsid w:val="00487EE6"/>
    <w:rsid w:val="004B1BA3"/>
    <w:rsid w:val="004B65FB"/>
    <w:rsid w:val="004D6FE5"/>
    <w:rsid w:val="004E4E63"/>
    <w:rsid w:val="004F500F"/>
    <w:rsid w:val="00511F4D"/>
    <w:rsid w:val="0057344D"/>
    <w:rsid w:val="005A0628"/>
    <w:rsid w:val="005C4D85"/>
    <w:rsid w:val="005E5D1F"/>
    <w:rsid w:val="005E635A"/>
    <w:rsid w:val="00615215"/>
    <w:rsid w:val="006621E8"/>
    <w:rsid w:val="00665462"/>
    <w:rsid w:val="006A1885"/>
    <w:rsid w:val="006B1BBA"/>
    <w:rsid w:val="006C4A26"/>
    <w:rsid w:val="006D5652"/>
    <w:rsid w:val="006D5A70"/>
    <w:rsid w:val="006F0E6F"/>
    <w:rsid w:val="007139CF"/>
    <w:rsid w:val="007505A6"/>
    <w:rsid w:val="00750773"/>
    <w:rsid w:val="00761222"/>
    <w:rsid w:val="0076227D"/>
    <w:rsid w:val="007F1BC6"/>
    <w:rsid w:val="007F2F95"/>
    <w:rsid w:val="0083293D"/>
    <w:rsid w:val="00834E1B"/>
    <w:rsid w:val="0086396B"/>
    <w:rsid w:val="008A1491"/>
    <w:rsid w:val="008F1880"/>
    <w:rsid w:val="00900668"/>
    <w:rsid w:val="0090523D"/>
    <w:rsid w:val="00946AD2"/>
    <w:rsid w:val="00961F4F"/>
    <w:rsid w:val="009A2E53"/>
    <w:rsid w:val="009C418E"/>
    <w:rsid w:val="009E1E97"/>
    <w:rsid w:val="009F688A"/>
    <w:rsid w:val="00A2739B"/>
    <w:rsid w:val="00A75936"/>
    <w:rsid w:val="00A83640"/>
    <w:rsid w:val="00AE58CA"/>
    <w:rsid w:val="00B17634"/>
    <w:rsid w:val="00B217BE"/>
    <w:rsid w:val="00B32BF8"/>
    <w:rsid w:val="00B55189"/>
    <w:rsid w:val="00B818C2"/>
    <w:rsid w:val="00B81EF7"/>
    <w:rsid w:val="00C04FD4"/>
    <w:rsid w:val="00C27F4D"/>
    <w:rsid w:val="00C557A8"/>
    <w:rsid w:val="00C86393"/>
    <w:rsid w:val="00C951EF"/>
    <w:rsid w:val="00CF6284"/>
    <w:rsid w:val="00D045F3"/>
    <w:rsid w:val="00D100CC"/>
    <w:rsid w:val="00D11337"/>
    <w:rsid w:val="00D157DB"/>
    <w:rsid w:val="00D22936"/>
    <w:rsid w:val="00D44050"/>
    <w:rsid w:val="00D81E21"/>
    <w:rsid w:val="00D8362E"/>
    <w:rsid w:val="00D932F2"/>
    <w:rsid w:val="00DC683A"/>
    <w:rsid w:val="00DC71CF"/>
    <w:rsid w:val="00E12FFA"/>
    <w:rsid w:val="00E4226A"/>
    <w:rsid w:val="00E54C6F"/>
    <w:rsid w:val="00E65C09"/>
    <w:rsid w:val="00E67C15"/>
    <w:rsid w:val="00E71C95"/>
    <w:rsid w:val="00EC3C85"/>
    <w:rsid w:val="00ED2655"/>
    <w:rsid w:val="00F343E0"/>
    <w:rsid w:val="00F400D9"/>
    <w:rsid w:val="00F51EFB"/>
    <w:rsid w:val="00F8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44D"/>
    <w:pPr>
      <w:spacing w:lineRule="auto" w:line="276" w:after="200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40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4050"/>
    <w:rPr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D440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4050"/>
    <w:rPr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10599C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CF6284"/>
    <w:rPr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62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1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44D"/>
    <w:pPr>
      <w:spacing w:after="200" w:line="276" w:lineRule="auto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40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44050"/>
    <w:rPr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D440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44050"/>
    <w:rPr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10599C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CF6284"/>
    <w:rPr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62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1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1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1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1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399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&#269;l.175.st.2.Ste&#269;ajno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27. srpnja 2018.</izvorni_sadrzaj>
    <derivirana_varijabla naziv="DomainObject.StvarniPocetakDatum_1">27. srpnja 2018.</derivirana_varijabla>
  </DomainObject.StvarniPocetakDatum>
  <DomainObject.StvarniZavrsetakDatum>
    <izvorni_sadrzaj>27. srpnja 2018.</izvorni_sadrzaj>
    <derivirana_varijabla naziv="DomainObject.StvarniZavrsetakDatum_1">27. srpnja 2018.</derivirana_varijabla>
  </DomainObject.StvarniZavrsetakDatum>
  <DomainObject.PlaniraniZavrsetakDatum>
    <izvorni_sadrzaj>27. srpnja 2018.</izvorni_sadrzaj>
    <derivirana_varijabla naziv="DomainObject.PlaniraniZavrsetakDatum_1">27. srpnja 2018.</derivirana_varijabla>
  </DomainObject.PlaniraniZavrsetakDatum>
  <DomainObject.PlaniraniPocetakDatum>
    <izvorni_sadrzaj>27. srpnja 2018.</izvorni_sadrzaj>
    <derivirana_varijabla naziv="DomainObject.PlaniraniPocetakDatum_1">27. srpnja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13:06</izvorni_sadrzaj>
    <derivirana_varijabla naziv="DomainObject.StvarniZavrsetakVrijeme_1">13:06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17</izvorni_sadrzaj>
    <derivirana_varijabla naziv="DomainObject.Zapisnik.BrojStranica_1">17</derivirana_varijabla>
  </DomainObject.Zapisnik.BrojStranica>
  <DomainObject.Zapisnik.DatumKreiranja>
    <izvorni_sadrzaj>27. srpnja 2018.</izvorni_sadrzaj>
    <derivirana_varijabla naziv="DomainObject.Zapisnik.DatumKreiranja_1">27.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St-455/2017-58</izvorni_sadrzaj>
    <derivirana_varijabla naziv="DomainObject.Zapisnik.Oznaka_1">St-455/2017-58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25.4.2018. spis na uvidu
kod ODO PULA na broj K-DO-239/2018</izvorni_sadrzaj>
    <derivirana_varijabla naziv="DomainObject.Predmet.Opis_1">od dana 25.4.2018. spis na uvidu
kod ODO PULA na broj K-DO-239/2018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
DANA 18.07.2018. U SPIS PREDANO IZVJEŠĆE STEČAJNOG UPRAV.
I 3 PLAVA REGISTRATORA SA OBRASCIMA
PRIJAVA TRAŽBINA(138)-OSTALI REGISTRATORI KOD STEČAJNOG UPRAVITELJASUKLADNO DOG. SA STEČ.SUC</izvorni_sadrzaj>
    <derivirana_varijabla naziv="DomainObject.Predmet.PrimjedbaSuca_1">OD 04.06.2018. U PISARNICU SE ŠALJE
SAMO ZADNJI SVEŽANJ SPISA
DANA 18.07.2018. U SPIS PREDANO IZVJEŠĆE STEČAJNOG UPRAV.
I 3 PLAVA REGISTRATORA SA OBRASCIMA
PRIJAVA TRAŽBINA(138)-OSTALI REGISTRATORI KOD STEČAJNOG UPRAVITELJASUKLADNO DOG. SA STEČ.SUC</derivirana_varijabla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lipnja 2018.</izvorni_sadrzaj>
    <derivirana_varijabla naziv="DomainObject.Predmet.SpisIzvanSuda.DatumIzlazaSpisa_1">26.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VSRH ZG</izvorni_sadrzaj>
    <derivirana_varijabla naziv="DomainObject.Predmet.SpisIzvanSuda.LokacijaSpisa_1">VSRH ZG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  <item>Duško Koruga</item>
      <item>KREŠIMIR ŠUŠNJAR</item>
    </izvorni_sadrzaj>
    <derivirana_varijabla naziv="DomainObject.Predmet.OstaliListFormated_1">
      <item>Odvjetničko društvo GRGIĆ &amp; PARTNERI d.o.o. punomoćnik sudionika u postupku KREDITNA BANKA ZAGREB d.d. ZAGREB</item>
      <item>Duško Koruga</item>
      <item>KREŠIMIR ŠUŠNJAR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  <item>Duško Koruga, OIB 40565203589</item>
      <item>KREŠIMIR ŠUŠNJAR</item>
    </izvorni_sadrzaj>
    <derivirana_varijabla naziv="DomainObject.Predmet.OstaliListFormatedOIB_1">
      <item>Odvjetničko društvo GRGIĆ &amp; PARTNERI d.o.o. punomoćnik sudionika u postupku KREDITNA BANKA ZAGREB d.d. ZAGREB</item>
      <item>Duško Koruga, OIB 40565203589</item>
      <item>KREŠIMIR ŠUŠNJAR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</derivirana_varijabla>
  </DomainObject.Predmet.OstaliListFormatedWithAdressOIB>
  <DomainObject.Predmet.OstaliListNazivFormated>
    <izvorni_sadrzaj>
      <item>Odvjetničko društvo GRGIĆ &amp; PARTNERI d.o.o.</item>
      <item>Duško Koruga</item>
      <item>KREŠIMIR ŠUŠNJAR</item>
    </izvorni_sadrzaj>
    <derivirana_varijabla naziv="DomainObject.Predmet.OstaliListNazivFormated_1">
      <item>Odvjetničko društvo GRGIĆ &amp; PARTNERI d.o.o.</item>
      <item>Duško Koruga</item>
      <item>KREŠIMIR ŠUŠNJAR</item>
    </derivirana_varijabla>
  </DomainObject.Predmet.OstaliListNazivFormated>
  <DomainObject.Predmet.OstaliListNazivFormatedOIB>
    <izvorni_sadrzaj>
      <item>Odvjetničko društvo GRGIĆ &amp; PARTNERI d.o.o.</item>
      <item>Duško Koruga, OIB 40565203589</item>
      <item>KREŠIMIR ŠUŠNJAR</item>
    </izvorni_sadrzaj>
    <derivirana_varijabla naziv="DomainObject.Predmet.OstaliListNazivFormatedOIB_1">
      <item>Odvjetničko društvo GRGIĆ &amp; PARTNERI d.o.o.</item>
      <item>Duško Koruga, OIB 40565203589</item>
      <item>KREŠIMIR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St-455/2017-58</izvorni_sadrzaj>
    <derivirana_varijabla naziv="DomainObject.PoslovniBrojDokumenta_1">St-455/2017-58</derivirana_varijabla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  <item>Duško Koruga</item>
      <item>KREŠIMIR ŠUŠNJAR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  <item>Duško Koruga</item>
      <item>KREŠIMIR ŠUŠNJAR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  <item>, OIB 40565203589</item>
      <item>, OIB null</item>
    </izvorni_sadrzaj>
    <derivirana_varijabla naziv="DomainObject.Predmet.SudioniciListNazivOIB_1">
      <item>, OIB 70663193635</item>
      <item>, OIB 63315096047</item>
      <item>, OIB null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5E159-9072-4923-8E9E-AB1DACA1D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34</properties:Pages>
  <properties:Words>13785</properties:Words>
  <properties:Characters>79199</properties:Characters>
  <properties:Lines>1518</properties:Lines>
  <properties:Paragraphs>728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2018-07-26T10:55:00Z</dcterms:created>
  <dc:creator>Damir Rabar</dc:creator>
  <cp:lastModifiedBy>Lorena Paris Aničić</cp:lastModifiedBy>
  <cp:lastPrinted>2018-07-27T11:06:00Z</cp:lastPrinted>
  <dcterms:modified xmlns:xsi="http://www.w3.org/2001/XMLSchema-instance" xsi:type="dcterms:W3CDTF">2018-07-27T12:59:00Z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St-455/2017-58 / Zapisnik - Ispitno ročište (Zapisnik_-_ispitno_ročište.docx)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34</vt:i4>
  </prop:property>
</prop:Properties>
</file>